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5CFEE" w14:textId="77777777" w:rsidR="00302A0B" w:rsidRDefault="00F80434" w:rsidP="00302A0B">
      <w:r>
        <w:rPr>
          <w:noProof/>
          <w:lang w:val="et-EE" w:eastAsia="et-EE"/>
        </w:rPr>
        <w:drawing>
          <wp:anchor distT="0" distB="0" distL="114300" distR="114300" simplePos="0" relativeHeight="251661312" behindDoc="0" locked="0" layoutInCell="1" allowOverlap="1" wp14:anchorId="0687A512" wp14:editId="1CD45FEF">
            <wp:simplePos x="0" y="0"/>
            <wp:positionH relativeFrom="column">
              <wp:posOffset>5596924</wp:posOffset>
            </wp:positionH>
            <wp:positionV relativeFrom="paragraph">
              <wp:posOffset>-177909</wp:posOffset>
            </wp:positionV>
            <wp:extent cx="1039495" cy="875665"/>
            <wp:effectExtent l="0" t="0" r="8255" b="6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39495" cy="875665"/>
                    </a:xfrm>
                    <a:prstGeom prst="rect">
                      <a:avLst/>
                    </a:prstGeom>
                  </pic:spPr>
                </pic:pic>
              </a:graphicData>
            </a:graphic>
          </wp:anchor>
        </w:drawing>
      </w:r>
      <w:r>
        <w:rPr>
          <w:noProof/>
          <w:lang w:val="et-EE" w:eastAsia="et-EE"/>
        </w:rPr>
        <w:drawing>
          <wp:anchor distT="0" distB="0" distL="114300" distR="114300" simplePos="0" relativeHeight="251659264" behindDoc="0" locked="0" layoutInCell="1" allowOverlap="1" wp14:anchorId="1A7116BD" wp14:editId="7F820C00">
            <wp:simplePos x="0" y="0"/>
            <wp:positionH relativeFrom="column">
              <wp:posOffset>-381408</wp:posOffset>
            </wp:positionH>
            <wp:positionV relativeFrom="paragraph">
              <wp:posOffset>-444976</wp:posOffset>
            </wp:positionV>
            <wp:extent cx="7240270" cy="14097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240270" cy="1409700"/>
                    </a:xfrm>
                    <a:prstGeom prst="rect">
                      <a:avLst/>
                    </a:prstGeom>
                  </pic:spPr>
                </pic:pic>
              </a:graphicData>
            </a:graphic>
          </wp:anchor>
        </w:drawing>
      </w:r>
    </w:p>
    <w:p w14:paraId="01568DA5" w14:textId="77777777" w:rsidR="00302A0B" w:rsidRDefault="00302A0B" w:rsidP="00302A0B">
      <w:pPr>
        <w:jc w:val="right"/>
        <w:rPr>
          <w:rFonts w:ascii="Arial" w:hAnsi="Arial" w:cs="Arial"/>
          <w:caps/>
          <w:sz w:val="18"/>
        </w:rPr>
      </w:pPr>
    </w:p>
    <w:p w14:paraId="70849E8C" w14:textId="77777777" w:rsidR="00302A0B" w:rsidRDefault="00302A0B" w:rsidP="00302A0B">
      <w:pPr>
        <w:pStyle w:val="Footer"/>
        <w:widowControl/>
        <w:tabs>
          <w:tab w:val="clear" w:pos="4819"/>
          <w:tab w:val="clear" w:pos="9071"/>
        </w:tabs>
        <w:rPr>
          <w:rFonts w:ascii="Arial" w:hAnsi="Arial" w:cs="Arial"/>
          <w:caps/>
          <w:noProof/>
          <w:sz w:val="18"/>
          <w:lang w:val="fi-FI"/>
        </w:rPr>
      </w:pPr>
    </w:p>
    <w:p w14:paraId="2AC35620" w14:textId="77777777" w:rsidR="00302A0B" w:rsidRDefault="00302A0B" w:rsidP="00302A0B">
      <w:pPr>
        <w:rPr>
          <w:rFonts w:ascii="Arial" w:hAnsi="Arial" w:cs="Arial"/>
          <w:caps/>
          <w:sz w:val="18"/>
        </w:rPr>
      </w:pPr>
    </w:p>
    <w:p w14:paraId="22CBD2FB" w14:textId="77777777" w:rsidR="00302A0B" w:rsidRDefault="00302A0B" w:rsidP="00302A0B">
      <w:pPr>
        <w:rPr>
          <w:rFonts w:ascii="Arial" w:hAnsi="Arial" w:cs="Arial"/>
          <w:caps/>
          <w:sz w:val="18"/>
        </w:rPr>
      </w:pPr>
    </w:p>
    <w:p w14:paraId="0069BA5C" w14:textId="77777777" w:rsidR="00302A0B" w:rsidRDefault="00302A0B" w:rsidP="00302A0B">
      <w:pPr>
        <w:rPr>
          <w:rFonts w:ascii="Arial" w:hAnsi="Arial" w:cs="Arial"/>
          <w:caps/>
          <w:sz w:val="18"/>
        </w:rPr>
      </w:pPr>
    </w:p>
    <w:p w14:paraId="731F005C" w14:textId="77777777" w:rsidR="00302A0B" w:rsidRDefault="00302A0B" w:rsidP="00302A0B">
      <w:pPr>
        <w:rPr>
          <w:rFonts w:ascii="Arial" w:hAnsi="Arial" w:cs="Arial"/>
          <w:caps/>
          <w:sz w:val="18"/>
        </w:rPr>
      </w:pPr>
    </w:p>
    <w:p w14:paraId="075DB852" w14:textId="77777777" w:rsidR="00302A0B" w:rsidRDefault="00302A0B" w:rsidP="00302A0B">
      <w:pPr>
        <w:rPr>
          <w:rFonts w:ascii="Arial" w:hAnsi="Arial" w:cs="Arial"/>
          <w:caps/>
          <w:sz w:val="18"/>
        </w:rPr>
      </w:pPr>
    </w:p>
    <w:p w14:paraId="3174DD0F" w14:textId="77777777" w:rsidR="00302A0B" w:rsidRDefault="00302A0B" w:rsidP="00302A0B">
      <w:pPr>
        <w:rPr>
          <w:rFonts w:ascii="Arial" w:hAnsi="Arial" w:cs="Arial"/>
          <w:caps/>
          <w:sz w:val="18"/>
        </w:rPr>
      </w:pPr>
    </w:p>
    <w:p w14:paraId="6B5155EC" w14:textId="77777777" w:rsidR="00302A0B" w:rsidRDefault="00302A0B" w:rsidP="00302A0B">
      <w:pPr>
        <w:rPr>
          <w:rFonts w:ascii="Arial" w:hAnsi="Arial" w:cs="Arial"/>
          <w:caps/>
          <w:sz w:val="16"/>
        </w:rPr>
      </w:pPr>
    </w:p>
    <w:p w14:paraId="2A5A37E5" w14:textId="77777777" w:rsidR="00302A0B" w:rsidRDefault="00302A0B" w:rsidP="00302A0B">
      <w:pPr>
        <w:jc w:val="center"/>
        <w:rPr>
          <w:sz w:val="48"/>
        </w:rPr>
      </w:pPr>
    </w:p>
    <w:p w14:paraId="621F1B17" w14:textId="77777777" w:rsidR="00302A0B" w:rsidRDefault="00302A0B" w:rsidP="00302A0B">
      <w:pPr>
        <w:ind w:leftChars="550" w:left="1100" w:firstLine="300"/>
        <w:rPr>
          <w:rFonts w:ascii="Arial" w:hAnsi="Arial" w:cs="Arial"/>
          <w:b/>
          <w:sz w:val="32"/>
          <w:szCs w:val="32"/>
        </w:rPr>
      </w:pPr>
    </w:p>
    <w:p w14:paraId="5E5F2575" w14:textId="77777777" w:rsidR="00302A0B" w:rsidRDefault="00302A0B" w:rsidP="00302A0B">
      <w:pPr>
        <w:ind w:leftChars="550" w:left="1100" w:firstLine="300"/>
        <w:rPr>
          <w:rFonts w:ascii="Arial" w:hAnsi="Arial" w:cs="Arial"/>
          <w:b/>
          <w:sz w:val="32"/>
          <w:szCs w:val="32"/>
        </w:rPr>
      </w:pPr>
    </w:p>
    <w:p w14:paraId="032CED1F" w14:textId="77777777" w:rsidR="00302A0B" w:rsidRDefault="00302A0B" w:rsidP="00302A0B">
      <w:pPr>
        <w:ind w:leftChars="550" w:left="1100" w:firstLine="300"/>
        <w:rPr>
          <w:rFonts w:ascii="Arial" w:hAnsi="Arial" w:cs="Arial"/>
          <w:b/>
          <w:sz w:val="32"/>
          <w:szCs w:val="32"/>
        </w:rPr>
      </w:pPr>
    </w:p>
    <w:p w14:paraId="6D917C26" w14:textId="77777777" w:rsidR="00302A0B" w:rsidRPr="002F3E68" w:rsidRDefault="00302A0B" w:rsidP="00F80434">
      <w:pPr>
        <w:pStyle w:val="Heading8"/>
      </w:pPr>
      <w:r>
        <w:t>ESTONIAN SOCIAL SURVEY 2021</w:t>
      </w:r>
    </w:p>
    <w:p w14:paraId="0154BF5D" w14:textId="77777777" w:rsidR="00302A0B" w:rsidRPr="002F3E68" w:rsidRDefault="00302A0B" w:rsidP="00302A0B">
      <w:pPr>
        <w:ind w:leftChars="550" w:left="1100" w:firstLine="318"/>
        <w:jc w:val="center"/>
        <w:rPr>
          <w:sz w:val="24"/>
        </w:rPr>
      </w:pPr>
    </w:p>
    <w:p w14:paraId="2B3DF913" w14:textId="77777777" w:rsidR="00302A0B" w:rsidRPr="00F80434" w:rsidRDefault="00302A0B" w:rsidP="00F80434">
      <w:pPr>
        <w:ind w:leftChars="213" w:left="1100" w:hanging="674"/>
        <w:rPr>
          <w:sz w:val="40"/>
          <w:szCs w:val="40"/>
        </w:rPr>
      </w:pPr>
      <w:r>
        <w:rPr>
          <w:sz w:val="40"/>
        </w:rPr>
        <w:t>Household questionnaire</w:t>
      </w:r>
    </w:p>
    <w:p w14:paraId="038920C7" w14:textId="77777777" w:rsidR="00302A0B" w:rsidRPr="002F3E68" w:rsidRDefault="00302A0B" w:rsidP="00302A0B">
      <w:pPr>
        <w:ind w:leftChars="550" w:left="1100" w:firstLine="318"/>
        <w:jc w:val="center"/>
        <w:rPr>
          <w:sz w:val="30"/>
        </w:rPr>
      </w:pPr>
    </w:p>
    <w:p w14:paraId="3EBB2D39" w14:textId="77777777" w:rsidR="00302A0B" w:rsidRPr="002F3E68" w:rsidRDefault="00302A0B" w:rsidP="00302A0B">
      <w:pPr>
        <w:ind w:leftChars="550" w:left="1100" w:firstLine="318"/>
        <w:jc w:val="both"/>
        <w:rPr>
          <w:caps/>
          <w:sz w:val="24"/>
        </w:rPr>
      </w:pPr>
    </w:p>
    <w:p w14:paraId="2DC2CB5F" w14:textId="77777777" w:rsidR="00302A0B" w:rsidRPr="002F3E68" w:rsidRDefault="00302A0B" w:rsidP="00302A0B">
      <w:pPr>
        <w:ind w:leftChars="550" w:left="1100" w:firstLine="318"/>
        <w:jc w:val="both"/>
        <w:rPr>
          <w:caps/>
          <w:sz w:val="24"/>
        </w:rPr>
      </w:pPr>
    </w:p>
    <w:p w14:paraId="2500CDA3" w14:textId="77777777" w:rsidR="00302A0B" w:rsidRPr="002F3E68" w:rsidRDefault="00302A0B" w:rsidP="00302A0B">
      <w:pPr>
        <w:ind w:leftChars="550" w:left="1100" w:firstLine="318"/>
        <w:jc w:val="both"/>
        <w:rPr>
          <w:caps/>
          <w:sz w:val="24"/>
        </w:rPr>
      </w:pPr>
    </w:p>
    <w:p w14:paraId="2ADD9CB0" w14:textId="77777777" w:rsidR="00302A0B" w:rsidRPr="002F3E68" w:rsidRDefault="00302A0B" w:rsidP="00302A0B">
      <w:pPr>
        <w:ind w:leftChars="550" w:left="1100" w:firstLine="318"/>
        <w:jc w:val="both"/>
        <w:rPr>
          <w:caps/>
          <w:sz w:val="24"/>
        </w:rPr>
      </w:pPr>
    </w:p>
    <w:p w14:paraId="12D0E7CD" w14:textId="77777777" w:rsidR="00302A0B" w:rsidRPr="002F3E68" w:rsidRDefault="00302A0B" w:rsidP="00302A0B">
      <w:pPr>
        <w:ind w:leftChars="550" w:left="1100" w:firstLine="318"/>
        <w:jc w:val="both"/>
        <w:rPr>
          <w:caps/>
          <w:sz w:val="24"/>
        </w:rPr>
      </w:pPr>
    </w:p>
    <w:p w14:paraId="73597178" w14:textId="77777777" w:rsidR="00302A0B" w:rsidRPr="002F3E68" w:rsidRDefault="00302A0B" w:rsidP="00302A0B">
      <w:pPr>
        <w:ind w:leftChars="550" w:left="1100" w:firstLine="318"/>
        <w:jc w:val="both"/>
        <w:rPr>
          <w:caps/>
          <w:sz w:val="24"/>
        </w:rPr>
      </w:pPr>
    </w:p>
    <w:p w14:paraId="49630C2B" w14:textId="77777777" w:rsidR="00302A0B" w:rsidRPr="002F3E68" w:rsidRDefault="00302A0B" w:rsidP="00302A0B">
      <w:pPr>
        <w:ind w:leftChars="550" w:left="1100" w:firstLine="318"/>
        <w:jc w:val="both"/>
        <w:rPr>
          <w:caps/>
          <w:sz w:val="24"/>
        </w:rPr>
      </w:pPr>
    </w:p>
    <w:p w14:paraId="77D6A5F5" w14:textId="77777777" w:rsidR="00302A0B" w:rsidRPr="002F3E68" w:rsidRDefault="00302A0B" w:rsidP="00302A0B">
      <w:pPr>
        <w:ind w:leftChars="550" w:left="1100" w:firstLine="318"/>
        <w:jc w:val="both"/>
        <w:rPr>
          <w:caps/>
          <w:sz w:val="24"/>
        </w:rPr>
      </w:pPr>
    </w:p>
    <w:p w14:paraId="00A9AE21" w14:textId="77777777" w:rsidR="00302A0B" w:rsidRPr="002F3E68" w:rsidRDefault="00302A0B" w:rsidP="00302A0B">
      <w:pPr>
        <w:ind w:leftChars="550" w:left="1100" w:firstLine="318"/>
        <w:jc w:val="both"/>
        <w:rPr>
          <w:caps/>
          <w:sz w:val="24"/>
        </w:rPr>
      </w:pPr>
    </w:p>
    <w:p w14:paraId="0889E0DD" w14:textId="77777777" w:rsidR="00302A0B" w:rsidRPr="002F3E68" w:rsidRDefault="00302A0B" w:rsidP="00302A0B">
      <w:pPr>
        <w:ind w:leftChars="550" w:left="1100" w:firstLine="318"/>
        <w:jc w:val="both"/>
        <w:rPr>
          <w:caps/>
          <w:sz w:val="24"/>
        </w:rPr>
      </w:pPr>
    </w:p>
    <w:p w14:paraId="2C842C98" w14:textId="77777777" w:rsidR="00302A0B" w:rsidRPr="002F3E68" w:rsidRDefault="00302A0B" w:rsidP="00302A0B">
      <w:pPr>
        <w:ind w:leftChars="550" w:left="1100" w:firstLine="318"/>
        <w:jc w:val="both"/>
        <w:rPr>
          <w:caps/>
          <w:sz w:val="24"/>
        </w:rPr>
      </w:pPr>
    </w:p>
    <w:p w14:paraId="65AF8BEF" w14:textId="77777777" w:rsidR="00302A0B" w:rsidRPr="002F3E68" w:rsidRDefault="00302A0B" w:rsidP="00302A0B">
      <w:pPr>
        <w:ind w:leftChars="550" w:left="1100" w:firstLine="318"/>
        <w:jc w:val="both"/>
        <w:rPr>
          <w:caps/>
          <w:sz w:val="24"/>
        </w:rPr>
      </w:pPr>
    </w:p>
    <w:p w14:paraId="1A9847AD" w14:textId="77777777" w:rsidR="00302A0B" w:rsidRPr="002F3E68" w:rsidRDefault="00302A0B" w:rsidP="00302A0B">
      <w:pPr>
        <w:ind w:leftChars="550" w:left="1100" w:firstLine="318"/>
        <w:jc w:val="both"/>
        <w:rPr>
          <w:caps/>
          <w:sz w:val="24"/>
        </w:rPr>
      </w:pPr>
    </w:p>
    <w:p w14:paraId="5F026C98" w14:textId="77777777" w:rsidR="00302A0B" w:rsidRPr="002F3E68" w:rsidRDefault="00302A0B" w:rsidP="00302A0B">
      <w:pPr>
        <w:ind w:leftChars="550" w:left="1100" w:firstLine="318"/>
        <w:jc w:val="both"/>
        <w:rPr>
          <w:caps/>
          <w:sz w:val="24"/>
        </w:rPr>
      </w:pPr>
    </w:p>
    <w:p w14:paraId="7B0CFE9F" w14:textId="77777777" w:rsidR="00302A0B" w:rsidRPr="002F3E68" w:rsidRDefault="00302A0B" w:rsidP="00F80434">
      <w:pPr>
        <w:ind w:leftChars="213" w:left="2589" w:hanging="2163"/>
        <w:rPr>
          <w:rFonts w:cs="Arial"/>
          <w:bCs/>
          <w:sz w:val="28"/>
          <w:szCs w:val="28"/>
        </w:rPr>
      </w:pPr>
      <w:r>
        <w:rPr>
          <w:sz w:val="28"/>
        </w:rPr>
        <w:t>Tallinn 2020</w:t>
      </w:r>
    </w:p>
    <w:p w14:paraId="3C91202F" w14:textId="77777777" w:rsidR="00302A0B" w:rsidRPr="002F3E68" w:rsidRDefault="00302A0B" w:rsidP="00302A0B">
      <w:pPr>
        <w:spacing w:after="160" w:line="259" w:lineRule="auto"/>
        <w:rPr>
          <w:rFonts w:cs="Arial"/>
          <w:bCs/>
          <w:sz w:val="24"/>
        </w:rPr>
      </w:pPr>
      <w:r>
        <w:br w:type="page"/>
      </w:r>
    </w:p>
    <w:tbl>
      <w:tblPr>
        <w:tblStyle w:val="TableGrid"/>
        <w:tblW w:w="10206" w:type="dxa"/>
        <w:tblLayout w:type="fixed"/>
        <w:tblCellMar>
          <w:top w:w="28" w:type="dxa"/>
          <w:left w:w="28" w:type="dxa"/>
          <w:bottom w:w="28" w:type="dxa"/>
          <w:right w:w="28" w:type="dxa"/>
        </w:tblCellMar>
        <w:tblLook w:val="04A0" w:firstRow="1" w:lastRow="0" w:firstColumn="1" w:lastColumn="0" w:noHBand="0" w:noVBand="1"/>
      </w:tblPr>
      <w:tblGrid>
        <w:gridCol w:w="1980"/>
        <w:gridCol w:w="992"/>
        <w:gridCol w:w="4678"/>
        <w:gridCol w:w="789"/>
        <w:gridCol w:w="1767"/>
      </w:tblGrid>
      <w:tr w:rsidR="00302A0B" w:rsidRPr="00302A0B" w14:paraId="33377DE4" w14:textId="77777777" w:rsidTr="00F80434">
        <w:trPr>
          <w:cantSplit/>
          <w:tblHeader/>
        </w:trPr>
        <w:tc>
          <w:tcPr>
            <w:tcW w:w="1980" w:type="dxa"/>
            <w:shd w:val="clear" w:color="auto" w:fill="D9D9D9" w:themeFill="background1" w:themeFillShade="D9"/>
            <w:hideMark/>
          </w:tcPr>
          <w:p w14:paraId="268C7FD2" w14:textId="77777777" w:rsidR="00302A0B" w:rsidRPr="00302A0B" w:rsidRDefault="00302A0B" w:rsidP="00F80434">
            <w:pPr>
              <w:spacing w:after="0"/>
              <w:rPr>
                <w:b/>
                <w:bCs/>
              </w:rPr>
            </w:pPr>
            <w:r>
              <w:rPr>
                <w:b/>
              </w:rPr>
              <w:lastRenderedPageBreak/>
              <w:t>Question condition</w:t>
            </w:r>
          </w:p>
        </w:tc>
        <w:tc>
          <w:tcPr>
            <w:tcW w:w="992" w:type="dxa"/>
            <w:shd w:val="clear" w:color="auto" w:fill="D9D9D9" w:themeFill="background1" w:themeFillShade="D9"/>
            <w:hideMark/>
          </w:tcPr>
          <w:p w14:paraId="77105F79" w14:textId="77777777" w:rsidR="00302A0B" w:rsidRPr="00302A0B" w:rsidRDefault="00302A0B" w:rsidP="00F80434">
            <w:pPr>
              <w:spacing w:after="0"/>
              <w:rPr>
                <w:b/>
                <w:bCs/>
              </w:rPr>
            </w:pPr>
            <w:r>
              <w:rPr>
                <w:b/>
              </w:rPr>
              <w:t>Question code</w:t>
            </w:r>
          </w:p>
        </w:tc>
        <w:tc>
          <w:tcPr>
            <w:tcW w:w="4678" w:type="dxa"/>
            <w:shd w:val="clear" w:color="auto" w:fill="D9D9D9" w:themeFill="background1" w:themeFillShade="D9"/>
            <w:hideMark/>
          </w:tcPr>
          <w:p w14:paraId="4A2B8A09" w14:textId="77777777" w:rsidR="00302A0B" w:rsidRPr="00302A0B" w:rsidRDefault="00302A0B" w:rsidP="00F80434">
            <w:pPr>
              <w:spacing w:after="0"/>
              <w:rPr>
                <w:b/>
                <w:bCs/>
              </w:rPr>
            </w:pPr>
            <w:r>
              <w:rPr>
                <w:b/>
              </w:rPr>
              <w:t>Question</w:t>
            </w:r>
          </w:p>
        </w:tc>
        <w:tc>
          <w:tcPr>
            <w:tcW w:w="789" w:type="dxa"/>
            <w:shd w:val="clear" w:color="auto" w:fill="D9D9D9" w:themeFill="background1" w:themeFillShade="D9"/>
            <w:hideMark/>
          </w:tcPr>
          <w:p w14:paraId="035B5676" w14:textId="77777777" w:rsidR="00302A0B" w:rsidRPr="00302A0B" w:rsidRDefault="00302A0B" w:rsidP="00F80434">
            <w:pPr>
              <w:spacing w:after="0"/>
              <w:rPr>
                <w:b/>
                <w:bCs/>
              </w:rPr>
            </w:pPr>
            <w:r>
              <w:rPr>
                <w:b/>
              </w:rPr>
              <w:t>Answer code</w:t>
            </w:r>
          </w:p>
        </w:tc>
        <w:tc>
          <w:tcPr>
            <w:tcW w:w="1767" w:type="dxa"/>
            <w:shd w:val="clear" w:color="auto" w:fill="D9D9D9" w:themeFill="background1" w:themeFillShade="D9"/>
            <w:hideMark/>
          </w:tcPr>
          <w:p w14:paraId="6210A284" w14:textId="77777777" w:rsidR="00302A0B" w:rsidRPr="00302A0B" w:rsidRDefault="00302A0B" w:rsidP="00F80434">
            <w:pPr>
              <w:spacing w:after="0"/>
              <w:rPr>
                <w:b/>
                <w:bCs/>
              </w:rPr>
            </w:pPr>
            <w:r>
              <w:rPr>
                <w:b/>
              </w:rPr>
              <w:t>Answer options</w:t>
            </w:r>
          </w:p>
        </w:tc>
      </w:tr>
      <w:tr w:rsidR="00302A0B" w:rsidRPr="00302A0B" w14:paraId="4EDB6399" w14:textId="77777777" w:rsidTr="00F80434">
        <w:trPr>
          <w:cantSplit/>
        </w:trPr>
        <w:tc>
          <w:tcPr>
            <w:tcW w:w="1980" w:type="dxa"/>
            <w:hideMark/>
          </w:tcPr>
          <w:p w14:paraId="72E568CB" w14:textId="77777777" w:rsidR="00302A0B" w:rsidRPr="00302A0B" w:rsidRDefault="00302A0B" w:rsidP="00F80434">
            <w:pPr>
              <w:spacing w:after="0"/>
            </w:pPr>
            <w:r>
              <w:t>CAPI,</w:t>
            </w:r>
            <w:r w:rsidR="0079025B">
              <w:t xml:space="preserve"> </w:t>
            </w:r>
            <w:r>
              <w:t>CATI: always</w:t>
            </w:r>
          </w:p>
        </w:tc>
        <w:tc>
          <w:tcPr>
            <w:tcW w:w="992" w:type="dxa"/>
            <w:hideMark/>
          </w:tcPr>
          <w:p w14:paraId="65F23332" w14:textId="77777777" w:rsidR="00302A0B" w:rsidRPr="00302A0B" w:rsidRDefault="00302A0B" w:rsidP="00F80434">
            <w:pPr>
              <w:spacing w:after="0"/>
            </w:pPr>
            <w:r>
              <w:t>A1</w:t>
            </w:r>
          </w:p>
        </w:tc>
        <w:tc>
          <w:tcPr>
            <w:tcW w:w="4678" w:type="dxa"/>
            <w:hideMark/>
          </w:tcPr>
          <w:p w14:paraId="17A30452" w14:textId="77777777" w:rsidR="00302A0B" w:rsidRPr="00302A0B" w:rsidRDefault="00302A0B" w:rsidP="00F80434">
            <w:pPr>
              <w:spacing w:after="0"/>
            </w:pPr>
            <w:r>
              <w:t>INTERVIEWER’S SECTION.</w:t>
            </w:r>
            <w:r>
              <w:br/>
              <w:t>INTERVIEWER’S SECTION IS FOR THE INTERVIEWER TO FILL AND IT IS NOT READ TO THE RESPONDENT, UNLESS OTHERWISE INDICATED.</w:t>
            </w:r>
          </w:p>
        </w:tc>
        <w:tc>
          <w:tcPr>
            <w:tcW w:w="789" w:type="dxa"/>
            <w:noWrap/>
            <w:hideMark/>
          </w:tcPr>
          <w:p w14:paraId="63E97AA1" w14:textId="77777777" w:rsidR="00302A0B" w:rsidRPr="00302A0B" w:rsidRDefault="00302A0B" w:rsidP="00F80434">
            <w:pPr>
              <w:spacing w:after="0"/>
            </w:pPr>
            <w:r>
              <w:t> </w:t>
            </w:r>
          </w:p>
        </w:tc>
        <w:tc>
          <w:tcPr>
            <w:tcW w:w="1767" w:type="dxa"/>
            <w:hideMark/>
          </w:tcPr>
          <w:p w14:paraId="0F125F36" w14:textId="77777777" w:rsidR="00302A0B" w:rsidRPr="00302A0B" w:rsidRDefault="00302A0B" w:rsidP="00F80434">
            <w:pPr>
              <w:spacing w:after="0"/>
            </w:pPr>
            <w:r>
              <w:t> </w:t>
            </w:r>
          </w:p>
        </w:tc>
      </w:tr>
      <w:tr w:rsidR="00302A0B" w:rsidRPr="00302A0B" w14:paraId="3D6C94EB" w14:textId="77777777" w:rsidTr="00F80434">
        <w:trPr>
          <w:cantSplit/>
        </w:trPr>
        <w:tc>
          <w:tcPr>
            <w:tcW w:w="1980" w:type="dxa"/>
            <w:hideMark/>
          </w:tcPr>
          <w:p w14:paraId="5188BB46" w14:textId="77777777" w:rsidR="00302A0B" w:rsidRPr="00302A0B" w:rsidRDefault="00302A0B" w:rsidP="00F80434">
            <w:pPr>
              <w:spacing w:after="0"/>
            </w:pPr>
            <w:r>
              <w:t>CAPI: always</w:t>
            </w:r>
          </w:p>
        </w:tc>
        <w:tc>
          <w:tcPr>
            <w:tcW w:w="992" w:type="dxa"/>
            <w:hideMark/>
          </w:tcPr>
          <w:p w14:paraId="05854C57" w14:textId="77777777" w:rsidR="00302A0B" w:rsidRPr="00302A0B" w:rsidRDefault="00302A0B" w:rsidP="00F80434">
            <w:pPr>
              <w:spacing w:after="0"/>
            </w:pPr>
            <w:r>
              <w:t>A03</w:t>
            </w:r>
          </w:p>
        </w:tc>
        <w:tc>
          <w:tcPr>
            <w:tcW w:w="4678" w:type="dxa"/>
            <w:hideMark/>
          </w:tcPr>
          <w:p w14:paraId="65CE6C43" w14:textId="77777777" w:rsidR="00302A0B" w:rsidRPr="00302A0B" w:rsidRDefault="00302A0B" w:rsidP="00F80434">
            <w:pPr>
              <w:spacing w:after="0"/>
            </w:pPr>
            <w:r>
              <w:t>Place of interview</w:t>
            </w:r>
          </w:p>
        </w:tc>
        <w:tc>
          <w:tcPr>
            <w:tcW w:w="789" w:type="dxa"/>
            <w:noWrap/>
            <w:hideMark/>
          </w:tcPr>
          <w:p w14:paraId="3B1C2B32" w14:textId="77777777" w:rsidR="00302A0B" w:rsidRPr="00302A0B" w:rsidRDefault="00302A0B" w:rsidP="00F80434">
            <w:pPr>
              <w:spacing w:after="0"/>
            </w:pPr>
            <w:r>
              <w:t>208</w:t>
            </w:r>
          </w:p>
        </w:tc>
        <w:tc>
          <w:tcPr>
            <w:tcW w:w="1767" w:type="dxa"/>
            <w:hideMark/>
          </w:tcPr>
          <w:p w14:paraId="42B1E35F" w14:textId="77777777" w:rsidR="00302A0B" w:rsidRPr="00302A0B" w:rsidRDefault="00302A0B" w:rsidP="00F80434">
            <w:pPr>
              <w:spacing w:after="0"/>
            </w:pPr>
            <w:r>
              <w:t>Respondent's place of residence</w:t>
            </w:r>
          </w:p>
        </w:tc>
      </w:tr>
      <w:tr w:rsidR="00302A0B" w:rsidRPr="00302A0B" w14:paraId="037E2F88" w14:textId="77777777" w:rsidTr="00F80434">
        <w:trPr>
          <w:cantSplit/>
        </w:trPr>
        <w:tc>
          <w:tcPr>
            <w:tcW w:w="1980" w:type="dxa"/>
            <w:hideMark/>
          </w:tcPr>
          <w:p w14:paraId="0999DA4F" w14:textId="77777777" w:rsidR="00302A0B" w:rsidRPr="00302A0B" w:rsidRDefault="00302A0B" w:rsidP="00F80434">
            <w:pPr>
              <w:spacing w:after="0"/>
            </w:pPr>
            <w:r>
              <w:t> </w:t>
            </w:r>
          </w:p>
        </w:tc>
        <w:tc>
          <w:tcPr>
            <w:tcW w:w="992" w:type="dxa"/>
            <w:hideMark/>
          </w:tcPr>
          <w:p w14:paraId="6E58C17E" w14:textId="77777777" w:rsidR="00302A0B" w:rsidRPr="00302A0B" w:rsidRDefault="00302A0B" w:rsidP="00F80434">
            <w:pPr>
              <w:spacing w:after="0"/>
            </w:pPr>
            <w:r>
              <w:t> </w:t>
            </w:r>
          </w:p>
        </w:tc>
        <w:tc>
          <w:tcPr>
            <w:tcW w:w="4678" w:type="dxa"/>
            <w:hideMark/>
          </w:tcPr>
          <w:p w14:paraId="5E03F2D6" w14:textId="77777777" w:rsidR="00302A0B" w:rsidRPr="00302A0B" w:rsidRDefault="00302A0B" w:rsidP="00F80434">
            <w:pPr>
              <w:spacing w:after="0"/>
            </w:pPr>
            <w:r>
              <w:t> </w:t>
            </w:r>
          </w:p>
        </w:tc>
        <w:tc>
          <w:tcPr>
            <w:tcW w:w="789" w:type="dxa"/>
            <w:noWrap/>
            <w:hideMark/>
          </w:tcPr>
          <w:p w14:paraId="5887E384" w14:textId="77777777" w:rsidR="00302A0B" w:rsidRPr="00302A0B" w:rsidRDefault="00302A0B" w:rsidP="00F80434">
            <w:pPr>
              <w:spacing w:after="0"/>
            </w:pPr>
            <w:r>
              <w:t>210</w:t>
            </w:r>
          </w:p>
        </w:tc>
        <w:tc>
          <w:tcPr>
            <w:tcW w:w="1767" w:type="dxa"/>
            <w:hideMark/>
          </w:tcPr>
          <w:p w14:paraId="70302EBE" w14:textId="77777777" w:rsidR="00302A0B" w:rsidRPr="00302A0B" w:rsidRDefault="00302A0B" w:rsidP="00F80434">
            <w:pPr>
              <w:spacing w:after="0"/>
            </w:pPr>
            <w:r>
              <w:t>Respondent's place of work / school</w:t>
            </w:r>
          </w:p>
        </w:tc>
      </w:tr>
      <w:tr w:rsidR="00302A0B" w:rsidRPr="00302A0B" w14:paraId="7F60086E" w14:textId="77777777" w:rsidTr="00F80434">
        <w:trPr>
          <w:cantSplit/>
        </w:trPr>
        <w:tc>
          <w:tcPr>
            <w:tcW w:w="1980" w:type="dxa"/>
            <w:hideMark/>
          </w:tcPr>
          <w:p w14:paraId="1AF2154D" w14:textId="77777777" w:rsidR="00302A0B" w:rsidRPr="00302A0B" w:rsidRDefault="00302A0B" w:rsidP="00F80434">
            <w:pPr>
              <w:spacing w:after="0"/>
            </w:pPr>
            <w:r>
              <w:t> </w:t>
            </w:r>
          </w:p>
        </w:tc>
        <w:tc>
          <w:tcPr>
            <w:tcW w:w="992" w:type="dxa"/>
            <w:hideMark/>
          </w:tcPr>
          <w:p w14:paraId="5427FAD8" w14:textId="77777777" w:rsidR="00302A0B" w:rsidRPr="00302A0B" w:rsidRDefault="00302A0B" w:rsidP="00F80434">
            <w:pPr>
              <w:spacing w:after="0"/>
            </w:pPr>
            <w:r>
              <w:t> </w:t>
            </w:r>
          </w:p>
        </w:tc>
        <w:tc>
          <w:tcPr>
            <w:tcW w:w="4678" w:type="dxa"/>
            <w:hideMark/>
          </w:tcPr>
          <w:p w14:paraId="1CCF2270" w14:textId="77777777" w:rsidR="00302A0B" w:rsidRPr="00302A0B" w:rsidRDefault="00302A0B" w:rsidP="00F80434">
            <w:pPr>
              <w:spacing w:after="0"/>
            </w:pPr>
            <w:r>
              <w:t> </w:t>
            </w:r>
          </w:p>
        </w:tc>
        <w:tc>
          <w:tcPr>
            <w:tcW w:w="789" w:type="dxa"/>
            <w:noWrap/>
            <w:hideMark/>
          </w:tcPr>
          <w:p w14:paraId="5168E0BA" w14:textId="77777777" w:rsidR="00302A0B" w:rsidRPr="00302A0B" w:rsidRDefault="00302A0B" w:rsidP="00F80434">
            <w:pPr>
              <w:spacing w:after="0"/>
            </w:pPr>
            <w:r>
              <w:t>209</w:t>
            </w:r>
          </w:p>
        </w:tc>
        <w:tc>
          <w:tcPr>
            <w:tcW w:w="1767" w:type="dxa"/>
            <w:hideMark/>
          </w:tcPr>
          <w:p w14:paraId="3F8228B2" w14:textId="77777777" w:rsidR="00302A0B" w:rsidRPr="00302A0B" w:rsidRDefault="00302A0B" w:rsidP="00F80434">
            <w:pPr>
              <w:spacing w:after="0"/>
            </w:pPr>
            <w:r>
              <w:t>Place of residence of respondent’s relatives / acquaintances</w:t>
            </w:r>
          </w:p>
        </w:tc>
      </w:tr>
      <w:tr w:rsidR="00302A0B" w:rsidRPr="00302A0B" w14:paraId="12124DB4" w14:textId="77777777" w:rsidTr="00F80434">
        <w:trPr>
          <w:cantSplit/>
        </w:trPr>
        <w:tc>
          <w:tcPr>
            <w:tcW w:w="1980" w:type="dxa"/>
            <w:hideMark/>
          </w:tcPr>
          <w:p w14:paraId="22306703" w14:textId="77777777" w:rsidR="00302A0B" w:rsidRPr="00302A0B" w:rsidRDefault="00302A0B" w:rsidP="00F80434">
            <w:pPr>
              <w:spacing w:after="0"/>
            </w:pPr>
            <w:r>
              <w:t> </w:t>
            </w:r>
          </w:p>
        </w:tc>
        <w:tc>
          <w:tcPr>
            <w:tcW w:w="992" w:type="dxa"/>
            <w:hideMark/>
          </w:tcPr>
          <w:p w14:paraId="35ECAC17" w14:textId="77777777" w:rsidR="00302A0B" w:rsidRPr="00302A0B" w:rsidRDefault="00302A0B" w:rsidP="00F80434">
            <w:pPr>
              <w:spacing w:after="0"/>
            </w:pPr>
            <w:r>
              <w:t> </w:t>
            </w:r>
          </w:p>
        </w:tc>
        <w:tc>
          <w:tcPr>
            <w:tcW w:w="4678" w:type="dxa"/>
            <w:hideMark/>
          </w:tcPr>
          <w:p w14:paraId="5392CB91" w14:textId="77777777" w:rsidR="00302A0B" w:rsidRPr="00302A0B" w:rsidRDefault="00302A0B" w:rsidP="00F80434">
            <w:pPr>
              <w:spacing w:after="0"/>
            </w:pPr>
            <w:r>
              <w:t> </w:t>
            </w:r>
          </w:p>
        </w:tc>
        <w:tc>
          <w:tcPr>
            <w:tcW w:w="789" w:type="dxa"/>
            <w:noWrap/>
            <w:hideMark/>
          </w:tcPr>
          <w:p w14:paraId="41985204" w14:textId="77777777" w:rsidR="00302A0B" w:rsidRPr="00302A0B" w:rsidRDefault="00302A0B" w:rsidP="00F80434">
            <w:pPr>
              <w:spacing w:after="0"/>
            </w:pPr>
            <w:r>
              <w:t>206</w:t>
            </w:r>
          </w:p>
        </w:tc>
        <w:tc>
          <w:tcPr>
            <w:tcW w:w="1767" w:type="dxa"/>
            <w:hideMark/>
          </w:tcPr>
          <w:p w14:paraId="0B8F4337" w14:textId="77777777" w:rsidR="00302A0B" w:rsidRPr="00302A0B" w:rsidRDefault="00302A0B" w:rsidP="00F80434">
            <w:pPr>
              <w:spacing w:after="0"/>
            </w:pPr>
            <w:r>
              <w:t>Interviewer's place of work / place of residence</w:t>
            </w:r>
          </w:p>
        </w:tc>
      </w:tr>
      <w:tr w:rsidR="00302A0B" w:rsidRPr="00302A0B" w14:paraId="52F0B67C" w14:textId="77777777" w:rsidTr="00F80434">
        <w:trPr>
          <w:cantSplit/>
        </w:trPr>
        <w:tc>
          <w:tcPr>
            <w:tcW w:w="1980" w:type="dxa"/>
            <w:hideMark/>
          </w:tcPr>
          <w:p w14:paraId="633BB91F" w14:textId="77777777" w:rsidR="00302A0B" w:rsidRPr="00302A0B" w:rsidRDefault="00302A0B" w:rsidP="00F80434">
            <w:pPr>
              <w:spacing w:after="0"/>
            </w:pPr>
            <w:r>
              <w:t> </w:t>
            </w:r>
          </w:p>
        </w:tc>
        <w:tc>
          <w:tcPr>
            <w:tcW w:w="992" w:type="dxa"/>
            <w:hideMark/>
          </w:tcPr>
          <w:p w14:paraId="0539C616" w14:textId="77777777" w:rsidR="00302A0B" w:rsidRPr="00302A0B" w:rsidRDefault="00302A0B" w:rsidP="00F80434">
            <w:pPr>
              <w:spacing w:after="0"/>
            </w:pPr>
            <w:r>
              <w:t> </w:t>
            </w:r>
          </w:p>
        </w:tc>
        <w:tc>
          <w:tcPr>
            <w:tcW w:w="4678" w:type="dxa"/>
            <w:hideMark/>
          </w:tcPr>
          <w:p w14:paraId="1470FC15" w14:textId="77777777" w:rsidR="00302A0B" w:rsidRPr="00302A0B" w:rsidRDefault="00302A0B" w:rsidP="00F80434">
            <w:pPr>
              <w:spacing w:after="0"/>
            </w:pPr>
            <w:r>
              <w:t> </w:t>
            </w:r>
          </w:p>
        </w:tc>
        <w:tc>
          <w:tcPr>
            <w:tcW w:w="789" w:type="dxa"/>
            <w:noWrap/>
            <w:hideMark/>
          </w:tcPr>
          <w:p w14:paraId="4D836D0C" w14:textId="77777777" w:rsidR="00302A0B" w:rsidRPr="00302A0B" w:rsidRDefault="00302A0B" w:rsidP="00F80434">
            <w:pPr>
              <w:spacing w:after="0"/>
            </w:pPr>
            <w:r>
              <w:t>OTH</w:t>
            </w:r>
          </w:p>
        </w:tc>
        <w:tc>
          <w:tcPr>
            <w:tcW w:w="1767" w:type="dxa"/>
            <w:hideMark/>
          </w:tcPr>
          <w:p w14:paraId="45FB40C6" w14:textId="77777777" w:rsidR="00302A0B" w:rsidRPr="00302A0B" w:rsidRDefault="00302A0B" w:rsidP="00F80434">
            <w:pPr>
              <w:spacing w:after="0"/>
            </w:pPr>
            <w:r>
              <w:t>Other</w:t>
            </w:r>
          </w:p>
        </w:tc>
      </w:tr>
      <w:tr w:rsidR="00302A0B" w:rsidRPr="00302A0B" w14:paraId="1022992F" w14:textId="77777777" w:rsidTr="00F80434">
        <w:trPr>
          <w:cantSplit/>
        </w:trPr>
        <w:tc>
          <w:tcPr>
            <w:tcW w:w="1980" w:type="dxa"/>
            <w:hideMark/>
          </w:tcPr>
          <w:p w14:paraId="7795829E" w14:textId="77777777" w:rsidR="00302A0B" w:rsidRPr="00302A0B" w:rsidRDefault="00302A0B" w:rsidP="00F80434">
            <w:pPr>
              <w:spacing w:after="0"/>
            </w:pPr>
            <w:r>
              <w:t>A03=OTH</w:t>
            </w:r>
          </w:p>
        </w:tc>
        <w:tc>
          <w:tcPr>
            <w:tcW w:w="992" w:type="dxa"/>
            <w:hideMark/>
          </w:tcPr>
          <w:p w14:paraId="3DC0E3DB" w14:textId="77777777" w:rsidR="00302A0B" w:rsidRPr="00302A0B" w:rsidRDefault="00302A0B" w:rsidP="00F80434">
            <w:pPr>
              <w:spacing w:after="0"/>
            </w:pPr>
            <w:r>
              <w:t>A03M</w:t>
            </w:r>
          </w:p>
        </w:tc>
        <w:tc>
          <w:tcPr>
            <w:tcW w:w="4678" w:type="dxa"/>
            <w:hideMark/>
          </w:tcPr>
          <w:p w14:paraId="2BF21729" w14:textId="77777777" w:rsidR="00302A0B" w:rsidRPr="00302A0B" w:rsidRDefault="00302A0B" w:rsidP="00F80434">
            <w:pPr>
              <w:spacing w:after="0"/>
            </w:pPr>
            <w:r>
              <w:t>Specify where.</w:t>
            </w:r>
          </w:p>
        </w:tc>
        <w:tc>
          <w:tcPr>
            <w:tcW w:w="789" w:type="dxa"/>
            <w:noWrap/>
            <w:hideMark/>
          </w:tcPr>
          <w:p w14:paraId="016F4821" w14:textId="77777777" w:rsidR="00302A0B" w:rsidRPr="00302A0B" w:rsidRDefault="00302A0B" w:rsidP="00F80434">
            <w:pPr>
              <w:spacing w:after="0"/>
            </w:pPr>
            <w:r>
              <w:t> </w:t>
            </w:r>
          </w:p>
        </w:tc>
        <w:tc>
          <w:tcPr>
            <w:tcW w:w="1767" w:type="dxa"/>
            <w:hideMark/>
          </w:tcPr>
          <w:p w14:paraId="252ED15D" w14:textId="77777777" w:rsidR="00302A0B" w:rsidRPr="00302A0B" w:rsidRDefault="00302A0B" w:rsidP="00F80434">
            <w:pPr>
              <w:spacing w:after="0"/>
            </w:pPr>
            <w:r>
              <w:t> </w:t>
            </w:r>
          </w:p>
        </w:tc>
      </w:tr>
      <w:tr w:rsidR="00302A0B" w:rsidRPr="00302A0B" w14:paraId="02523455" w14:textId="77777777" w:rsidTr="00F80434">
        <w:trPr>
          <w:cantSplit/>
        </w:trPr>
        <w:tc>
          <w:tcPr>
            <w:tcW w:w="1980" w:type="dxa"/>
            <w:hideMark/>
          </w:tcPr>
          <w:p w14:paraId="1A5B4820" w14:textId="77777777" w:rsidR="00302A0B" w:rsidRPr="00302A0B" w:rsidRDefault="00302A0B" w:rsidP="00F80434">
            <w:pPr>
              <w:spacing w:after="0"/>
            </w:pPr>
            <w:r>
              <w:t>always</w:t>
            </w:r>
          </w:p>
        </w:tc>
        <w:tc>
          <w:tcPr>
            <w:tcW w:w="992" w:type="dxa"/>
            <w:hideMark/>
          </w:tcPr>
          <w:p w14:paraId="3AEABD9E" w14:textId="77777777" w:rsidR="00302A0B" w:rsidRPr="00302A0B" w:rsidRDefault="00302A0B" w:rsidP="00F80434">
            <w:pPr>
              <w:spacing w:after="0"/>
            </w:pPr>
            <w:r>
              <w:t>X</w:t>
            </w:r>
          </w:p>
        </w:tc>
        <w:tc>
          <w:tcPr>
            <w:tcW w:w="4678" w:type="dxa"/>
            <w:hideMark/>
          </w:tcPr>
          <w:p w14:paraId="5A792B41" w14:textId="77777777" w:rsidR="00302A0B" w:rsidRPr="00302A0B" w:rsidRDefault="00302A0B" w:rsidP="00F80434">
            <w:pPr>
              <w:spacing w:after="0"/>
            </w:pPr>
            <w:r>
              <w:rPr>
                <w:b/>
              </w:rPr>
              <w:t>TRACING</w:t>
            </w:r>
            <w:r>
              <w:rPr>
                <w:b/>
              </w:rPr>
              <w:br/>
            </w:r>
            <w:r w:rsidR="00AE552B">
              <w:t>Are the person</w:t>
            </w:r>
            <w:r>
              <w:t xml:space="preserve">s who belonged in your household during the last survey still your household members? Please provide information separately about each member. </w:t>
            </w:r>
          </w:p>
        </w:tc>
        <w:tc>
          <w:tcPr>
            <w:tcW w:w="789" w:type="dxa"/>
            <w:noWrap/>
            <w:hideMark/>
          </w:tcPr>
          <w:p w14:paraId="757D3E77" w14:textId="77777777" w:rsidR="00302A0B" w:rsidRPr="00302A0B" w:rsidRDefault="00302A0B" w:rsidP="00F80434">
            <w:pPr>
              <w:spacing w:after="0"/>
            </w:pPr>
            <w:r>
              <w:t> </w:t>
            </w:r>
          </w:p>
        </w:tc>
        <w:tc>
          <w:tcPr>
            <w:tcW w:w="1767" w:type="dxa"/>
            <w:hideMark/>
          </w:tcPr>
          <w:p w14:paraId="60D263F9" w14:textId="77777777" w:rsidR="00302A0B" w:rsidRPr="00302A0B" w:rsidRDefault="00302A0B" w:rsidP="00F80434">
            <w:pPr>
              <w:spacing w:after="0"/>
            </w:pPr>
            <w:r>
              <w:t> </w:t>
            </w:r>
          </w:p>
        </w:tc>
      </w:tr>
      <w:tr w:rsidR="00302A0B" w:rsidRPr="00302A0B" w14:paraId="107CDE27" w14:textId="77777777" w:rsidTr="00F80434">
        <w:trPr>
          <w:cantSplit/>
        </w:trPr>
        <w:tc>
          <w:tcPr>
            <w:tcW w:w="1980" w:type="dxa"/>
            <w:hideMark/>
          </w:tcPr>
          <w:p w14:paraId="26AE516F" w14:textId="77777777" w:rsidR="00302A0B" w:rsidRPr="00302A0B" w:rsidRDefault="00302A0B" w:rsidP="00F80434">
            <w:pPr>
              <w:spacing w:after="0"/>
            </w:pPr>
            <w:r>
              <w:t>connected persons from sample</w:t>
            </w:r>
          </w:p>
        </w:tc>
        <w:tc>
          <w:tcPr>
            <w:tcW w:w="992" w:type="dxa"/>
            <w:hideMark/>
          </w:tcPr>
          <w:p w14:paraId="0876DDC8" w14:textId="77777777" w:rsidR="00302A0B" w:rsidRPr="00302A0B" w:rsidRDefault="00302A0B" w:rsidP="00F80434">
            <w:pPr>
              <w:spacing w:after="0"/>
            </w:pPr>
            <w:r>
              <w:t>X1</w:t>
            </w:r>
          </w:p>
        </w:tc>
        <w:tc>
          <w:tcPr>
            <w:tcW w:w="4678" w:type="dxa"/>
            <w:hideMark/>
          </w:tcPr>
          <w:p w14:paraId="5326EC97" w14:textId="77777777" w:rsidR="00302A0B" w:rsidRPr="00302A0B" w:rsidRDefault="00302A0B" w:rsidP="00F80434">
            <w:pPr>
              <w:spacing w:after="0"/>
            </w:pPr>
            <w:r>
              <w:t>First name</w:t>
            </w:r>
          </w:p>
        </w:tc>
        <w:tc>
          <w:tcPr>
            <w:tcW w:w="789" w:type="dxa"/>
            <w:noWrap/>
            <w:hideMark/>
          </w:tcPr>
          <w:p w14:paraId="174F39C5" w14:textId="77777777" w:rsidR="00302A0B" w:rsidRPr="00302A0B" w:rsidRDefault="00302A0B" w:rsidP="00F80434">
            <w:pPr>
              <w:spacing w:after="0"/>
            </w:pPr>
            <w:r>
              <w:t> </w:t>
            </w:r>
          </w:p>
        </w:tc>
        <w:tc>
          <w:tcPr>
            <w:tcW w:w="1767" w:type="dxa"/>
            <w:hideMark/>
          </w:tcPr>
          <w:p w14:paraId="5567F708" w14:textId="77777777" w:rsidR="00302A0B" w:rsidRPr="00302A0B" w:rsidRDefault="00302A0B" w:rsidP="00F80434">
            <w:pPr>
              <w:spacing w:after="0"/>
            </w:pPr>
            <w:r>
              <w:t> </w:t>
            </w:r>
          </w:p>
        </w:tc>
      </w:tr>
      <w:tr w:rsidR="00302A0B" w:rsidRPr="00302A0B" w14:paraId="540B91F8" w14:textId="77777777" w:rsidTr="00F80434">
        <w:trPr>
          <w:cantSplit/>
        </w:trPr>
        <w:tc>
          <w:tcPr>
            <w:tcW w:w="1980" w:type="dxa"/>
            <w:hideMark/>
          </w:tcPr>
          <w:p w14:paraId="21633564" w14:textId="77777777" w:rsidR="00302A0B" w:rsidRPr="00302A0B" w:rsidRDefault="00302A0B" w:rsidP="00F80434">
            <w:pPr>
              <w:spacing w:after="0"/>
            </w:pPr>
            <w:r>
              <w:t>connected persons from sample</w:t>
            </w:r>
          </w:p>
        </w:tc>
        <w:tc>
          <w:tcPr>
            <w:tcW w:w="992" w:type="dxa"/>
            <w:hideMark/>
          </w:tcPr>
          <w:p w14:paraId="76041225" w14:textId="77777777" w:rsidR="00302A0B" w:rsidRPr="00302A0B" w:rsidRDefault="00302A0B" w:rsidP="00F80434">
            <w:pPr>
              <w:spacing w:after="0"/>
            </w:pPr>
            <w:r>
              <w:t>X1A</w:t>
            </w:r>
          </w:p>
        </w:tc>
        <w:tc>
          <w:tcPr>
            <w:tcW w:w="4678" w:type="dxa"/>
            <w:hideMark/>
          </w:tcPr>
          <w:p w14:paraId="153906F6" w14:textId="77777777" w:rsidR="00302A0B" w:rsidRPr="00302A0B" w:rsidRDefault="00302A0B" w:rsidP="00F80434">
            <w:pPr>
              <w:spacing w:after="0"/>
            </w:pPr>
            <w:r>
              <w:t>First name</w:t>
            </w:r>
          </w:p>
        </w:tc>
        <w:tc>
          <w:tcPr>
            <w:tcW w:w="789" w:type="dxa"/>
            <w:noWrap/>
            <w:hideMark/>
          </w:tcPr>
          <w:p w14:paraId="47CCC609" w14:textId="77777777" w:rsidR="00302A0B" w:rsidRPr="00302A0B" w:rsidRDefault="00302A0B" w:rsidP="00F80434">
            <w:pPr>
              <w:spacing w:after="0"/>
            </w:pPr>
            <w:r>
              <w:t> </w:t>
            </w:r>
          </w:p>
        </w:tc>
        <w:tc>
          <w:tcPr>
            <w:tcW w:w="1767" w:type="dxa"/>
            <w:hideMark/>
          </w:tcPr>
          <w:p w14:paraId="15D629BA" w14:textId="77777777" w:rsidR="00302A0B" w:rsidRPr="00302A0B" w:rsidRDefault="00302A0B" w:rsidP="00F80434">
            <w:pPr>
              <w:spacing w:after="0"/>
            </w:pPr>
            <w:r>
              <w:t> </w:t>
            </w:r>
          </w:p>
        </w:tc>
      </w:tr>
      <w:tr w:rsidR="00302A0B" w:rsidRPr="00302A0B" w14:paraId="7AC336DB" w14:textId="77777777" w:rsidTr="00F80434">
        <w:trPr>
          <w:cantSplit/>
        </w:trPr>
        <w:tc>
          <w:tcPr>
            <w:tcW w:w="1980" w:type="dxa"/>
            <w:hideMark/>
          </w:tcPr>
          <w:p w14:paraId="5AEBC948" w14:textId="77777777" w:rsidR="00302A0B" w:rsidRPr="00302A0B" w:rsidRDefault="00302A0B" w:rsidP="00F80434">
            <w:pPr>
              <w:spacing w:after="0"/>
            </w:pPr>
            <w:r>
              <w:t>connected persons from sample</w:t>
            </w:r>
          </w:p>
        </w:tc>
        <w:tc>
          <w:tcPr>
            <w:tcW w:w="992" w:type="dxa"/>
            <w:hideMark/>
          </w:tcPr>
          <w:p w14:paraId="2295C878" w14:textId="77777777" w:rsidR="00302A0B" w:rsidRPr="00302A0B" w:rsidRDefault="00302A0B" w:rsidP="00F80434">
            <w:pPr>
              <w:spacing w:after="0"/>
            </w:pPr>
            <w:r>
              <w:t>X2</w:t>
            </w:r>
          </w:p>
        </w:tc>
        <w:tc>
          <w:tcPr>
            <w:tcW w:w="4678" w:type="dxa"/>
            <w:hideMark/>
          </w:tcPr>
          <w:p w14:paraId="673859FD" w14:textId="77777777" w:rsidR="00302A0B" w:rsidRPr="00302A0B" w:rsidRDefault="00302A0B" w:rsidP="00F80434">
            <w:pPr>
              <w:spacing w:after="0"/>
            </w:pPr>
            <w:r>
              <w:t>Gender</w:t>
            </w:r>
          </w:p>
        </w:tc>
        <w:tc>
          <w:tcPr>
            <w:tcW w:w="789" w:type="dxa"/>
            <w:noWrap/>
            <w:hideMark/>
          </w:tcPr>
          <w:p w14:paraId="77E13A2A" w14:textId="77777777" w:rsidR="00302A0B" w:rsidRPr="00302A0B" w:rsidRDefault="00302A0B" w:rsidP="00F80434">
            <w:pPr>
              <w:spacing w:after="0"/>
            </w:pPr>
            <w:r>
              <w:t>1</w:t>
            </w:r>
          </w:p>
        </w:tc>
        <w:tc>
          <w:tcPr>
            <w:tcW w:w="1767" w:type="dxa"/>
            <w:hideMark/>
          </w:tcPr>
          <w:p w14:paraId="168155BF" w14:textId="77777777" w:rsidR="00302A0B" w:rsidRPr="00302A0B" w:rsidRDefault="00302A0B" w:rsidP="00F80434">
            <w:pPr>
              <w:spacing w:after="0"/>
            </w:pPr>
            <w:r>
              <w:t>Male</w:t>
            </w:r>
          </w:p>
        </w:tc>
      </w:tr>
      <w:tr w:rsidR="00302A0B" w:rsidRPr="00302A0B" w14:paraId="19575DBF" w14:textId="77777777" w:rsidTr="00F80434">
        <w:trPr>
          <w:cantSplit/>
        </w:trPr>
        <w:tc>
          <w:tcPr>
            <w:tcW w:w="1980" w:type="dxa"/>
            <w:hideMark/>
          </w:tcPr>
          <w:p w14:paraId="2E1C71C9" w14:textId="77777777" w:rsidR="00302A0B" w:rsidRPr="00302A0B" w:rsidRDefault="00302A0B" w:rsidP="00F80434">
            <w:pPr>
              <w:spacing w:after="0"/>
            </w:pPr>
            <w:r>
              <w:t> </w:t>
            </w:r>
          </w:p>
        </w:tc>
        <w:tc>
          <w:tcPr>
            <w:tcW w:w="992" w:type="dxa"/>
            <w:hideMark/>
          </w:tcPr>
          <w:p w14:paraId="1445FA2C" w14:textId="77777777" w:rsidR="00302A0B" w:rsidRPr="00302A0B" w:rsidRDefault="00302A0B" w:rsidP="00F80434">
            <w:pPr>
              <w:spacing w:after="0"/>
            </w:pPr>
            <w:r>
              <w:t> </w:t>
            </w:r>
          </w:p>
        </w:tc>
        <w:tc>
          <w:tcPr>
            <w:tcW w:w="4678" w:type="dxa"/>
            <w:hideMark/>
          </w:tcPr>
          <w:p w14:paraId="5B9B2EC4" w14:textId="77777777" w:rsidR="00302A0B" w:rsidRPr="00302A0B" w:rsidRDefault="00302A0B" w:rsidP="00F80434">
            <w:pPr>
              <w:spacing w:after="0"/>
            </w:pPr>
            <w:r>
              <w:t> </w:t>
            </w:r>
          </w:p>
        </w:tc>
        <w:tc>
          <w:tcPr>
            <w:tcW w:w="789" w:type="dxa"/>
            <w:noWrap/>
            <w:hideMark/>
          </w:tcPr>
          <w:p w14:paraId="6B5E0BAA" w14:textId="77777777" w:rsidR="00302A0B" w:rsidRPr="00302A0B" w:rsidRDefault="00302A0B" w:rsidP="00F80434">
            <w:pPr>
              <w:spacing w:after="0"/>
            </w:pPr>
            <w:r>
              <w:t>2</w:t>
            </w:r>
          </w:p>
        </w:tc>
        <w:tc>
          <w:tcPr>
            <w:tcW w:w="1767" w:type="dxa"/>
            <w:hideMark/>
          </w:tcPr>
          <w:p w14:paraId="11F25945" w14:textId="77777777" w:rsidR="00302A0B" w:rsidRPr="00302A0B" w:rsidRDefault="00302A0B" w:rsidP="00F80434">
            <w:pPr>
              <w:spacing w:after="0"/>
            </w:pPr>
            <w:r>
              <w:t>Female</w:t>
            </w:r>
          </w:p>
        </w:tc>
      </w:tr>
      <w:tr w:rsidR="00302A0B" w:rsidRPr="00302A0B" w14:paraId="0041491E" w14:textId="77777777" w:rsidTr="00F80434">
        <w:trPr>
          <w:cantSplit/>
        </w:trPr>
        <w:tc>
          <w:tcPr>
            <w:tcW w:w="1980" w:type="dxa"/>
            <w:hideMark/>
          </w:tcPr>
          <w:p w14:paraId="47B42C46" w14:textId="77777777" w:rsidR="00302A0B" w:rsidRPr="00302A0B" w:rsidRDefault="00302A0B" w:rsidP="00F80434">
            <w:pPr>
              <w:spacing w:after="0"/>
            </w:pPr>
            <w:r>
              <w:t>connected persons from sample</w:t>
            </w:r>
          </w:p>
        </w:tc>
        <w:tc>
          <w:tcPr>
            <w:tcW w:w="992" w:type="dxa"/>
            <w:hideMark/>
          </w:tcPr>
          <w:p w14:paraId="661342A2" w14:textId="77777777" w:rsidR="00302A0B" w:rsidRPr="00302A0B" w:rsidRDefault="00302A0B" w:rsidP="00F80434">
            <w:pPr>
              <w:spacing w:after="0"/>
            </w:pPr>
            <w:r>
              <w:t>X3</w:t>
            </w:r>
          </w:p>
        </w:tc>
        <w:tc>
          <w:tcPr>
            <w:tcW w:w="4678" w:type="dxa"/>
            <w:hideMark/>
          </w:tcPr>
          <w:p w14:paraId="0BF02C74" w14:textId="77777777" w:rsidR="00302A0B" w:rsidRPr="00302A0B" w:rsidRDefault="00302A0B" w:rsidP="00F80434">
            <w:pPr>
              <w:spacing w:after="0"/>
            </w:pPr>
            <w:r>
              <w:t>Date of birth</w:t>
            </w:r>
          </w:p>
        </w:tc>
        <w:tc>
          <w:tcPr>
            <w:tcW w:w="789" w:type="dxa"/>
            <w:noWrap/>
            <w:hideMark/>
          </w:tcPr>
          <w:p w14:paraId="17E60B53" w14:textId="77777777" w:rsidR="00302A0B" w:rsidRPr="00302A0B" w:rsidRDefault="00302A0B" w:rsidP="00F80434">
            <w:pPr>
              <w:spacing w:after="0"/>
            </w:pPr>
            <w:r>
              <w:t> </w:t>
            </w:r>
          </w:p>
        </w:tc>
        <w:tc>
          <w:tcPr>
            <w:tcW w:w="1767" w:type="dxa"/>
            <w:hideMark/>
          </w:tcPr>
          <w:p w14:paraId="6F4D36EE" w14:textId="77777777" w:rsidR="00302A0B" w:rsidRPr="00302A0B" w:rsidRDefault="00302A0B" w:rsidP="00F80434">
            <w:pPr>
              <w:spacing w:after="0"/>
            </w:pPr>
            <w:r>
              <w:t> </w:t>
            </w:r>
          </w:p>
        </w:tc>
      </w:tr>
      <w:tr w:rsidR="00302A0B" w:rsidRPr="00302A0B" w14:paraId="19AE2B9D" w14:textId="77777777" w:rsidTr="00F80434">
        <w:trPr>
          <w:cantSplit/>
        </w:trPr>
        <w:tc>
          <w:tcPr>
            <w:tcW w:w="1980" w:type="dxa"/>
            <w:hideMark/>
          </w:tcPr>
          <w:p w14:paraId="639EB2BA" w14:textId="77777777" w:rsidR="00302A0B" w:rsidRPr="00302A0B" w:rsidRDefault="00302A0B" w:rsidP="00F80434">
            <w:pPr>
              <w:spacing w:after="0"/>
            </w:pPr>
            <w:r>
              <w:t>connected persons from sample</w:t>
            </w:r>
          </w:p>
        </w:tc>
        <w:tc>
          <w:tcPr>
            <w:tcW w:w="992" w:type="dxa"/>
            <w:hideMark/>
          </w:tcPr>
          <w:p w14:paraId="5A3B7791" w14:textId="77777777" w:rsidR="00302A0B" w:rsidRPr="00302A0B" w:rsidRDefault="00AE552B" w:rsidP="00F80434">
            <w:pPr>
              <w:spacing w:after="0"/>
            </w:pPr>
            <w:r w:rsidRPr="00302A0B">
              <w:t>EESTI ISIKUKOOD</w:t>
            </w:r>
          </w:p>
        </w:tc>
        <w:tc>
          <w:tcPr>
            <w:tcW w:w="4678" w:type="dxa"/>
            <w:hideMark/>
          </w:tcPr>
          <w:p w14:paraId="3666D06A" w14:textId="77777777" w:rsidR="00302A0B" w:rsidRPr="00302A0B" w:rsidRDefault="00302A0B" w:rsidP="00F80434">
            <w:pPr>
              <w:spacing w:after="0"/>
            </w:pPr>
            <w:r>
              <w:t>ESTONIAN PERSONAL IDENTIFICATION CODE</w:t>
            </w:r>
          </w:p>
        </w:tc>
        <w:tc>
          <w:tcPr>
            <w:tcW w:w="789" w:type="dxa"/>
            <w:noWrap/>
            <w:hideMark/>
          </w:tcPr>
          <w:p w14:paraId="21564B13" w14:textId="77777777" w:rsidR="00302A0B" w:rsidRPr="00302A0B" w:rsidRDefault="00302A0B" w:rsidP="00F80434">
            <w:pPr>
              <w:spacing w:after="0"/>
            </w:pPr>
            <w:r>
              <w:t> </w:t>
            </w:r>
          </w:p>
        </w:tc>
        <w:tc>
          <w:tcPr>
            <w:tcW w:w="1767" w:type="dxa"/>
            <w:hideMark/>
          </w:tcPr>
          <w:p w14:paraId="068AE635" w14:textId="77777777" w:rsidR="00302A0B" w:rsidRPr="00302A0B" w:rsidRDefault="00302A0B" w:rsidP="00F80434">
            <w:pPr>
              <w:spacing w:after="0"/>
            </w:pPr>
            <w:r>
              <w:t> </w:t>
            </w:r>
          </w:p>
        </w:tc>
      </w:tr>
      <w:tr w:rsidR="00302A0B" w:rsidRPr="00302A0B" w14:paraId="69819DE8" w14:textId="77777777" w:rsidTr="00F80434">
        <w:trPr>
          <w:cantSplit/>
        </w:trPr>
        <w:tc>
          <w:tcPr>
            <w:tcW w:w="1980" w:type="dxa"/>
            <w:hideMark/>
          </w:tcPr>
          <w:p w14:paraId="49CBEDE4" w14:textId="77777777" w:rsidR="00302A0B" w:rsidRPr="00302A0B" w:rsidRDefault="00302A0B" w:rsidP="00F80434">
            <w:pPr>
              <w:spacing w:after="0"/>
            </w:pPr>
            <w:r>
              <w:t>connected persons from sample</w:t>
            </w:r>
          </w:p>
        </w:tc>
        <w:tc>
          <w:tcPr>
            <w:tcW w:w="992" w:type="dxa"/>
            <w:hideMark/>
          </w:tcPr>
          <w:p w14:paraId="2F722516" w14:textId="77777777" w:rsidR="00302A0B" w:rsidRPr="00302A0B" w:rsidRDefault="00302A0B" w:rsidP="00F80434">
            <w:pPr>
              <w:spacing w:after="0"/>
            </w:pPr>
            <w:r>
              <w:t>XX1</w:t>
            </w:r>
          </w:p>
        </w:tc>
        <w:tc>
          <w:tcPr>
            <w:tcW w:w="4678" w:type="dxa"/>
            <w:hideMark/>
          </w:tcPr>
          <w:p w14:paraId="49058DFD" w14:textId="77777777" w:rsidR="00302A0B" w:rsidRPr="00302A0B" w:rsidRDefault="00302A0B" w:rsidP="00F80434">
            <w:pPr>
              <w:spacing w:after="0"/>
            </w:pPr>
            <w:r>
              <w:t>Reference number of the household member (hidden)</w:t>
            </w:r>
          </w:p>
        </w:tc>
        <w:tc>
          <w:tcPr>
            <w:tcW w:w="789" w:type="dxa"/>
            <w:noWrap/>
            <w:hideMark/>
          </w:tcPr>
          <w:p w14:paraId="75250A4F" w14:textId="77777777" w:rsidR="00302A0B" w:rsidRPr="00302A0B" w:rsidRDefault="00302A0B" w:rsidP="00F80434">
            <w:pPr>
              <w:spacing w:after="0"/>
            </w:pPr>
            <w:r>
              <w:t> </w:t>
            </w:r>
          </w:p>
        </w:tc>
        <w:tc>
          <w:tcPr>
            <w:tcW w:w="1767" w:type="dxa"/>
            <w:hideMark/>
          </w:tcPr>
          <w:p w14:paraId="29096C04" w14:textId="77777777" w:rsidR="00302A0B" w:rsidRPr="00302A0B" w:rsidRDefault="00302A0B" w:rsidP="00F80434">
            <w:pPr>
              <w:spacing w:after="0"/>
            </w:pPr>
            <w:r>
              <w:t> </w:t>
            </w:r>
          </w:p>
        </w:tc>
      </w:tr>
      <w:tr w:rsidR="00302A0B" w:rsidRPr="00302A0B" w14:paraId="2312F2BD" w14:textId="77777777" w:rsidTr="00F80434">
        <w:trPr>
          <w:cantSplit/>
        </w:trPr>
        <w:tc>
          <w:tcPr>
            <w:tcW w:w="1980" w:type="dxa"/>
            <w:hideMark/>
          </w:tcPr>
          <w:p w14:paraId="2C93BFEC" w14:textId="77777777" w:rsidR="00302A0B" w:rsidRPr="00302A0B" w:rsidRDefault="00302A0B" w:rsidP="00F80434">
            <w:pPr>
              <w:spacing w:after="0"/>
            </w:pPr>
            <w:r>
              <w:t>hidden</w:t>
            </w:r>
          </w:p>
        </w:tc>
        <w:tc>
          <w:tcPr>
            <w:tcW w:w="992" w:type="dxa"/>
            <w:hideMark/>
          </w:tcPr>
          <w:p w14:paraId="3B369721" w14:textId="77777777" w:rsidR="00302A0B" w:rsidRPr="00302A0B" w:rsidRDefault="00302A0B" w:rsidP="00F80434">
            <w:pPr>
              <w:spacing w:after="0"/>
            </w:pPr>
            <w:r>
              <w:t>X3D</w:t>
            </w:r>
          </w:p>
        </w:tc>
        <w:tc>
          <w:tcPr>
            <w:tcW w:w="4678" w:type="dxa"/>
            <w:hideMark/>
          </w:tcPr>
          <w:p w14:paraId="38509106" w14:textId="77777777" w:rsidR="00302A0B" w:rsidRPr="00302A0B" w:rsidRDefault="00302A0B" w:rsidP="00F80434">
            <w:pPr>
              <w:spacing w:after="0"/>
            </w:pPr>
            <w:r>
              <w:t>Age (1 January 2021)</w:t>
            </w:r>
          </w:p>
        </w:tc>
        <w:tc>
          <w:tcPr>
            <w:tcW w:w="789" w:type="dxa"/>
            <w:noWrap/>
            <w:hideMark/>
          </w:tcPr>
          <w:p w14:paraId="05D86A53" w14:textId="77777777" w:rsidR="00302A0B" w:rsidRPr="00302A0B" w:rsidRDefault="00302A0B" w:rsidP="00F80434">
            <w:pPr>
              <w:spacing w:after="0"/>
            </w:pPr>
            <w:r>
              <w:t> </w:t>
            </w:r>
          </w:p>
        </w:tc>
        <w:tc>
          <w:tcPr>
            <w:tcW w:w="1767" w:type="dxa"/>
            <w:hideMark/>
          </w:tcPr>
          <w:p w14:paraId="5A73AF25" w14:textId="77777777" w:rsidR="00302A0B" w:rsidRPr="00302A0B" w:rsidRDefault="00302A0B" w:rsidP="00F80434">
            <w:pPr>
              <w:spacing w:after="0"/>
            </w:pPr>
            <w:r>
              <w:t> </w:t>
            </w:r>
          </w:p>
        </w:tc>
      </w:tr>
      <w:tr w:rsidR="00302A0B" w:rsidRPr="00302A0B" w14:paraId="4BD03BD9" w14:textId="77777777" w:rsidTr="00F80434">
        <w:trPr>
          <w:cantSplit/>
        </w:trPr>
        <w:tc>
          <w:tcPr>
            <w:tcW w:w="1980" w:type="dxa"/>
            <w:hideMark/>
          </w:tcPr>
          <w:p w14:paraId="28F6FD66" w14:textId="77777777" w:rsidR="00302A0B" w:rsidRPr="00302A0B" w:rsidRDefault="00302A0B" w:rsidP="00F80434">
            <w:pPr>
              <w:spacing w:after="0"/>
            </w:pPr>
            <w:r>
              <w:t> </w:t>
            </w:r>
          </w:p>
        </w:tc>
        <w:tc>
          <w:tcPr>
            <w:tcW w:w="992" w:type="dxa"/>
            <w:hideMark/>
          </w:tcPr>
          <w:p w14:paraId="2664097F" w14:textId="77777777" w:rsidR="00302A0B" w:rsidRPr="00302A0B" w:rsidRDefault="00302A0B" w:rsidP="00F80434">
            <w:pPr>
              <w:spacing w:after="0"/>
            </w:pPr>
            <w:r>
              <w:t>X4</w:t>
            </w:r>
          </w:p>
        </w:tc>
        <w:tc>
          <w:tcPr>
            <w:tcW w:w="4678" w:type="dxa"/>
            <w:hideMark/>
          </w:tcPr>
          <w:p w14:paraId="66CD2600" w14:textId="77777777" w:rsidR="00302A0B" w:rsidRPr="00302A0B" w:rsidRDefault="00302A0B" w:rsidP="00F80434">
            <w:pPr>
              <w:spacing w:after="0"/>
            </w:pPr>
            <w:r>
              <w:t>Is /X1/ your household member?</w:t>
            </w:r>
          </w:p>
        </w:tc>
        <w:tc>
          <w:tcPr>
            <w:tcW w:w="789" w:type="dxa"/>
            <w:noWrap/>
            <w:hideMark/>
          </w:tcPr>
          <w:p w14:paraId="6737B82C" w14:textId="77777777" w:rsidR="00302A0B" w:rsidRPr="00302A0B" w:rsidRDefault="00302A0B" w:rsidP="00F80434">
            <w:pPr>
              <w:spacing w:after="0"/>
            </w:pPr>
            <w:r>
              <w:t>1</w:t>
            </w:r>
          </w:p>
        </w:tc>
        <w:tc>
          <w:tcPr>
            <w:tcW w:w="1767" w:type="dxa"/>
            <w:hideMark/>
          </w:tcPr>
          <w:p w14:paraId="5FA15895" w14:textId="77777777" w:rsidR="00302A0B" w:rsidRPr="00302A0B" w:rsidRDefault="00302A0B" w:rsidP="00F80434">
            <w:pPr>
              <w:spacing w:after="0"/>
            </w:pPr>
            <w:r>
              <w:t>Yes</w:t>
            </w:r>
          </w:p>
        </w:tc>
      </w:tr>
      <w:tr w:rsidR="00302A0B" w:rsidRPr="00302A0B" w14:paraId="6F836A90" w14:textId="77777777" w:rsidTr="00F80434">
        <w:trPr>
          <w:cantSplit/>
        </w:trPr>
        <w:tc>
          <w:tcPr>
            <w:tcW w:w="1980" w:type="dxa"/>
            <w:hideMark/>
          </w:tcPr>
          <w:p w14:paraId="0E94C701" w14:textId="77777777" w:rsidR="00302A0B" w:rsidRPr="00302A0B" w:rsidRDefault="00302A0B" w:rsidP="00F80434">
            <w:pPr>
              <w:spacing w:after="0"/>
            </w:pPr>
            <w:r>
              <w:t> </w:t>
            </w:r>
          </w:p>
        </w:tc>
        <w:tc>
          <w:tcPr>
            <w:tcW w:w="992" w:type="dxa"/>
            <w:hideMark/>
          </w:tcPr>
          <w:p w14:paraId="7CA33CAA" w14:textId="77777777" w:rsidR="00302A0B" w:rsidRPr="00302A0B" w:rsidRDefault="00302A0B" w:rsidP="00F80434">
            <w:pPr>
              <w:spacing w:after="0"/>
            </w:pPr>
            <w:r>
              <w:t> </w:t>
            </w:r>
          </w:p>
        </w:tc>
        <w:tc>
          <w:tcPr>
            <w:tcW w:w="4678" w:type="dxa"/>
            <w:hideMark/>
          </w:tcPr>
          <w:p w14:paraId="1D5B34A7" w14:textId="77777777" w:rsidR="00302A0B" w:rsidRPr="00302A0B" w:rsidRDefault="00302A0B" w:rsidP="00F80434">
            <w:pPr>
              <w:spacing w:after="0"/>
            </w:pPr>
            <w:r>
              <w:t> </w:t>
            </w:r>
          </w:p>
        </w:tc>
        <w:tc>
          <w:tcPr>
            <w:tcW w:w="789" w:type="dxa"/>
            <w:noWrap/>
            <w:hideMark/>
          </w:tcPr>
          <w:p w14:paraId="4EFFBDEA" w14:textId="77777777" w:rsidR="00302A0B" w:rsidRPr="00302A0B" w:rsidRDefault="00302A0B" w:rsidP="00F80434">
            <w:pPr>
              <w:spacing w:after="0"/>
            </w:pPr>
            <w:r>
              <w:t>2</w:t>
            </w:r>
          </w:p>
        </w:tc>
        <w:tc>
          <w:tcPr>
            <w:tcW w:w="1767" w:type="dxa"/>
            <w:hideMark/>
          </w:tcPr>
          <w:p w14:paraId="44258C47" w14:textId="77777777" w:rsidR="00302A0B" w:rsidRPr="00302A0B" w:rsidRDefault="00302A0B" w:rsidP="00F80434">
            <w:pPr>
              <w:spacing w:after="0"/>
            </w:pPr>
            <w:r>
              <w:t>No</w:t>
            </w:r>
          </w:p>
        </w:tc>
      </w:tr>
      <w:tr w:rsidR="00302A0B" w:rsidRPr="00302A0B" w14:paraId="19F60BFA" w14:textId="77777777" w:rsidTr="00F80434">
        <w:trPr>
          <w:cantSplit/>
        </w:trPr>
        <w:tc>
          <w:tcPr>
            <w:tcW w:w="1980" w:type="dxa"/>
            <w:hideMark/>
          </w:tcPr>
          <w:p w14:paraId="1F9C104C" w14:textId="77777777" w:rsidR="00302A0B" w:rsidRPr="00302A0B" w:rsidRDefault="00302A0B" w:rsidP="00F80434">
            <w:pPr>
              <w:spacing w:after="0"/>
            </w:pPr>
            <w:r>
              <w:t>X4=2 (filled in VAIS)</w:t>
            </w:r>
          </w:p>
        </w:tc>
        <w:tc>
          <w:tcPr>
            <w:tcW w:w="992" w:type="dxa"/>
            <w:hideMark/>
          </w:tcPr>
          <w:p w14:paraId="412A025C" w14:textId="77777777" w:rsidR="00302A0B" w:rsidRPr="00302A0B" w:rsidRDefault="00302A0B" w:rsidP="00F80434">
            <w:pPr>
              <w:spacing w:after="0"/>
            </w:pPr>
            <w:r>
              <w:t>X5</w:t>
            </w:r>
          </w:p>
        </w:tc>
        <w:tc>
          <w:tcPr>
            <w:tcW w:w="4678" w:type="dxa"/>
            <w:hideMark/>
          </w:tcPr>
          <w:p w14:paraId="03A95998" w14:textId="77777777" w:rsidR="00302A0B" w:rsidRPr="00302A0B" w:rsidRDefault="00302A0B" w:rsidP="00F80434">
            <w:pPr>
              <w:spacing w:after="0"/>
            </w:pPr>
            <w:r>
              <w:t>For what reason is he/she not in the household?</w:t>
            </w:r>
          </w:p>
        </w:tc>
        <w:tc>
          <w:tcPr>
            <w:tcW w:w="789" w:type="dxa"/>
            <w:noWrap/>
            <w:hideMark/>
          </w:tcPr>
          <w:p w14:paraId="12DECB5A" w14:textId="77777777" w:rsidR="00302A0B" w:rsidRPr="00302A0B" w:rsidRDefault="00302A0B" w:rsidP="00F80434">
            <w:pPr>
              <w:spacing w:after="0"/>
            </w:pPr>
            <w:r>
              <w:t>21</w:t>
            </w:r>
          </w:p>
        </w:tc>
        <w:tc>
          <w:tcPr>
            <w:tcW w:w="1767" w:type="dxa"/>
            <w:hideMark/>
          </w:tcPr>
          <w:p w14:paraId="082BF8D7" w14:textId="77777777" w:rsidR="00302A0B" w:rsidRPr="00302A0B" w:rsidRDefault="00302A0B" w:rsidP="00F80434">
            <w:pPr>
              <w:spacing w:after="0"/>
            </w:pPr>
            <w:r>
              <w:t>Has moved to a separate household</w:t>
            </w:r>
          </w:p>
        </w:tc>
      </w:tr>
      <w:tr w:rsidR="00302A0B" w:rsidRPr="00302A0B" w14:paraId="094262F8" w14:textId="77777777" w:rsidTr="00F80434">
        <w:trPr>
          <w:cantSplit/>
        </w:trPr>
        <w:tc>
          <w:tcPr>
            <w:tcW w:w="1980" w:type="dxa"/>
            <w:hideMark/>
          </w:tcPr>
          <w:p w14:paraId="0F362E52" w14:textId="77777777" w:rsidR="00302A0B" w:rsidRPr="00302A0B" w:rsidRDefault="00302A0B" w:rsidP="00F80434">
            <w:pPr>
              <w:spacing w:after="0"/>
            </w:pPr>
            <w:r>
              <w:t> </w:t>
            </w:r>
          </w:p>
        </w:tc>
        <w:tc>
          <w:tcPr>
            <w:tcW w:w="992" w:type="dxa"/>
            <w:hideMark/>
          </w:tcPr>
          <w:p w14:paraId="2C9BB19E" w14:textId="77777777" w:rsidR="00302A0B" w:rsidRPr="00302A0B" w:rsidRDefault="00302A0B" w:rsidP="00F80434">
            <w:pPr>
              <w:spacing w:after="0"/>
            </w:pPr>
            <w:r>
              <w:t> </w:t>
            </w:r>
          </w:p>
        </w:tc>
        <w:tc>
          <w:tcPr>
            <w:tcW w:w="4678" w:type="dxa"/>
            <w:hideMark/>
          </w:tcPr>
          <w:p w14:paraId="6BF9CC38" w14:textId="77777777" w:rsidR="00302A0B" w:rsidRPr="00302A0B" w:rsidRDefault="00302A0B" w:rsidP="00F80434">
            <w:pPr>
              <w:spacing w:after="0"/>
            </w:pPr>
            <w:r>
              <w:t> </w:t>
            </w:r>
          </w:p>
        </w:tc>
        <w:tc>
          <w:tcPr>
            <w:tcW w:w="789" w:type="dxa"/>
            <w:noWrap/>
            <w:hideMark/>
          </w:tcPr>
          <w:p w14:paraId="691C67AB" w14:textId="77777777" w:rsidR="00302A0B" w:rsidRPr="00302A0B" w:rsidRDefault="00302A0B" w:rsidP="00F80434">
            <w:pPr>
              <w:spacing w:after="0"/>
            </w:pPr>
            <w:r>
              <w:t>23</w:t>
            </w:r>
          </w:p>
        </w:tc>
        <w:tc>
          <w:tcPr>
            <w:tcW w:w="1767" w:type="dxa"/>
            <w:hideMark/>
          </w:tcPr>
          <w:p w14:paraId="01C1F78C" w14:textId="77777777" w:rsidR="00302A0B" w:rsidRPr="00302A0B" w:rsidRDefault="00302A0B" w:rsidP="00F80434">
            <w:pPr>
              <w:spacing w:after="0"/>
            </w:pPr>
            <w:r>
              <w:t>Has died</w:t>
            </w:r>
          </w:p>
        </w:tc>
      </w:tr>
      <w:tr w:rsidR="00302A0B" w:rsidRPr="00302A0B" w14:paraId="0D80F1CE" w14:textId="77777777" w:rsidTr="00F80434">
        <w:trPr>
          <w:cantSplit/>
        </w:trPr>
        <w:tc>
          <w:tcPr>
            <w:tcW w:w="1980" w:type="dxa"/>
            <w:hideMark/>
          </w:tcPr>
          <w:p w14:paraId="52DB84E9" w14:textId="77777777" w:rsidR="00302A0B" w:rsidRPr="00302A0B" w:rsidRDefault="00302A0B" w:rsidP="00F80434">
            <w:pPr>
              <w:spacing w:after="0"/>
            </w:pPr>
            <w:r>
              <w:lastRenderedPageBreak/>
              <w:t> </w:t>
            </w:r>
          </w:p>
        </w:tc>
        <w:tc>
          <w:tcPr>
            <w:tcW w:w="992" w:type="dxa"/>
            <w:hideMark/>
          </w:tcPr>
          <w:p w14:paraId="4A86ADAF" w14:textId="77777777" w:rsidR="00302A0B" w:rsidRPr="00302A0B" w:rsidRDefault="00302A0B" w:rsidP="00F80434">
            <w:pPr>
              <w:spacing w:after="0"/>
            </w:pPr>
            <w:r>
              <w:t> </w:t>
            </w:r>
          </w:p>
        </w:tc>
        <w:tc>
          <w:tcPr>
            <w:tcW w:w="4678" w:type="dxa"/>
            <w:noWrap/>
            <w:hideMark/>
          </w:tcPr>
          <w:p w14:paraId="2BC1F555" w14:textId="77777777" w:rsidR="00302A0B" w:rsidRPr="00302A0B" w:rsidRDefault="00302A0B" w:rsidP="00F80434">
            <w:pPr>
              <w:spacing w:after="0"/>
            </w:pPr>
          </w:p>
        </w:tc>
        <w:tc>
          <w:tcPr>
            <w:tcW w:w="789" w:type="dxa"/>
            <w:noWrap/>
            <w:hideMark/>
          </w:tcPr>
          <w:p w14:paraId="4AED80CA" w14:textId="77777777" w:rsidR="00302A0B" w:rsidRPr="00302A0B" w:rsidRDefault="00302A0B" w:rsidP="00F80434">
            <w:pPr>
              <w:spacing w:after="0"/>
            </w:pPr>
            <w:r>
              <w:t>24</w:t>
            </w:r>
          </w:p>
        </w:tc>
        <w:tc>
          <w:tcPr>
            <w:tcW w:w="1767" w:type="dxa"/>
            <w:hideMark/>
          </w:tcPr>
          <w:p w14:paraId="1472A718" w14:textId="77777777" w:rsidR="00302A0B" w:rsidRPr="00302A0B" w:rsidRDefault="00302A0B" w:rsidP="00F80434">
            <w:pPr>
              <w:spacing w:after="0"/>
            </w:pPr>
            <w:r>
              <w:t>Has left for a long time (more than 12 months) to a collective household in Estonia</w:t>
            </w:r>
          </w:p>
        </w:tc>
      </w:tr>
      <w:tr w:rsidR="00302A0B" w:rsidRPr="00302A0B" w14:paraId="6D67C101" w14:textId="77777777" w:rsidTr="00F80434">
        <w:trPr>
          <w:cantSplit/>
        </w:trPr>
        <w:tc>
          <w:tcPr>
            <w:tcW w:w="1980" w:type="dxa"/>
            <w:hideMark/>
          </w:tcPr>
          <w:p w14:paraId="26C91426" w14:textId="77777777" w:rsidR="00302A0B" w:rsidRPr="00302A0B" w:rsidRDefault="00302A0B" w:rsidP="00F80434">
            <w:pPr>
              <w:spacing w:after="0"/>
            </w:pPr>
            <w:r>
              <w:t> </w:t>
            </w:r>
          </w:p>
        </w:tc>
        <w:tc>
          <w:tcPr>
            <w:tcW w:w="992" w:type="dxa"/>
            <w:hideMark/>
          </w:tcPr>
          <w:p w14:paraId="0B16C502" w14:textId="77777777" w:rsidR="00302A0B" w:rsidRPr="00302A0B" w:rsidRDefault="00302A0B" w:rsidP="00F80434">
            <w:pPr>
              <w:spacing w:after="0"/>
            </w:pPr>
            <w:r>
              <w:t> </w:t>
            </w:r>
          </w:p>
        </w:tc>
        <w:tc>
          <w:tcPr>
            <w:tcW w:w="4678" w:type="dxa"/>
            <w:hideMark/>
          </w:tcPr>
          <w:p w14:paraId="039090FB" w14:textId="77777777" w:rsidR="00302A0B" w:rsidRPr="00302A0B" w:rsidRDefault="00302A0B" w:rsidP="00F80434">
            <w:pPr>
              <w:spacing w:after="0"/>
            </w:pPr>
            <w:r>
              <w:t> </w:t>
            </w:r>
          </w:p>
        </w:tc>
        <w:tc>
          <w:tcPr>
            <w:tcW w:w="789" w:type="dxa"/>
            <w:noWrap/>
            <w:hideMark/>
          </w:tcPr>
          <w:p w14:paraId="5C16A9F3" w14:textId="77777777" w:rsidR="00302A0B" w:rsidRPr="00302A0B" w:rsidRDefault="00302A0B" w:rsidP="00F80434">
            <w:pPr>
              <w:spacing w:after="0"/>
            </w:pPr>
            <w:r>
              <w:t>25</w:t>
            </w:r>
          </w:p>
        </w:tc>
        <w:tc>
          <w:tcPr>
            <w:tcW w:w="1767" w:type="dxa"/>
            <w:hideMark/>
          </w:tcPr>
          <w:p w14:paraId="6C82B507" w14:textId="77777777" w:rsidR="00302A0B" w:rsidRPr="00302A0B" w:rsidRDefault="00302A0B" w:rsidP="00F80434">
            <w:pPr>
              <w:spacing w:after="0"/>
            </w:pPr>
            <w:r>
              <w:t>Has gone abroad (for more than 12 months)</w:t>
            </w:r>
          </w:p>
        </w:tc>
      </w:tr>
      <w:tr w:rsidR="00302A0B" w:rsidRPr="00302A0B" w14:paraId="5D9BCFEA" w14:textId="77777777" w:rsidTr="00F80434">
        <w:trPr>
          <w:cantSplit/>
        </w:trPr>
        <w:tc>
          <w:tcPr>
            <w:tcW w:w="1980" w:type="dxa"/>
            <w:hideMark/>
          </w:tcPr>
          <w:p w14:paraId="4064401F" w14:textId="77777777" w:rsidR="00302A0B" w:rsidRPr="00302A0B" w:rsidRDefault="00302A0B" w:rsidP="00F80434">
            <w:pPr>
              <w:spacing w:after="0"/>
            </w:pPr>
            <w:r>
              <w:t> </w:t>
            </w:r>
          </w:p>
        </w:tc>
        <w:tc>
          <w:tcPr>
            <w:tcW w:w="992" w:type="dxa"/>
            <w:hideMark/>
          </w:tcPr>
          <w:p w14:paraId="60FCA95F" w14:textId="77777777" w:rsidR="00302A0B" w:rsidRPr="00302A0B" w:rsidRDefault="00302A0B" w:rsidP="00F80434">
            <w:pPr>
              <w:spacing w:after="0"/>
            </w:pPr>
            <w:r>
              <w:t> </w:t>
            </w:r>
          </w:p>
        </w:tc>
        <w:tc>
          <w:tcPr>
            <w:tcW w:w="4678" w:type="dxa"/>
            <w:hideMark/>
          </w:tcPr>
          <w:p w14:paraId="57FA7F9F" w14:textId="77777777" w:rsidR="00302A0B" w:rsidRPr="00302A0B" w:rsidRDefault="00302A0B" w:rsidP="00F80434">
            <w:pPr>
              <w:spacing w:after="0"/>
            </w:pPr>
            <w:r>
              <w:t> </w:t>
            </w:r>
          </w:p>
        </w:tc>
        <w:tc>
          <w:tcPr>
            <w:tcW w:w="789" w:type="dxa"/>
            <w:noWrap/>
            <w:hideMark/>
          </w:tcPr>
          <w:p w14:paraId="3FFED5FF" w14:textId="77777777" w:rsidR="00302A0B" w:rsidRPr="00302A0B" w:rsidRDefault="00302A0B" w:rsidP="00F80434">
            <w:pPr>
              <w:spacing w:after="0"/>
            </w:pPr>
            <w:r>
              <w:t>26</w:t>
            </w:r>
          </w:p>
        </w:tc>
        <w:tc>
          <w:tcPr>
            <w:tcW w:w="1767" w:type="dxa"/>
            <w:hideMark/>
          </w:tcPr>
          <w:p w14:paraId="2E646C4F" w14:textId="77777777" w:rsidR="00302A0B" w:rsidRPr="00302A0B" w:rsidRDefault="00302A0B" w:rsidP="00F80434">
            <w:pPr>
              <w:spacing w:after="0"/>
            </w:pPr>
            <w:r>
              <w:t>Other</w:t>
            </w:r>
          </w:p>
        </w:tc>
      </w:tr>
      <w:tr w:rsidR="00302A0B" w:rsidRPr="00302A0B" w14:paraId="32FB6697" w14:textId="77777777" w:rsidTr="00F80434">
        <w:trPr>
          <w:cantSplit/>
        </w:trPr>
        <w:tc>
          <w:tcPr>
            <w:tcW w:w="1980" w:type="dxa"/>
            <w:hideMark/>
          </w:tcPr>
          <w:p w14:paraId="3D842D35" w14:textId="77777777" w:rsidR="00302A0B" w:rsidRPr="00302A0B" w:rsidRDefault="00302A0B" w:rsidP="00F80434">
            <w:pPr>
              <w:spacing w:after="0"/>
            </w:pPr>
            <w:r>
              <w:t>X5=26 (filled in VAIS)</w:t>
            </w:r>
          </w:p>
        </w:tc>
        <w:tc>
          <w:tcPr>
            <w:tcW w:w="992" w:type="dxa"/>
            <w:hideMark/>
          </w:tcPr>
          <w:p w14:paraId="12C724FF" w14:textId="77777777" w:rsidR="00302A0B" w:rsidRPr="00302A0B" w:rsidRDefault="00302A0B" w:rsidP="00F80434">
            <w:pPr>
              <w:spacing w:after="0"/>
            </w:pPr>
            <w:r>
              <w:t>X5M</w:t>
            </w:r>
          </w:p>
        </w:tc>
        <w:tc>
          <w:tcPr>
            <w:tcW w:w="4678" w:type="dxa"/>
            <w:hideMark/>
          </w:tcPr>
          <w:p w14:paraId="7CE2FCD6" w14:textId="77777777" w:rsidR="00302A0B" w:rsidRPr="00302A0B" w:rsidRDefault="00302A0B" w:rsidP="00F80434">
            <w:pPr>
              <w:spacing w:after="0"/>
            </w:pPr>
            <w:r>
              <w:t>Please specify.</w:t>
            </w:r>
          </w:p>
        </w:tc>
        <w:tc>
          <w:tcPr>
            <w:tcW w:w="789" w:type="dxa"/>
            <w:noWrap/>
            <w:hideMark/>
          </w:tcPr>
          <w:p w14:paraId="2B0A9268" w14:textId="77777777" w:rsidR="00302A0B" w:rsidRPr="00302A0B" w:rsidRDefault="00302A0B" w:rsidP="00F80434">
            <w:pPr>
              <w:spacing w:after="0"/>
            </w:pPr>
            <w:r>
              <w:t> </w:t>
            </w:r>
          </w:p>
        </w:tc>
        <w:tc>
          <w:tcPr>
            <w:tcW w:w="1767" w:type="dxa"/>
            <w:hideMark/>
          </w:tcPr>
          <w:p w14:paraId="4F9F7294" w14:textId="77777777" w:rsidR="00302A0B" w:rsidRPr="00302A0B" w:rsidRDefault="00302A0B" w:rsidP="00F80434">
            <w:pPr>
              <w:spacing w:after="0"/>
            </w:pPr>
            <w:r>
              <w:t> </w:t>
            </w:r>
          </w:p>
        </w:tc>
      </w:tr>
      <w:tr w:rsidR="00302A0B" w:rsidRPr="00302A0B" w14:paraId="442AC3F9" w14:textId="77777777" w:rsidTr="00F80434">
        <w:trPr>
          <w:cantSplit/>
        </w:trPr>
        <w:tc>
          <w:tcPr>
            <w:tcW w:w="1980" w:type="dxa"/>
            <w:hideMark/>
          </w:tcPr>
          <w:p w14:paraId="719B8BFD" w14:textId="77777777" w:rsidR="00302A0B" w:rsidRPr="00302A0B" w:rsidRDefault="00302A0B" w:rsidP="00F80434">
            <w:pPr>
              <w:spacing w:after="0"/>
            </w:pPr>
            <w:r>
              <w:t>always</w:t>
            </w:r>
          </w:p>
        </w:tc>
        <w:tc>
          <w:tcPr>
            <w:tcW w:w="992" w:type="dxa"/>
            <w:hideMark/>
          </w:tcPr>
          <w:p w14:paraId="775660A4" w14:textId="77777777" w:rsidR="00302A0B" w:rsidRPr="00302A0B" w:rsidRDefault="00302A0B" w:rsidP="00F80434">
            <w:pPr>
              <w:spacing w:after="0"/>
            </w:pPr>
            <w:r>
              <w:t>YA</w:t>
            </w:r>
          </w:p>
        </w:tc>
        <w:tc>
          <w:tcPr>
            <w:tcW w:w="4678" w:type="dxa"/>
            <w:hideMark/>
          </w:tcPr>
          <w:p w14:paraId="47C67DF8" w14:textId="77777777" w:rsidR="00302A0B" w:rsidRPr="00302A0B" w:rsidRDefault="00302A0B" w:rsidP="00F80434">
            <w:pPr>
              <w:spacing w:after="0"/>
              <w:rPr>
                <w:b/>
                <w:bCs/>
              </w:rPr>
            </w:pPr>
            <w:r>
              <w:rPr>
                <w:b/>
              </w:rPr>
              <w:t>GENERAL INFORMATION ABOUT HOUSEHOLD AND HOUSEHOLD MEMBERS</w:t>
            </w:r>
          </w:p>
        </w:tc>
        <w:tc>
          <w:tcPr>
            <w:tcW w:w="789" w:type="dxa"/>
            <w:noWrap/>
            <w:hideMark/>
          </w:tcPr>
          <w:p w14:paraId="24DB7FD1" w14:textId="77777777" w:rsidR="00302A0B" w:rsidRPr="00302A0B" w:rsidRDefault="00302A0B" w:rsidP="00F80434">
            <w:pPr>
              <w:spacing w:after="0"/>
            </w:pPr>
            <w:r>
              <w:t> </w:t>
            </w:r>
          </w:p>
        </w:tc>
        <w:tc>
          <w:tcPr>
            <w:tcW w:w="1767" w:type="dxa"/>
            <w:hideMark/>
          </w:tcPr>
          <w:p w14:paraId="13C33DE9" w14:textId="77777777" w:rsidR="00302A0B" w:rsidRPr="00302A0B" w:rsidRDefault="00302A0B" w:rsidP="00F80434">
            <w:pPr>
              <w:spacing w:after="0"/>
            </w:pPr>
            <w:r>
              <w:t> </w:t>
            </w:r>
          </w:p>
        </w:tc>
      </w:tr>
      <w:tr w:rsidR="00302A0B" w:rsidRPr="00302A0B" w14:paraId="0B7D23CA" w14:textId="77777777" w:rsidTr="00F80434">
        <w:trPr>
          <w:cantSplit/>
        </w:trPr>
        <w:tc>
          <w:tcPr>
            <w:tcW w:w="1980" w:type="dxa"/>
            <w:hideMark/>
          </w:tcPr>
          <w:p w14:paraId="37AD075E" w14:textId="77777777" w:rsidR="00302A0B" w:rsidRPr="00302A0B" w:rsidRDefault="00302A0B" w:rsidP="00F80434">
            <w:pPr>
              <w:spacing w:after="0"/>
            </w:pPr>
            <w:r>
              <w:t>always</w:t>
            </w:r>
          </w:p>
        </w:tc>
        <w:tc>
          <w:tcPr>
            <w:tcW w:w="992" w:type="dxa"/>
            <w:hideMark/>
          </w:tcPr>
          <w:p w14:paraId="040067CF" w14:textId="77777777" w:rsidR="00302A0B" w:rsidRPr="00302A0B" w:rsidRDefault="00302A0B" w:rsidP="00F80434">
            <w:pPr>
              <w:spacing w:after="0"/>
            </w:pPr>
            <w:r>
              <w:t>ESUBX</w:t>
            </w:r>
          </w:p>
        </w:tc>
        <w:tc>
          <w:tcPr>
            <w:tcW w:w="4678" w:type="dxa"/>
            <w:hideMark/>
          </w:tcPr>
          <w:p w14:paraId="1E9B2EB1" w14:textId="77777777" w:rsidR="00302A0B" w:rsidRPr="00302A0B" w:rsidRDefault="00302A0B" w:rsidP="00F80434">
            <w:pPr>
              <w:spacing w:after="0"/>
            </w:pPr>
            <w:r>
              <w:t>Household is:</w:t>
            </w:r>
          </w:p>
        </w:tc>
        <w:tc>
          <w:tcPr>
            <w:tcW w:w="789" w:type="dxa"/>
            <w:noWrap/>
            <w:hideMark/>
          </w:tcPr>
          <w:p w14:paraId="425B0282" w14:textId="77777777" w:rsidR="00302A0B" w:rsidRPr="00302A0B" w:rsidRDefault="00302A0B" w:rsidP="00F80434">
            <w:pPr>
              <w:spacing w:after="0"/>
            </w:pPr>
            <w:r>
              <w:t>32</w:t>
            </w:r>
          </w:p>
        </w:tc>
        <w:tc>
          <w:tcPr>
            <w:tcW w:w="1767" w:type="dxa"/>
            <w:hideMark/>
          </w:tcPr>
          <w:p w14:paraId="387C16A2" w14:textId="77777777" w:rsidR="00302A0B" w:rsidRPr="00302A0B" w:rsidRDefault="00302A0B" w:rsidP="00F80434">
            <w:pPr>
              <w:spacing w:after="0"/>
            </w:pPr>
            <w:r>
              <w:t>Initial household</w:t>
            </w:r>
          </w:p>
        </w:tc>
      </w:tr>
      <w:tr w:rsidR="00302A0B" w:rsidRPr="00302A0B" w14:paraId="2372E209" w14:textId="77777777" w:rsidTr="00F80434">
        <w:trPr>
          <w:cantSplit/>
        </w:trPr>
        <w:tc>
          <w:tcPr>
            <w:tcW w:w="1980" w:type="dxa"/>
            <w:hideMark/>
          </w:tcPr>
          <w:p w14:paraId="5AD2B52D" w14:textId="77777777" w:rsidR="00302A0B" w:rsidRPr="00302A0B" w:rsidRDefault="00302A0B" w:rsidP="00F80434">
            <w:pPr>
              <w:spacing w:after="0"/>
            </w:pPr>
            <w:r>
              <w:t> </w:t>
            </w:r>
          </w:p>
        </w:tc>
        <w:tc>
          <w:tcPr>
            <w:tcW w:w="992" w:type="dxa"/>
            <w:hideMark/>
          </w:tcPr>
          <w:p w14:paraId="607D7369" w14:textId="77777777" w:rsidR="00302A0B" w:rsidRPr="00302A0B" w:rsidRDefault="00302A0B" w:rsidP="00F80434">
            <w:pPr>
              <w:spacing w:after="0"/>
            </w:pPr>
            <w:r>
              <w:t> </w:t>
            </w:r>
          </w:p>
        </w:tc>
        <w:tc>
          <w:tcPr>
            <w:tcW w:w="4678" w:type="dxa"/>
            <w:hideMark/>
          </w:tcPr>
          <w:p w14:paraId="47C16AD8" w14:textId="77777777" w:rsidR="00302A0B" w:rsidRPr="00302A0B" w:rsidRDefault="00302A0B" w:rsidP="00F80434">
            <w:pPr>
              <w:spacing w:after="0"/>
            </w:pPr>
            <w:r>
              <w:t> </w:t>
            </w:r>
          </w:p>
        </w:tc>
        <w:tc>
          <w:tcPr>
            <w:tcW w:w="789" w:type="dxa"/>
            <w:noWrap/>
            <w:hideMark/>
          </w:tcPr>
          <w:p w14:paraId="622CC94B" w14:textId="77777777" w:rsidR="00302A0B" w:rsidRPr="00302A0B" w:rsidRDefault="00302A0B" w:rsidP="00F80434">
            <w:pPr>
              <w:spacing w:after="0"/>
            </w:pPr>
            <w:r>
              <w:t>33</w:t>
            </w:r>
          </w:p>
        </w:tc>
        <w:tc>
          <w:tcPr>
            <w:tcW w:w="1767" w:type="dxa"/>
            <w:hideMark/>
          </w:tcPr>
          <w:p w14:paraId="6B332081" w14:textId="77777777" w:rsidR="00302A0B" w:rsidRPr="00302A0B" w:rsidRDefault="00302A0B" w:rsidP="00F80434">
            <w:pPr>
              <w:spacing w:after="0"/>
            </w:pPr>
            <w:r>
              <w:t>Split-off household</w:t>
            </w:r>
          </w:p>
        </w:tc>
      </w:tr>
      <w:tr w:rsidR="00302A0B" w:rsidRPr="00302A0B" w14:paraId="10CF6295" w14:textId="77777777" w:rsidTr="00F80434">
        <w:trPr>
          <w:cantSplit/>
        </w:trPr>
        <w:tc>
          <w:tcPr>
            <w:tcW w:w="1980" w:type="dxa"/>
            <w:hideMark/>
          </w:tcPr>
          <w:p w14:paraId="09563FC6" w14:textId="77777777" w:rsidR="00302A0B" w:rsidRPr="00302A0B" w:rsidRDefault="00302A0B" w:rsidP="00F80434">
            <w:pPr>
              <w:spacing w:after="0"/>
            </w:pPr>
            <w:r>
              <w:t> </w:t>
            </w:r>
          </w:p>
        </w:tc>
        <w:tc>
          <w:tcPr>
            <w:tcW w:w="992" w:type="dxa"/>
            <w:hideMark/>
          </w:tcPr>
          <w:p w14:paraId="4CD953DD" w14:textId="77777777" w:rsidR="00302A0B" w:rsidRPr="00302A0B" w:rsidRDefault="00302A0B" w:rsidP="00F80434">
            <w:pPr>
              <w:spacing w:after="0"/>
            </w:pPr>
            <w:r>
              <w:t> </w:t>
            </w:r>
          </w:p>
        </w:tc>
        <w:tc>
          <w:tcPr>
            <w:tcW w:w="4678" w:type="dxa"/>
            <w:hideMark/>
          </w:tcPr>
          <w:p w14:paraId="48732352" w14:textId="77777777" w:rsidR="00302A0B" w:rsidRPr="00302A0B" w:rsidRDefault="00302A0B" w:rsidP="00F80434">
            <w:pPr>
              <w:spacing w:after="0"/>
            </w:pPr>
            <w:r>
              <w:t> </w:t>
            </w:r>
          </w:p>
        </w:tc>
        <w:tc>
          <w:tcPr>
            <w:tcW w:w="789" w:type="dxa"/>
            <w:noWrap/>
            <w:hideMark/>
          </w:tcPr>
          <w:p w14:paraId="041ED90F" w14:textId="77777777" w:rsidR="00302A0B" w:rsidRPr="00302A0B" w:rsidRDefault="00302A0B" w:rsidP="00F80434">
            <w:pPr>
              <w:spacing w:after="0"/>
            </w:pPr>
            <w:r>
              <w:t>34</w:t>
            </w:r>
          </w:p>
        </w:tc>
        <w:tc>
          <w:tcPr>
            <w:tcW w:w="1767" w:type="dxa"/>
            <w:hideMark/>
          </w:tcPr>
          <w:p w14:paraId="2E79C6E1" w14:textId="77777777" w:rsidR="00302A0B" w:rsidRPr="00302A0B" w:rsidRDefault="00302A0B" w:rsidP="00F80434">
            <w:pPr>
              <w:spacing w:after="0"/>
            </w:pPr>
            <w:r>
              <w:t>New household</w:t>
            </w:r>
          </w:p>
        </w:tc>
      </w:tr>
      <w:tr w:rsidR="00302A0B" w:rsidRPr="00302A0B" w14:paraId="15DCE268" w14:textId="77777777" w:rsidTr="00F80434">
        <w:trPr>
          <w:cantSplit/>
        </w:trPr>
        <w:tc>
          <w:tcPr>
            <w:tcW w:w="1980" w:type="dxa"/>
            <w:hideMark/>
          </w:tcPr>
          <w:p w14:paraId="7F05B47C" w14:textId="77777777" w:rsidR="00302A0B" w:rsidRPr="00302A0B" w:rsidRDefault="00302A0B" w:rsidP="00F80434">
            <w:pPr>
              <w:spacing w:after="0"/>
            </w:pPr>
            <w:r>
              <w:t>always</w:t>
            </w:r>
          </w:p>
        </w:tc>
        <w:tc>
          <w:tcPr>
            <w:tcW w:w="992" w:type="dxa"/>
            <w:hideMark/>
          </w:tcPr>
          <w:p w14:paraId="18E9E865" w14:textId="77777777" w:rsidR="00302A0B" w:rsidRPr="00302A0B" w:rsidRDefault="00302A0B" w:rsidP="00F80434">
            <w:pPr>
              <w:spacing w:after="0"/>
            </w:pPr>
            <w:r>
              <w:t>YAA</w:t>
            </w:r>
          </w:p>
        </w:tc>
        <w:tc>
          <w:tcPr>
            <w:tcW w:w="4678" w:type="dxa"/>
            <w:hideMark/>
          </w:tcPr>
          <w:p w14:paraId="60851B2B" w14:textId="77777777" w:rsidR="00302A0B" w:rsidRPr="00302A0B" w:rsidRDefault="00302A0B" w:rsidP="00F80434">
            <w:pPr>
              <w:spacing w:after="0"/>
              <w:rPr>
                <w:b/>
                <w:bCs/>
              </w:rPr>
            </w:pPr>
            <w:r>
              <w:rPr>
                <w:b/>
              </w:rPr>
              <w:t>The first part of the survey concerns general information about your household and household members.</w:t>
            </w:r>
            <w:r>
              <w:rPr>
                <w:b/>
              </w:rPr>
              <w:br/>
            </w:r>
            <w:r>
              <w:rPr>
                <w:b/>
              </w:rPr>
              <w:br/>
            </w:r>
            <w:r>
              <w:rPr>
                <w:b/>
                <w:i/>
              </w:rPr>
              <w:t xml:space="preserve">A </w:t>
            </w:r>
            <w:r>
              <w:rPr>
                <w:b/>
                <w:i/>
                <w:u w:val="single"/>
              </w:rPr>
              <w:t>household</w:t>
            </w:r>
            <w:r>
              <w:rPr>
                <w:b/>
                <w:i/>
              </w:rPr>
              <w:t xml:space="preserve"> is a group of people who live in a common dwelling, i.e. at the same address, and share joint financial and/or food resources. Persons belonging in the household are household members. A household may also consist of one member only.</w:t>
            </w:r>
            <w:r>
              <w:rPr>
                <w:b/>
                <w:i/>
              </w:rPr>
              <w:br/>
            </w:r>
            <w:r>
              <w:rPr>
                <w:b/>
                <w:i/>
                <w:u w:val="single"/>
              </w:rPr>
              <w:t>Household members</w:t>
            </w:r>
            <w:r>
              <w:rPr>
                <w:b/>
                <w:i/>
              </w:rPr>
              <w:t xml:space="preserve"> are people who share in the household’s expenses, live in the common dwelling and hold no permanent residence elsewhere.  Temporarily absent persons should be considered household members if they:</w:t>
            </w:r>
            <w:r>
              <w:rPr>
                <w:b/>
                <w:i/>
              </w:rPr>
              <w:br/>
              <w:t>-</w:t>
            </w:r>
            <w:r>
              <w:rPr>
                <w:b/>
                <w:i/>
              </w:rPr>
              <w:tab/>
              <w:t>have no other main dwelling, have retained economic ties with the household and their absence is shorter than 6 months;</w:t>
            </w:r>
            <w:r>
              <w:rPr>
                <w:b/>
                <w:i/>
              </w:rPr>
              <w:br/>
              <w:t>-</w:t>
            </w:r>
            <w:r>
              <w:rPr>
                <w:b/>
                <w:i/>
              </w:rPr>
              <w:tab/>
              <w:t>are children absent due to studies or a spouse/partner absent due to work.</w:t>
            </w:r>
            <w:r>
              <w:rPr>
                <w:b/>
                <w:i/>
              </w:rPr>
              <w:br/>
              <w:t>To continue, click the button “Save and continue”.</w:t>
            </w:r>
          </w:p>
        </w:tc>
        <w:tc>
          <w:tcPr>
            <w:tcW w:w="789" w:type="dxa"/>
            <w:noWrap/>
            <w:hideMark/>
          </w:tcPr>
          <w:p w14:paraId="6D702E77" w14:textId="77777777" w:rsidR="00302A0B" w:rsidRPr="00302A0B" w:rsidRDefault="00302A0B" w:rsidP="00F80434">
            <w:pPr>
              <w:spacing w:after="0"/>
            </w:pPr>
            <w:r>
              <w:t> </w:t>
            </w:r>
          </w:p>
        </w:tc>
        <w:tc>
          <w:tcPr>
            <w:tcW w:w="1767" w:type="dxa"/>
            <w:hideMark/>
          </w:tcPr>
          <w:p w14:paraId="03B37003" w14:textId="77777777" w:rsidR="00302A0B" w:rsidRPr="00302A0B" w:rsidRDefault="00302A0B" w:rsidP="00F80434">
            <w:pPr>
              <w:spacing w:after="0"/>
            </w:pPr>
            <w:r>
              <w:t> </w:t>
            </w:r>
          </w:p>
        </w:tc>
      </w:tr>
      <w:tr w:rsidR="00302A0B" w:rsidRPr="00302A0B" w14:paraId="38E044AE" w14:textId="77777777" w:rsidTr="00F80434">
        <w:trPr>
          <w:cantSplit/>
        </w:trPr>
        <w:tc>
          <w:tcPr>
            <w:tcW w:w="1980" w:type="dxa"/>
            <w:hideMark/>
          </w:tcPr>
          <w:p w14:paraId="55E675EA" w14:textId="77777777" w:rsidR="00302A0B" w:rsidRPr="00302A0B" w:rsidRDefault="00302A0B" w:rsidP="00F80434">
            <w:pPr>
              <w:spacing w:after="0"/>
            </w:pPr>
            <w:r>
              <w:t>always</w:t>
            </w:r>
          </w:p>
        </w:tc>
        <w:tc>
          <w:tcPr>
            <w:tcW w:w="992" w:type="dxa"/>
            <w:hideMark/>
          </w:tcPr>
          <w:p w14:paraId="05466C73" w14:textId="77777777" w:rsidR="00302A0B" w:rsidRPr="00302A0B" w:rsidRDefault="00302A0B" w:rsidP="00F80434">
            <w:pPr>
              <w:spacing w:after="0"/>
            </w:pPr>
            <w:r>
              <w:t>Y</w:t>
            </w:r>
          </w:p>
        </w:tc>
        <w:tc>
          <w:tcPr>
            <w:tcW w:w="4678" w:type="dxa"/>
            <w:hideMark/>
          </w:tcPr>
          <w:p w14:paraId="79BB3477" w14:textId="77777777" w:rsidR="00302A0B" w:rsidRPr="00302A0B" w:rsidRDefault="00302A0B" w:rsidP="00F80434">
            <w:pPr>
              <w:spacing w:after="0"/>
            </w:pPr>
            <w:r>
              <w:t xml:space="preserve">How many people belong to your household?  </w:t>
            </w:r>
          </w:p>
        </w:tc>
        <w:tc>
          <w:tcPr>
            <w:tcW w:w="789" w:type="dxa"/>
            <w:noWrap/>
            <w:hideMark/>
          </w:tcPr>
          <w:p w14:paraId="1DD8BE61" w14:textId="77777777" w:rsidR="00302A0B" w:rsidRPr="00302A0B" w:rsidRDefault="00302A0B" w:rsidP="00F80434">
            <w:pPr>
              <w:spacing w:after="0"/>
            </w:pPr>
            <w:r>
              <w:t> </w:t>
            </w:r>
          </w:p>
        </w:tc>
        <w:tc>
          <w:tcPr>
            <w:tcW w:w="1767" w:type="dxa"/>
            <w:hideMark/>
          </w:tcPr>
          <w:p w14:paraId="1F0C608A" w14:textId="77777777" w:rsidR="00302A0B" w:rsidRPr="00302A0B" w:rsidRDefault="00302A0B" w:rsidP="00F80434">
            <w:pPr>
              <w:spacing w:after="0"/>
            </w:pPr>
            <w:r>
              <w:t> </w:t>
            </w:r>
          </w:p>
        </w:tc>
      </w:tr>
      <w:tr w:rsidR="00302A0B" w:rsidRPr="00302A0B" w14:paraId="0B66F6E4" w14:textId="77777777" w:rsidTr="00F80434">
        <w:trPr>
          <w:cantSplit/>
        </w:trPr>
        <w:tc>
          <w:tcPr>
            <w:tcW w:w="1980" w:type="dxa"/>
            <w:hideMark/>
          </w:tcPr>
          <w:p w14:paraId="0EB7AA0B" w14:textId="77777777" w:rsidR="00302A0B" w:rsidRPr="00302A0B" w:rsidRDefault="00302A0B" w:rsidP="00F80434">
            <w:pPr>
              <w:spacing w:after="0"/>
            </w:pPr>
            <w:r>
              <w:t> </w:t>
            </w:r>
          </w:p>
        </w:tc>
        <w:tc>
          <w:tcPr>
            <w:tcW w:w="992" w:type="dxa"/>
            <w:hideMark/>
          </w:tcPr>
          <w:p w14:paraId="370331E0" w14:textId="77777777" w:rsidR="00302A0B" w:rsidRPr="00302A0B" w:rsidRDefault="00302A0B" w:rsidP="00F80434">
            <w:pPr>
              <w:spacing w:after="0"/>
            </w:pPr>
            <w:proofErr w:type="spellStart"/>
            <w:r>
              <w:t>tekst</w:t>
            </w:r>
            <w:proofErr w:type="spellEnd"/>
          </w:p>
        </w:tc>
        <w:tc>
          <w:tcPr>
            <w:tcW w:w="4678" w:type="dxa"/>
            <w:hideMark/>
          </w:tcPr>
          <w:p w14:paraId="109D3BF7" w14:textId="77777777" w:rsidR="00302A0B" w:rsidRPr="00302A0B" w:rsidRDefault="00302A0B" w:rsidP="00F80434">
            <w:pPr>
              <w:spacing w:after="0"/>
            </w:pPr>
            <w:r>
              <w:t>Please enter the information about your household members.</w:t>
            </w:r>
          </w:p>
        </w:tc>
        <w:tc>
          <w:tcPr>
            <w:tcW w:w="789" w:type="dxa"/>
            <w:noWrap/>
            <w:hideMark/>
          </w:tcPr>
          <w:p w14:paraId="7B12212F" w14:textId="77777777" w:rsidR="00302A0B" w:rsidRPr="00302A0B" w:rsidRDefault="00302A0B" w:rsidP="00F80434">
            <w:pPr>
              <w:spacing w:after="0"/>
            </w:pPr>
            <w:r>
              <w:t> </w:t>
            </w:r>
          </w:p>
        </w:tc>
        <w:tc>
          <w:tcPr>
            <w:tcW w:w="1767" w:type="dxa"/>
            <w:hideMark/>
          </w:tcPr>
          <w:p w14:paraId="018FF998" w14:textId="77777777" w:rsidR="00302A0B" w:rsidRPr="00302A0B" w:rsidRDefault="00302A0B" w:rsidP="00F80434">
            <w:pPr>
              <w:spacing w:after="0"/>
            </w:pPr>
            <w:r>
              <w:t> </w:t>
            </w:r>
          </w:p>
        </w:tc>
      </w:tr>
      <w:tr w:rsidR="00302A0B" w:rsidRPr="00302A0B" w14:paraId="2377778B" w14:textId="77777777" w:rsidTr="00F80434">
        <w:trPr>
          <w:cantSplit/>
        </w:trPr>
        <w:tc>
          <w:tcPr>
            <w:tcW w:w="1980" w:type="dxa"/>
            <w:hideMark/>
          </w:tcPr>
          <w:p w14:paraId="081A44ED" w14:textId="77777777" w:rsidR="00302A0B" w:rsidRPr="00302A0B" w:rsidRDefault="00302A0B" w:rsidP="00F80434">
            <w:pPr>
              <w:spacing w:after="0"/>
            </w:pPr>
            <w:r>
              <w:t>always</w:t>
            </w:r>
          </w:p>
        </w:tc>
        <w:tc>
          <w:tcPr>
            <w:tcW w:w="992" w:type="dxa"/>
            <w:hideMark/>
          </w:tcPr>
          <w:p w14:paraId="72D2EAA2" w14:textId="77777777" w:rsidR="00302A0B" w:rsidRPr="00302A0B" w:rsidRDefault="00302A0B" w:rsidP="00F80434">
            <w:pPr>
              <w:spacing w:after="0"/>
            </w:pPr>
            <w:r>
              <w:t>Y0</w:t>
            </w:r>
          </w:p>
        </w:tc>
        <w:tc>
          <w:tcPr>
            <w:tcW w:w="4678" w:type="dxa"/>
            <w:hideMark/>
          </w:tcPr>
          <w:p w14:paraId="208049B1" w14:textId="77777777" w:rsidR="00302A0B" w:rsidRPr="00302A0B" w:rsidRDefault="00302A0B" w:rsidP="00F80434">
            <w:pPr>
              <w:spacing w:after="0"/>
            </w:pPr>
            <w:r>
              <w:t>First name</w:t>
            </w:r>
          </w:p>
        </w:tc>
        <w:tc>
          <w:tcPr>
            <w:tcW w:w="789" w:type="dxa"/>
            <w:noWrap/>
            <w:hideMark/>
          </w:tcPr>
          <w:p w14:paraId="7497DEB1" w14:textId="77777777" w:rsidR="00302A0B" w:rsidRPr="00302A0B" w:rsidRDefault="00302A0B" w:rsidP="00F80434">
            <w:pPr>
              <w:spacing w:after="0"/>
            </w:pPr>
            <w:r>
              <w:t> </w:t>
            </w:r>
          </w:p>
        </w:tc>
        <w:tc>
          <w:tcPr>
            <w:tcW w:w="1767" w:type="dxa"/>
            <w:hideMark/>
          </w:tcPr>
          <w:p w14:paraId="014732E0" w14:textId="77777777" w:rsidR="00302A0B" w:rsidRPr="00302A0B" w:rsidRDefault="00302A0B" w:rsidP="00F80434">
            <w:pPr>
              <w:spacing w:after="0"/>
            </w:pPr>
            <w:r>
              <w:t> </w:t>
            </w:r>
          </w:p>
        </w:tc>
      </w:tr>
      <w:tr w:rsidR="00302A0B" w:rsidRPr="00302A0B" w14:paraId="7C5138A3" w14:textId="77777777" w:rsidTr="00F80434">
        <w:trPr>
          <w:cantSplit/>
        </w:trPr>
        <w:tc>
          <w:tcPr>
            <w:tcW w:w="1980" w:type="dxa"/>
            <w:hideMark/>
          </w:tcPr>
          <w:p w14:paraId="3931E3DE" w14:textId="77777777" w:rsidR="00302A0B" w:rsidRPr="00302A0B" w:rsidRDefault="00302A0B" w:rsidP="00F80434">
            <w:pPr>
              <w:spacing w:after="0"/>
            </w:pPr>
            <w:r>
              <w:t>always</w:t>
            </w:r>
          </w:p>
        </w:tc>
        <w:tc>
          <w:tcPr>
            <w:tcW w:w="992" w:type="dxa"/>
            <w:hideMark/>
          </w:tcPr>
          <w:p w14:paraId="49FF8EDB" w14:textId="77777777" w:rsidR="00302A0B" w:rsidRPr="00302A0B" w:rsidRDefault="00302A0B" w:rsidP="00F80434">
            <w:pPr>
              <w:spacing w:after="0"/>
            </w:pPr>
            <w:r>
              <w:t>P</w:t>
            </w:r>
          </w:p>
        </w:tc>
        <w:tc>
          <w:tcPr>
            <w:tcW w:w="4678" w:type="dxa"/>
            <w:hideMark/>
          </w:tcPr>
          <w:p w14:paraId="6C184990" w14:textId="77777777" w:rsidR="00302A0B" w:rsidRPr="00302A0B" w:rsidRDefault="00302A0B" w:rsidP="00F80434">
            <w:pPr>
              <w:spacing w:after="0"/>
            </w:pPr>
            <w:r>
              <w:t>Last name</w:t>
            </w:r>
          </w:p>
        </w:tc>
        <w:tc>
          <w:tcPr>
            <w:tcW w:w="789" w:type="dxa"/>
            <w:noWrap/>
            <w:hideMark/>
          </w:tcPr>
          <w:p w14:paraId="7ACB09A0" w14:textId="77777777" w:rsidR="00302A0B" w:rsidRPr="00302A0B" w:rsidRDefault="00302A0B" w:rsidP="00F80434">
            <w:pPr>
              <w:spacing w:after="0"/>
            </w:pPr>
            <w:r>
              <w:t> </w:t>
            </w:r>
          </w:p>
        </w:tc>
        <w:tc>
          <w:tcPr>
            <w:tcW w:w="1767" w:type="dxa"/>
            <w:hideMark/>
          </w:tcPr>
          <w:p w14:paraId="5A3D4A1E" w14:textId="77777777" w:rsidR="00302A0B" w:rsidRPr="00302A0B" w:rsidRDefault="00302A0B" w:rsidP="00F80434">
            <w:pPr>
              <w:spacing w:after="0"/>
            </w:pPr>
            <w:r>
              <w:t> </w:t>
            </w:r>
          </w:p>
        </w:tc>
      </w:tr>
      <w:tr w:rsidR="00302A0B" w:rsidRPr="00302A0B" w14:paraId="06A8FF1F" w14:textId="77777777" w:rsidTr="00F80434">
        <w:trPr>
          <w:cantSplit/>
        </w:trPr>
        <w:tc>
          <w:tcPr>
            <w:tcW w:w="1980" w:type="dxa"/>
            <w:hideMark/>
          </w:tcPr>
          <w:p w14:paraId="52F6B9F4" w14:textId="77777777" w:rsidR="00302A0B" w:rsidRPr="00302A0B" w:rsidRDefault="00302A0B" w:rsidP="00F80434">
            <w:pPr>
              <w:spacing w:after="0"/>
            </w:pPr>
            <w:r>
              <w:t>always</w:t>
            </w:r>
          </w:p>
        </w:tc>
        <w:tc>
          <w:tcPr>
            <w:tcW w:w="992" w:type="dxa"/>
            <w:hideMark/>
          </w:tcPr>
          <w:p w14:paraId="5E489F7A" w14:textId="77777777" w:rsidR="00302A0B" w:rsidRPr="00302A0B" w:rsidRDefault="00302A0B" w:rsidP="00F80434">
            <w:pPr>
              <w:spacing w:after="0"/>
            </w:pPr>
            <w:r>
              <w:t>IK</w:t>
            </w:r>
          </w:p>
        </w:tc>
        <w:tc>
          <w:tcPr>
            <w:tcW w:w="4678" w:type="dxa"/>
            <w:hideMark/>
          </w:tcPr>
          <w:p w14:paraId="231B035C" w14:textId="77777777" w:rsidR="00302A0B" w:rsidRPr="00302A0B" w:rsidRDefault="00302A0B" w:rsidP="00F80434">
            <w:pPr>
              <w:spacing w:after="0"/>
            </w:pPr>
            <w:r>
              <w:t>Estonian personal identification code</w:t>
            </w:r>
          </w:p>
        </w:tc>
        <w:tc>
          <w:tcPr>
            <w:tcW w:w="789" w:type="dxa"/>
            <w:noWrap/>
            <w:hideMark/>
          </w:tcPr>
          <w:p w14:paraId="5E5C9372" w14:textId="77777777" w:rsidR="00302A0B" w:rsidRPr="00302A0B" w:rsidRDefault="00302A0B" w:rsidP="00F80434">
            <w:pPr>
              <w:spacing w:after="0"/>
            </w:pPr>
            <w:r>
              <w:t> </w:t>
            </w:r>
          </w:p>
        </w:tc>
        <w:tc>
          <w:tcPr>
            <w:tcW w:w="1767" w:type="dxa"/>
            <w:hideMark/>
          </w:tcPr>
          <w:p w14:paraId="20917101" w14:textId="77777777" w:rsidR="00302A0B" w:rsidRPr="00302A0B" w:rsidRDefault="00302A0B" w:rsidP="00F80434">
            <w:pPr>
              <w:spacing w:after="0"/>
            </w:pPr>
            <w:r>
              <w:t> </w:t>
            </w:r>
          </w:p>
        </w:tc>
      </w:tr>
      <w:tr w:rsidR="00302A0B" w:rsidRPr="00302A0B" w14:paraId="15D95529" w14:textId="77777777" w:rsidTr="00F80434">
        <w:trPr>
          <w:cantSplit/>
        </w:trPr>
        <w:tc>
          <w:tcPr>
            <w:tcW w:w="1980" w:type="dxa"/>
            <w:hideMark/>
          </w:tcPr>
          <w:p w14:paraId="1C4FEDE1" w14:textId="77777777" w:rsidR="00302A0B" w:rsidRPr="00302A0B" w:rsidRDefault="00302A0B" w:rsidP="00F80434">
            <w:pPr>
              <w:spacing w:after="0"/>
            </w:pPr>
            <w:r>
              <w:t>always</w:t>
            </w:r>
          </w:p>
        </w:tc>
        <w:tc>
          <w:tcPr>
            <w:tcW w:w="992" w:type="dxa"/>
            <w:hideMark/>
          </w:tcPr>
          <w:p w14:paraId="41658B42" w14:textId="77777777" w:rsidR="00302A0B" w:rsidRPr="00302A0B" w:rsidRDefault="00302A0B" w:rsidP="00F80434">
            <w:pPr>
              <w:spacing w:after="0"/>
            </w:pPr>
            <w:r>
              <w:t>YA1</w:t>
            </w:r>
          </w:p>
        </w:tc>
        <w:tc>
          <w:tcPr>
            <w:tcW w:w="4678" w:type="dxa"/>
            <w:hideMark/>
          </w:tcPr>
          <w:p w14:paraId="6F9C377E" w14:textId="77777777" w:rsidR="00302A0B" w:rsidRPr="00302A0B" w:rsidRDefault="00302A0B" w:rsidP="00F80434">
            <w:pPr>
              <w:spacing w:after="0"/>
            </w:pPr>
            <w:r>
              <w:t>Gender</w:t>
            </w:r>
          </w:p>
        </w:tc>
        <w:tc>
          <w:tcPr>
            <w:tcW w:w="789" w:type="dxa"/>
            <w:noWrap/>
            <w:hideMark/>
          </w:tcPr>
          <w:p w14:paraId="5709D8C7" w14:textId="77777777" w:rsidR="00302A0B" w:rsidRPr="00302A0B" w:rsidRDefault="00302A0B" w:rsidP="00F80434">
            <w:pPr>
              <w:spacing w:after="0"/>
            </w:pPr>
            <w:r>
              <w:t>1</w:t>
            </w:r>
          </w:p>
        </w:tc>
        <w:tc>
          <w:tcPr>
            <w:tcW w:w="1767" w:type="dxa"/>
            <w:hideMark/>
          </w:tcPr>
          <w:p w14:paraId="2FCE3BD0" w14:textId="77777777" w:rsidR="00302A0B" w:rsidRPr="00302A0B" w:rsidRDefault="00302A0B" w:rsidP="00F80434">
            <w:pPr>
              <w:spacing w:after="0"/>
            </w:pPr>
            <w:r>
              <w:t>Male</w:t>
            </w:r>
          </w:p>
        </w:tc>
      </w:tr>
      <w:tr w:rsidR="00302A0B" w:rsidRPr="00302A0B" w14:paraId="0D5915E6" w14:textId="77777777" w:rsidTr="00F80434">
        <w:trPr>
          <w:cantSplit/>
        </w:trPr>
        <w:tc>
          <w:tcPr>
            <w:tcW w:w="1980" w:type="dxa"/>
            <w:hideMark/>
          </w:tcPr>
          <w:p w14:paraId="4DA4BB05" w14:textId="77777777" w:rsidR="00302A0B" w:rsidRPr="00302A0B" w:rsidRDefault="00302A0B" w:rsidP="00F80434">
            <w:pPr>
              <w:spacing w:after="0"/>
            </w:pPr>
            <w:r>
              <w:t> </w:t>
            </w:r>
          </w:p>
        </w:tc>
        <w:tc>
          <w:tcPr>
            <w:tcW w:w="992" w:type="dxa"/>
            <w:hideMark/>
          </w:tcPr>
          <w:p w14:paraId="43A78057" w14:textId="77777777" w:rsidR="00302A0B" w:rsidRPr="00302A0B" w:rsidRDefault="00302A0B" w:rsidP="00F80434">
            <w:pPr>
              <w:spacing w:after="0"/>
            </w:pPr>
            <w:r>
              <w:t> </w:t>
            </w:r>
          </w:p>
        </w:tc>
        <w:tc>
          <w:tcPr>
            <w:tcW w:w="4678" w:type="dxa"/>
            <w:hideMark/>
          </w:tcPr>
          <w:p w14:paraId="0BF35510" w14:textId="77777777" w:rsidR="00302A0B" w:rsidRPr="00302A0B" w:rsidRDefault="00302A0B" w:rsidP="00F80434">
            <w:pPr>
              <w:spacing w:after="0"/>
            </w:pPr>
            <w:r>
              <w:t> </w:t>
            </w:r>
          </w:p>
        </w:tc>
        <w:tc>
          <w:tcPr>
            <w:tcW w:w="789" w:type="dxa"/>
            <w:noWrap/>
            <w:hideMark/>
          </w:tcPr>
          <w:p w14:paraId="1112F6EB" w14:textId="77777777" w:rsidR="00302A0B" w:rsidRPr="00302A0B" w:rsidRDefault="00302A0B" w:rsidP="00F80434">
            <w:pPr>
              <w:spacing w:after="0"/>
            </w:pPr>
            <w:r>
              <w:t>2</w:t>
            </w:r>
          </w:p>
        </w:tc>
        <w:tc>
          <w:tcPr>
            <w:tcW w:w="1767" w:type="dxa"/>
            <w:hideMark/>
          </w:tcPr>
          <w:p w14:paraId="1F976060" w14:textId="77777777" w:rsidR="00302A0B" w:rsidRPr="00302A0B" w:rsidRDefault="00302A0B" w:rsidP="00F80434">
            <w:pPr>
              <w:spacing w:after="0"/>
            </w:pPr>
            <w:r>
              <w:t>Female</w:t>
            </w:r>
          </w:p>
        </w:tc>
      </w:tr>
      <w:tr w:rsidR="00302A0B" w:rsidRPr="00302A0B" w14:paraId="5F8E380F" w14:textId="77777777" w:rsidTr="00F80434">
        <w:trPr>
          <w:cantSplit/>
        </w:trPr>
        <w:tc>
          <w:tcPr>
            <w:tcW w:w="1980" w:type="dxa"/>
            <w:hideMark/>
          </w:tcPr>
          <w:p w14:paraId="2DA9D5EC" w14:textId="77777777" w:rsidR="00302A0B" w:rsidRPr="00302A0B" w:rsidRDefault="00302A0B" w:rsidP="00F80434">
            <w:pPr>
              <w:spacing w:after="0"/>
            </w:pPr>
            <w:r>
              <w:t>always</w:t>
            </w:r>
          </w:p>
        </w:tc>
        <w:tc>
          <w:tcPr>
            <w:tcW w:w="992" w:type="dxa"/>
            <w:hideMark/>
          </w:tcPr>
          <w:p w14:paraId="67808F81" w14:textId="77777777" w:rsidR="00302A0B" w:rsidRPr="00302A0B" w:rsidRDefault="00302A0B" w:rsidP="00F80434">
            <w:pPr>
              <w:spacing w:after="0"/>
            </w:pPr>
            <w:r>
              <w:t>YA2</w:t>
            </w:r>
          </w:p>
        </w:tc>
        <w:tc>
          <w:tcPr>
            <w:tcW w:w="4678" w:type="dxa"/>
            <w:hideMark/>
          </w:tcPr>
          <w:p w14:paraId="4A0E40B9" w14:textId="77777777" w:rsidR="00302A0B" w:rsidRPr="00302A0B" w:rsidRDefault="00302A0B" w:rsidP="00F80434">
            <w:pPr>
              <w:spacing w:after="0"/>
            </w:pPr>
            <w:r>
              <w:t>Date of birth</w:t>
            </w:r>
          </w:p>
        </w:tc>
        <w:tc>
          <w:tcPr>
            <w:tcW w:w="789" w:type="dxa"/>
            <w:noWrap/>
            <w:hideMark/>
          </w:tcPr>
          <w:p w14:paraId="1FD5D286" w14:textId="77777777" w:rsidR="00302A0B" w:rsidRPr="00302A0B" w:rsidRDefault="00302A0B" w:rsidP="00F80434">
            <w:pPr>
              <w:spacing w:after="0"/>
            </w:pPr>
            <w:r>
              <w:t> </w:t>
            </w:r>
          </w:p>
        </w:tc>
        <w:tc>
          <w:tcPr>
            <w:tcW w:w="1767" w:type="dxa"/>
            <w:hideMark/>
          </w:tcPr>
          <w:p w14:paraId="68FA25EF" w14:textId="77777777" w:rsidR="00302A0B" w:rsidRPr="00302A0B" w:rsidRDefault="00302A0B" w:rsidP="00F80434">
            <w:pPr>
              <w:spacing w:after="0"/>
            </w:pPr>
            <w:r>
              <w:t> </w:t>
            </w:r>
          </w:p>
        </w:tc>
      </w:tr>
      <w:tr w:rsidR="00302A0B" w:rsidRPr="00302A0B" w14:paraId="747EC046" w14:textId="77777777" w:rsidTr="00F80434">
        <w:trPr>
          <w:cantSplit/>
        </w:trPr>
        <w:tc>
          <w:tcPr>
            <w:tcW w:w="1980" w:type="dxa"/>
            <w:hideMark/>
          </w:tcPr>
          <w:p w14:paraId="6E09896A" w14:textId="77777777" w:rsidR="00302A0B" w:rsidRPr="00302A0B" w:rsidRDefault="00302A0B" w:rsidP="00F80434">
            <w:pPr>
              <w:spacing w:after="0"/>
            </w:pPr>
            <w:r>
              <w:t>always</w:t>
            </w:r>
          </w:p>
        </w:tc>
        <w:tc>
          <w:tcPr>
            <w:tcW w:w="992" w:type="dxa"/>
            <w:hideMark/>
          </w:tcPr>
          <w:p w14:paraId="7EE98BE9" w14:textId="77777777" w:rsidR="00302A0B" w:rsidRPr="00302A0B" w:rsidRDefault="00302A0B" w:rsidP="00F80434">
            <w:pPr>
              <w:spacing w:after="0"/>
            </w:pPr>
            <w:r>
              <w:t>YX2</w:t>
            </w:r>
          </w:p>
        </w:tc>
        <w:tc>
          <w:tcPr>
            <w:tcW w:w="4678" w:type="dxa"/>
            <w:hideMark/>
          </w:tcPr>
          <w:p w14:paraId="60A952C4" w14:textId="77777777" w:rsidR="00302A0B" w:rsidRPr="00302A0B" w:rsidRDefault="00302A0B" w:rsidP="00F80434">
            <w:pPr>
              <w:spacing w:after="0"/>
            </w:pPr>
            <w:r>
              <w:t xml:space="preserve">Age </w:t>
            </w:r>
          </w:p>
        </w:tc>
        <w:tc>
          <w:tcPr>
            <w:tcW w:w="789" w:type="dxa"/>
            <w:noWrap/>
            <w:hideMark/>
          </w:tcPr>
          <w:p w14:paraId="5AD92369" w14:textId="77777777" w:rsidR="00302A0B" w:rsidRPr="00302A0B" w:rsidRDefault="00302A0B" w:rsidP="00F80434">
            <w:pPr>
              <w:spacing w:after="0"/>
            </w:pPr>
            <w:r>
              <w:t> </w:t>
            </w:r>
          </w:p>
        </w:tc>
        <w:tc>
          <w:tcPr>
            <w:tcW w:w="1767" w:type="dxa"/>
            <w:hideMark/>
          </w:tcPr>
          <w:p w14:paraId="573056CC" w14:textId="77777777" w:rsidR="00302A0B" w:rsidRPr="00302A0B" w:rsidRDefault="00302A0B" w:rsidP="00F80434">
            <w:pPr>
              <w:spacing w:after="0"/>
            </w:pPr>
            <w:r>
              <w:t> </w:t>
            </w:r>
          </w:p>
        </w:tc>
      </w:tr>
      <w:tr w:rsidR="00302A0B" w:rsidRPr="00302A0B" w14:paraId="2BADBF01" w14:textId="77777777" w:rsidTr="00F80434">
        <w:trPr>
          <w:cantSplit/>
        </w:trPr>
        <w:tc>
          <w:tcPr>
            <w:tcW w:w="1980" w:type="dxa"/>
            <w:hideMark/>
          </w:tcPr>
          <w:p w14:paraId="3DA33A69" w14:textId="77777777" w:rsidR="00302A0B" w:rsidRPr="00302A0B" w:rsidRDefault="00302A0B" w:rsidP="00F80434">
            <w:pPr>
              <w:spacing w:after="0"/>
            </w:pPr>
            <w:r>
              <w:t>YX2&gt;14</w:t>
            </w:r>
          </w:p>
        </w:tc>
        <w:tc>
          <w:tcPr>
            <w:tcW w:w="992" w:type="dxa"/>
            <w:hideMark/>
          </w:tcPr>
          <w:p w14:paraId="3A04A716" w14:textId="77777777" w:rsidR="00302A0B" w:rsidRPr="00302A0B" w:rsidRDefault="00302A0B" w:rsidP="00F80434">
            <w:pPr>
              <w:spacing w:after="0"/>
            </w:pPr>
            <w:r>
              <w:t>YA3</w:t>
            </w:r>
          </w:p>
        </w:tc>
        <w:tc>
          <w:tcPr>
            <w:tcW w:w="4678" w:type="dxa"/>
            <w:hideMark/>
          </w:tcPr>
          <w:p w14:paraId="5F8AC1C5" w14:textId="77777777" w:rsidR="00302A0B" w:rsidRPr="00302A0B" w:rsidRDefault="00302A0B" w:rsidP="00F80434">
            <w:pPr>
              <w:spacing w:after="0"/>
            </w:pPr>
            <w:r>
              <w:t>What is the legal marital status of /Y0/?</w:t>
            </w:r>
          </w:p>
        </w:tc>
        <w:tc>
          <w:tcPr>
            <w:tcW w:w="789" w:type="dxa"/>
            <w:noWrap/>
            <w:hideMark/>
          </w:tcPr>
          <w:p w14:paraId="6938870B" w14:textId="77777777" w:rsidR="00302A0B" w:rsidRPr="00302A0B" w:rsidRDefault="00302A0B" w:rsidP="00F80434">
            <w:pPr>
              <w:spacing w:after="0"/>
            </w:pPr>
            <w:r>
              <w:t>6</w:t>
            </w:r>
          </w:p>
        </w:tc>
        <w:tc>
          <w:tcPr>
            <w:tcW w:w="1767" w:type="dxa"/>
            <w:hideMark/>
          </w:tcPr>
          <w:p w14:paraId="38A1A117" w14:textId="77777777" w:rsidR="00302A0B" w:rsidRPr="00302A0B" w:rsidRDefault="00302A0B" w:rsidP="00F80434">
            <w:pPr>
              <w:spacing w:after="0"/>
            </w:pPr>
            <w:r>
              <w:t>Single, never been married or in a registered partnership</w:t>
            </w:r>
          </w:p>
        </w:tc>
      </w:tr>
      <w:tr w:rsidR="00302A0B" w:rsidRPr="00302A0B" w14:paraId="1F383920" w14:textId="77777777" w:rsidTr="00F80434">
        <w:trPr>
          <w:cantSplit/>
        </w:trPr>
        <w:tc>
          <w:tcPr>
            <w:tcW w:w="1980" w:type="dxa"/>
            <w:hideMark/>
          </w:tcPr>
          <w:p w14:paraId="4385666D" w14:textId="77777777" w:rsidR="00302A0B" w:rsidRPr="00302A0B" w:rsidRDefault="00302A0B" w:rsidP="00F80434">
            <w:pPr>
              <w:spacing w:after="0"/>
            </w:pPr>
            <w:r>
              <w:lastRenderedPageBreak/>
              <w:t> </w:t>
            </w:r>
          </w:p>
        </w:tc>
        <w:tc>
          <w:tcPr>
            <w:tcW w:w="992" w:type="dxa"/>
            <w:hideMark/>
          </w:tcPr>
          <w:p w14:paraId="6FB72E00" w14:textId="77777777" w:rsidR="00302A0B" w:rsidRPr="00302A0B" w:rsidRDefault="00302A0B" w:rsidP="00F80434">
            <w:pPr>
              <w:spacing w:after="0"/>
            </w:pPr>
            <w:r>
              <w:t> </w:t>
            </w:r>
          </w:p>
        </w:tc>
        <w:tc>
          <w:tcPr>
            <w:tcW w:w="4678" w:type="dxa"/>
            <w:hideMark/>
          </w:tcPr>
          <w:p w14:paraId="616C9E00" w14:textId="77777777" w:rsidR="00302A0B" w:rsidRPr="00302A0B" w:rsidRDefault="00302A0B" w:rsidP="00F80434">
            <w:pPr>
              <w:spacing w:after="0"/>
            </w:pPr>
            <w:r>
              <w:t> </w:t>
            </w:r>
          </w:p>
        </w:tc>
        <w:tc>
          <w:tcPr>
            <w:tcW w:w="789" w:type="dxa"/>
            <w:noWrap/>
            <w:hideMark/>
          </w:tcPr>
          <w:p w14:paraId="1EF64456" w14:textId="77777777" w:rsidR="00302A0B" w:rsidRPr="00302A0B" w:rsidRDefault="00302A0B" w:rsidP="00F80434">
            <w:pPr>
              <w:spacing w:after="0"/>
            </w:pPr>
            <w:r>
              <w:t>2</w:t>
            </w:r>
          </w:p>
        </w:tc>
        <w:tc>
          <w:tcPr>
            <w:tcW w:w="1767" w:type="dxa"/>
            <w:hideMark/>
          </w:tcPr>
          <w:p w14:paraId="68A86504" w14:textId="77777777" w:rsidR="00302A0B" w:rsidRPr="00302A0B" w:rsidRDefault="00302A0B" w:rsidP="00F80434">
            <w:pPr>
              <w:spacing w:after="0"/>
            </w:pPr>
            <w:r>
              <w:t>Married</w:t>
            </w:r>
          </w:p>
        </w:tc>
      </w:tr>
      <w:tr w:rsidR="00302A0B" w:rsidRPr="00302A0B" w14:paraId="1D4B2E83" w14:textId="77777777" w:rsidTr="00F80434">
        <w:trPr>
          <w:cantSplit/>
        </w:trPr>
        <w:tc>
          <w:tcPr>
            <w:tcW w:w="1980" w:type="dxa"/>
            <w:hideMark/>
          </w:tcPr>
          <w:p w14:paraId="4AF43EF7" w14:textId="77777777" w:rsidR="00302A0B" w:rsidRPr="00302A0B" w:rsidRDefault="00302A0B" w:rsidP="00F80434">
            <w:pPr>
              <w:spacing w:after="0"/>
            </w:pPr>
            <w:r>
              <w:t> </w:t>
            </w:r>
          </w:p>
        </w:tc>
        <w:tc>
          <w:tcPr>
            <w:tcW w:w="992" w:type="dxa"/>
            <w:hideMark/>
          </w:tcPr>
          <w:p w14:paraId="1720685E" w14:textId="77777777" w:rsidR="00302A0B" w:rsidRPr="00302A0B" w:rsidRDefault="00302A0B" w:rsidP="00F80434">
            <w:pPr>
              <w:spacing w:after="0"/>
            </w:pPr>
            <w:r>
              <w:t> </w:t>
            </w:r>
          </w:p>
        </w:tc>
        <w:tc>
          <w:tcPr>
            <w:tcW w:w="4678" w:type="dxa"/>
            <w:hideMark/>
          </w:tcPr>
          <w:p w14:paraId="5150A16F" w14:textId="77777777" w:rsidR="00302A0B" w:rsidRPr="00302A0B" w:rsidRDefault="00302A0B" w:rsidP="00F80434">
            <w:pPr>
              <w:spacing w:after="0"/>
            </w:pPr>
            <w:r>
              <w:t> </w:t>
            </w:r>
          </w:p>
        </w:tc>
        <w:tc>
          <w:tcPr>
            <w:tcW w:w="789" w:type="dxa"/>
            <w:noWrap/>
            <w:hideMark/>
          </w:tcPr>
          <w:p w14:paraId="1D4DFD83" w14:textId="77777777" w:rsidR="00302A0B" w:rsidRPr="00302A0B" w:rsidRDefault="00302A0B" w:rsidP="00F80434">
            <w:pPr>
              <w:spacing w:after="0"/>
            </w:pPr>
            <w:r>
              <w:t>7</w:t>
            </w:r>
          </w:p>
        </w:tc>
        <w:tc>
          <w:tcPr>
            <w:tcW w:w="1767" w:type="dxa"/>
            <w:hideMark/>
          </w:tcPr>
          <w:p w14:paraId="54034A6E" w14:textId="77777777" w:rsidR="00302A0B" w:rsidRPr="00302A0B" w:rsidRDefault="00302A0B" w:rsidP="00F80434">
            <w:pPr>
              <w:spacing w:after="0"/>
            </w:pPr>
            <w:r>
              <w:t>Registered partnership</w:t>
            </w:r>
          </w:p>
        </w:tc>
      </w:tr>
      <w:tr w:rsidR="00302A0B" w:rsidRPr="00302A0B" w14:paraId="60F5F81C" w14:textId="77777777" w:rsidTr="00F80434">
        <w:trPr>
          <w:cantSplit/>
        </w:trPr>
        <w:tc>
          <w:tcPr>
            <w:tcW w:w="1980" w:type="dxa"/>
            <w:hideMark/>
          </w:tcPr>
          <w:p w14:paraId="6844152E" w14:textId="77777777" w:rsidR="00302A0B" w:rsidRPr="00302A0B" w:rsidRDefault="00302A0B" w:rsidP="00F80434">
            <w:pPr>
              <w:spacing w:after="0"/>
            </w:pPr>
            <w:r>
              <w:t> </w:t>
            </w:r>
          </w:p>
        </w:tc>
        <w:tc>
          <w:tcPr>
            <w:tcW w:w="992" w:type="dxa"/>
            <w:hideMark/>
          </w:tcPr>
          <w:p w14:paraId="16ED6B64" w14:textId="77777777" w:rsidR="00302A0B" w:rsidRPr="00302A0B" w:rsidRDefault="00302A0B" w:rsidP="00F80434">
            <w:pPr>
              <w:spacing w:after="0"/>
            </w:pPr>
            <w:r>
              <w:t> </w:t>
            </w:r>
          </w:p>
        </w:tc>
        <w:tc>
          <w:tcPr>
            <w:tcW w:w="4678" w:type="dxa"/>
            <w:hideMark/>
          </w:tcPr>
          <w:p w14:paraId="2D3DA176" w14:textId="77777777" w:rsidR="00302A0B" w:rsidRPr="00302A0B" w:rsidRDefault="00302A0B" w:rsidP="00F80434">
            <w:pPr>
              <w:spacing w:after="0"/>
            </w:pPr>
            <w:r>
              <w:t> </w:t>
            </w:r>
          </w:p>
        </w:tc>
        <w:tc>
          <w:tcPr>
            <w:tcW w:w="789" w:type="dxa"/>
            <w:noWrap/>
            <w:hideMark/>
          </w:tcPr>
          <w:p w14:paraId="3068064F" w14:textId="77777777" w:rsidR="00302A0B" w:rsidRPr="00302A0B" w:rsidRDefault="00302A0B" w:rsidP="00F80434">
            <w:pPr>
              <w:spacing w:after="0"/>
            </w:pPr>
            <w:r>
              <w:t>3</w:t>
            </w:r>
          </w:p>
        </w:tc>
        <w:tc>
          <w:tcPr>
            <w:tcW w:w="1767" w:type="dxa"/>
            <w:hideMark/>
          </w:tcPr>
          <w:p w14:paraId="21C6C165" w14:textId="77777777" w:rsidR="00302A0B" w:rsidRPr="00302A0B" w:rsidRDefault="00302A0B" w:rsidP="00F80434">
            <w:pPr>
              <w:spacing w:after="0"/>
            </w:pPr>
            <w:r>
              <w:t>Divorced</w:t>
            </w:r>
          </w:p>
        </w:tc>
      </w:tr>
      <w:tr w:rsidR="00302A0B" w:rsidRPr="00302A0B" w14:paraId="4E1B41A3" w14:textId="77777777" w:rsidTr="00F80434">
        <w:trPr>
          <w:cantSplit/>
        </w:trPr>
        <w:tc>
          <w:tcPr>
            <w:tcW w:w="1980" w:type="dxa"/>
            <w:hideMark/>
          </w:tcPr>
          <w:p w14:paraId="573C41C2" w14:textId="77777777" w:rsidR="00302A0B" w:rsidRPr="00302A0B" w:rsidRDefault="00302A0B" w:rsidP="00F80434">
            <w:pPr>
              <w:spacing w:after="0"/>
            </w:pPr>
            <w:r>
              <w:t> </w:t>
            </w:r>
          </w:p>
        </w:tc>
        <w:tc>
          <w:tcPr>
            <w:tcW w:w="992" w:type="dxa"/>
            <w:hideMark/>
          </w:tcPr>
          <w:p w14:paraId="3DB3856B" w14:textId="77777777" w:rsidR="00302A0B" w:rsidRPr="00302A0B" w:rsidRDefault="00302A0B" w:rsidP="00F80434">
            <w:pPr>
              <w:spacing w:after="0"/>
            </w:pPr>
            <w:r>
              <w:t> </w:t>
            </w:r>
          </w:p>
        </w:tc>
        <w:tc>
          <w:tcPr>
            <w:tcW w:w="4678" w:type="dxa"/>
            <w:hideMark/>
          </w:tcPr>
          <w:p w14:paraId="2B1240D3" w14:textId="77777777" w:rsidR="00302A0B" w:rsidRPr="00302A0B" w:rsidRDefault="00302A0B" w:rsidP="00F80434">
            <w:pPr>
              <w:spacing w:after="0"/>
            </w:pPr>
            <w:r>
              <w:t> </w:t>
            </w:r>
          </w:p>
        </w:tc>
        <w:tc>
          <w:tcPr>
            <w:tcW w:w="789" w:type="dxa"/>
            <w:noWrap/>
            <w:hideMark/>
          </w:tcPr>
          <w:p w14:paraId="764DA827" w14:textId="77777777" w:rsidR="00302A0B" w:rsidRPr="00302A0B" w:rsidRDefault="00302A0B" w:rsidP="00F80434">
            <w:pPr>
              <w:spacing w:after="0"/>
            </w:pPr>
            <w:r>
              <w:t>4</w:t>
            </w:r>
          </w:p>
        </w:tc>
        <w:tc>
          <w:tcPr>
            <w:tcW w:w="1767" w:type="dxa"/>
            <w:hideMark/>
          </w:tcPr>
          <w:p w14:paraId="1C38E7A4" w14:textId="77777777" w:rsidR="00302A0B" w:rsidRPr="00302A0B" w:rsidRDefault="00302A0B" w:rsidP="00F80434">
            <w:pPr>
              <w:spacing w:after="0"/>
            </w:pPr>
            <w:r>
              <w:t>Widowed</w:t>
            </w:r>
          </w:p>
        </w:tc>
      </w:tr>
      <w:tr w:rsidR="00302A0B" w:rsidRPr="00302A0B" w14:paraId="0F486BBE" w14:textId="77777777" w:rsidTr="00F80434">
        <w:trPr>
          <w:cantSplit/>
        </w:trPr>
        <w:tc>
          <w:tcPr>
            <w:tcW w:w="1980" w:type="dxa"/>
            <w:hideMark/>
          </w:tcPr>
          <w:p w14:paraId="06B1F9DD" w14:textId="77777777" w:rsidR="00302A0B" w:rsidRPr="00302A0B" w:rsidRDefault="00302A0B" w:rsidP="00F80434">
            <w:pPr>
              <w:spacing w:after="0"/>
            </w:pPr>
            <w:r>
              <w:t>YA3=2 or 7 or Don’t know or Refusal</w:t>
            </w:r>
            <w:r>
              <w:br/>
              <w:t>OR</w:t>
            </w:r>
            <w:r>
              <w:br/>
              <w:t>YA3=7</w:t>
            </w:r>
          </w:p>
        </w:tc>
        <w:tc>
          <w:tcPr>
            <w:tcW w:w="992" w:type="dxa"/>
            <w:hideMark/>
          </w:tcPr>
          <w:p w14:paraId="74CB391F" w14:textId="77777777" w:rsidR="00302A0B" w:rsidRPr="00302A0B" w:rsidRDefault="00302A0B" w:rsidP="00F80434">
            <w:pPr>
              <w:spacing w:after="0"/>
            </w:pPr>
            <w:r>
              <w:t>YA4</w:t>
            </w:r>
          </w:p>
        </w:tc>
        <w:tc>
          <w:tcPr>
            <w:tcW w:w="4678" w:type="dxa"/>
            <w:hideMark/>
          </w:tcPr>
          <w:p w14:paraId="335B500D" w14:textId="77777777" w:rsidR="00302A0B" w:rsidRPr="00302A0B" w:rsidRDefault="00302A0B" w:rsidP="00B64214">
            <w:pPr>
              <w:spacing w:after="0"/>
            </w:pPr>
            <w:r>
              <w:t>Does /Y0/ live with his/her legal spouse?</w:t>
            </w:r>
            <w:r>
              <w:br/>
              <w:t>OR</w:t>
            </w:r>
            <w:r>
              <w:br/>
              <w:t xml:space="preserve">Does /Y0/ (/YX2/) live with </w:t>
            </w:r>
            <w:r w:rsidR="00B64214">
              <w:t>a</w:t>
            </w:r>
            <w:r>
              <w:t xml:space="preserve"> registered partner?</w:t>
            </w:r>
          </w:p>
        </w:tc>
        <w:tc>
          <w:tcPr>
            <w:tcW w:w="789" w:type="dxa"/>
            <w:noWrap/>
            <w:hideMark/>
          </w:tcPr>
          <w:p w14:paraId="511ACAE1" w14:textId="77777777" w:rsidR="00302A0B" w:rsidRPr="00302A0B" w:rsidRDefault="00302A0B" w:rsidP="00F80434">
            <w:pPr>
              <w:spacing w:after="0"/>
            </w:pPr>
            <w:r>
              <w:t>1</w:t>
            </w:r>
          </w:p>
        </w:tc>
        <w:tc>
          <w:tcPr>
            <w:tcW w:w="1767" w:type="dxa"/>
            <w:hideMark/>
          </w:tcPr>
          <w:p w14:paraId="0BE5F082" w14:textId="77777777" w:rsidR="00302A0B" w:rsidRPr="00302A0B" w:rsidRDefault="00302A0B" w:rsidP="00F80434">
            <w:pPr>
              <w:spacing w:after="0"/>
            </w:pPr>
            <w:r>
              <w:t>Yes</w:t>
            </w:r>
          </w:p>
        </w:tc>
      </w:tr>
      <w:tr w:rsidR="00302A0B" w:rsidRPr="00302A0B" w14:paraId="427522B3" w14:textId="77777777" w:rsidTr="00F80434">
        <w:trPr>
          <w:cantSplit/>
        </w:trPr>
        <w:tc>
          <w:tcPr>
            <w:tcW w:w="1980" w:type="dxa"/>
            <w:hideMark/>
          </w:tcPr>
          <w:p w14:paraId="685A1A8F" w14:textId="77777777" w:rsidR="00302A0B" w:rsidRPr="00302A0B" w:rsidRDefault="00302A0B" w:rsidP="00F80434">
            <w:pPr>
              <w:spacing w:after="0"/>
            </w:pPr>
            <w:r>
              <w:t> </w:t>
            </w:r>
          </w:p>
        </w:tc>
        <w:tc>
          <w:tcPr>
            <w:tcW w:w="992" w:type="dxa"/>
            <w:hideMark/>
          </w:tcPr>
          <w:p w14:paraId="63B9C52D" w14:textId="77777777" w:rsidR="00302A0B" w:rsidRPr="00302A0B" w:rsidRDefault="00302A0B" w:rsidP="00F80434">
            <w:pPr>
              <w:spacing w:after="0"/>
            </w:pPr>
            <w:r>
              <w:t> </w:t>
            </w:r>
          </w:p>
        </w:tc>
        <w:tc>
          <w:tcPr>
            <w:tcW w:w="4678" w:type="dxa"/>
            <w:hideMark/>
          </w:tcPr>
          <w:p w14:paraId="68CE3865" w14:textId="77777777" w:rsidR="00302A0B" w:rsidRPr="00302A0B" w:rsidRDefault="00302A0B" w:rsidP="00F80434">
            <w:pPr>
              <w:spacing w:after="0"/>
            </w:pPr>
            <w:r>
              <w:t> </w:t>
            </w:r>
          </w:p>
        </w:tc>
        <w:tc>
          <w:tcPr>
            <w:tcW w:w="789" w:type="dxa"/>
            <w:noWrap/>
            <w:hideMark/>
          </w:tcPr>
          <w:p w14:paraId="4A566DDB" w14:textId="77777777" w:rsidR="00302A0B" w:rsidRPr="00302A0B" w:rsidRDefault="00302A0B" w:rsidP="00F80434">
            <w:pPr>
              <w:spacing w:after="0"/>
            </w:pPr>
            <w:r>
              <w:t>2</w:t>
            </w:r>
          </w:p>
        </w:tc>
        <w:tc>
          <w:tcPr>
            <w:tcW w:w="1767" w:type="dxa"/>
            <w:hideMark/>
          </w:tcPr>
          <w:p w14:paraId="70C14B5D" w14:textId="77777777" w:rsidR="00302A0B" w:rsidRPr="00302A0B" w:rsidRDefault="00302A0B" w:rsidP="00F80434">
            <w:pPr>
              <w:spacing w:after="0"/>
            </w:pPr>
            <w:r>
              <w:t>No</w:t>
            </w:r>
          </w:p>
        </w:tc>
      </w:tr>
      <w:tr w:rsidR="00302A0B" w:rsidRPr="00302A0B" w14:paraId="53FE5887" w14:textId="77777777" w:rsidTr="00F80434">
        <w:trPr>
          <w:cantSplit/>
        </w:trPr>
        <w:tc>
          <w:tcPr>
            <w:tcW w:w="1980" w:type="dxa"/>
            <w:hideMark/>
          </w:tcPr>
          <w:p w14:paraId="22C106DE" w14:textId="77777777" w:rsidR="00302A0B" w:rsidRPr="00302A0B" w:rsidRDefault="00302A0B" w:rsidP="00F80434">
            <w:pPr>
              <w:spacing w:after="0"/>
            </w:pPr>
            <w:r>
              <w:t>(YX2=14)  or  (YA3=6,3,4) or (YA4=2 ) or (YA4 = Don’t know , Refusal)</w:t>
            </w:r>
          </w:p>
        </w:tc>
        <w:tc>
          <w:tcPr>
            <w:tcW w:w="992" w:type="dxa"/>
            <w:hideMark/>
          </w:tcPr>
          <w:p w14:paraId="62314452" w14:textId="77777777" w:rsidR="00302A0B" w:rsidRPr="00302A0B" w:rsidRDefault="00302A0B" w:rsidP="00F80434">
            <w:pPr>
              <w:spacing w:after="0"/>
            </w:pPr>
            <w:r>
              <w:t>YA5</w:t>
            </w:r>
          </w:p>
        </w:tc>
        <w:tc>
          <w:tcPr>
            <w:tcW w:w="4678" w:type="dxa"/>
            <w:hideMark/>
          </w:tcPr>
          <w:p w14:paraId="1716D72E" w14:textId="77777777" w:rsidR="00302A0B" w:rsidRPr="00302A0B" w:rsidRDefault="00302A0B" w:rsidP="00F80434">
            <w:pPr>
              <w:spacing w:after="0"/>
            </w:pPr>
            <w:r>
              <w:t>Is /Y0/ married by common law?</w:t>
            </w:r>
          </w:p>
        </w:tc>
        <w:tc>
          <w:tcPr>
            <w:tcW w:w="789" w:type="dxa"/>
            <w:noWrap/>
            <w:hideMark/>
          </w:tcPr>
          <w:p w14:paraId="6249CDEF" w14:textId="77777777" w:rsidR="00302A0B" w:rsidRPr="00302A0B" w:rsidRDefault="00302A0B" w:rsidP="00F80434">
            <w:pPr>
              <w:spacing w:after="0"/>
            </w:pPr>
            <w:r>
              <w:t>1</w:t>
            </w:r>
          </w:p>
        </w:tc>
        <w:tc>
          <w:tcPr>
            <w:tcW w:w="1767" w:type="dxa"/>
            <w:hideMark/>
          </w:tcPr>
          <w:p w14:paraId="446E3BF1" w14:textId="77777777" w:rsidR="00302A0B" w:rsidRPr="00302A0B" w:rsidRDefault="00302A0B" w:rsidP="00F80434">
            <w:pPr>
              <w:spacing w:after="0"/>
            </w:pPr>
            <w:r>
              <w:t>Yes</w:t>
            </w:r>
          </w:p>
        </w:tc>
      </w:tr>
      <w:tr w:rsidR="00302A0B" w:rsidRPr="00302A0B" w14:paraId="02D72B2F" w14:textId="77777777" w:rsidTr="00F80434">
        <w:trPr>
          <w:cantSplit/>
        </w:trPr>
        <w:tc>
          <w:tcPr>
            <w:tcW w:w="1980" w:type="dxa"/>
            <w:hideMark/>
          </w:tcPr>
          <w:p w14:paraId="5F9713EC" w14:textId="77777777" w:rsidR="00302A0B" w:rsidRPr="00302A0B" w:rsidRDefault="00302A0B" w:rsidP="00F80434">
            <w:pPr>
              <w:spacing w:after="0"/>
            </w:pPr>
            <w:r>
              <w:t> </w:t>
            </w:r>
          </w:p>
        </w:tc>
        <w:tc>
          <w:tcPr>
            <w:tcW w:w="992" w:type="dxa"/>
            <w:hideMark/>
          </w:tcPr>
          <w:p w14:paraId="41E43F9E" w14:textId="77777777" w:rsidR="00302A0B" w:rsidRPr="00302A0B" w:rsidRDefault="00302A0B" w:rsidP="00F80434">
            <w:pPr>
              <w:spacing w:after="0"/>
            </w:pPr>
            <w:r>
              <w:t> </w:t>
            </w:r>
          </w:p>
        </w:tc>
        <w:tc>
          <w:tcPr>
            <w:tcW w:w="4678" w:type="dxa"/>
            <w:hideMark/>
          </w:tcPr>
          <w:p w14:paraId="6C69660A" w14:textId="77777777" w:rsidR="00302A0B" w:rsidRPr="00302A0B" w:rsidRDefault="00302A0B" w:rsidP="00F80434">
            <w:pPr>
              <w:spacing w:after="0"/>
            </w:pPr>
            <w:r>
              <w:t> </w:t>
            </w:r>
          </w:p>
        </w:tc>
        <w:tc>
          <w:tcPr>
            <w:tcW w:w="789" w:type="dxa"/>
            <w:noWrap/>
            <w:hideMark/>
          </w:tcPr>
          <w:p w14:paraId="227C7F14" w14:textId="77777777" w:rsidR="00302A0B" w:rsidRPr="00302A0B" w:rsidRDefault="00302A0B" w:rsidP="00F80434">
            <w:pPr>
              <w:spacing w:after="0"/>
            </w:pPr>
            <w:r>
              <w:t>2</w:t>
            </w:r>
          </w:p>
        </w:tc>
        <w:tc>
          <w:tcPr>
            <w:tcW w:w="1767" w:type="dxa"/>
            <w:hideMark/>
          </w:tcPr>
          <w:p w14:paraId="1D23D60B" w14:textId="77777777" w:rsidR="00302A0B" w:rsidRPr="00302A0B" w:rsidRDefault="00302A0B" w:rsidP="00F80434">
            <w:pPr>
              <w:spacing w:after="0"/>
            </w:pPr>
            <w:r>
              <w:t>No</w:t>
            </w:r>
          </w:p>
        </w:tc>
      </w:tr>
      <w:tr w:rsidR="00302A0B" w:rsidRPr="00302A0B" w14:paraId="3A9939EF" w14:textId="77777777" w:rsidTr="00F80434">
        <w:trPr>
          <w:cantSplit/>
        </w:trPr>
        <w:tc>
          <w:tcPr>
            <w:tcW w:w="1980" w:type="dxa"/>
            <w:hideMark/>
          </w:tcPr>
          <w:p w14:paraId="13A04C9F" w14:textId="77777777" w:rsidR="00302A0B" w:rsidRPr="00302A0B" w:rsidRDefault="00302A0B" w:rsidP="00F80434">
            <w:pPr>
              <w:spacing w:after="0"/>
            </w:pPr>
            <w:r>
              <w:t>YX2&gt;14</w:t>
            </w:r>
          </w:p>
        </w:tc>
        <w:tc>
          <w:tcPr>
            <w:tcW w:w="992" w:type="dxa"/>
            <w:hideMark/>
          </w:tcPr>
          <w:p w14:paraId="07A81921" w14:textId="77777777" w:rsidR="00302A0B" w:rsidRPr="00302A0B" w:rsidRDefault="00302A0B" w:rsidP="00F80434">
            <w:pPr>
              <w:spacing w:after="0"/>
            </w:pPr>
            <w:r>
              <w:t>YA6</w:t>
            </w:r>
          </w:p>
        </w:tc>
        <w:tc>
          <w:tcPr>
            <w:tcW w:w="4678" w:type="dxa"/>
            <w:hideMark/>
          </w:tcPr>
          <w:p w14:paraId="56D8B54B" w14:textId="77777777" w:rsidR="00302A0B" w:rsidRPr="00302A0B" w:rsidRDefault="00302A0B" w:rsidP="00F80434">
            <w:pPr>
              <w:spacing w:after="0"/>
            </w:pPr>
            <w:r>
              <w:t>Is /Y0/ currently…</w:t>
            </w:r>
          </w:p>
        </w:tc>
        <w:tc>
          <w:tcPr>
            <w:tcW w:w="789" w:type="dxa"/>
            <w:noWrap/>
            <w:hideMark/>
          </w:tcPr>
          <w:p w14:paraId="52AFE1D3" w14:textId="77777777" w:rsidR="00302A0B" w:rsidRPr="00302A0B" w:rsidRDefault="00302A0B" w:rsidP="00F80434">
            <w:pPr>
              <w:spacing w:after="0"/>
            </w:pPr>
            <w:r>
              <w:t>122</w:t>
            </w:r>
          </w:p>
        </w:tc>
        <w:tc>
          <w:tcPr>
            <w:tcW w:w="1767" w:type="dxa"/>
            <w:hideMark/>
          </w:tcPr>
          <w:p w14:paraId="407744DA" w14:textId="77777777" w:rsidR="00302A0B" w:rsidRPr="00302A0B" w:rsidRDefault="00302A0B" w:rsidP="00F80434">
            <w:pPr>
              <w:spacing w:after="0"/>
            </w:pPr>
            <w:r>
              <w:t>At work</w:t>
            </w:r>
          </w:p>
        </w:tc>
      </w:tr>
      <w:tr w:rsidR="00302A0B" w:rsidRPr="00302A0B" w14:paraId="75C6EBFA" w14:textId="77777777" w:rsidTr="00F80434">
        <w:trPr>
          <w:cantSplit/>
        </w:trPr>
        <w:tc>
          <w:tcPr>
            <w:tcW w:w="1980" w:type="dxa"/>
            <w:hideMark/>
          </w:tcPr>
          <w:p w14:paraId="23505E64" w14:textId="77777777" w:rsidR="00302A0B" w:rsidRPr="00302A0B" w:rsidRDefault="00302A0B" w:rsidP="00F80434">
            <w:pPr>
              <w:spacing w:after="0"/>
            </w:pPr>
            <w:r>
              <w:t> </w:t>
            </w:r>
          </w:p>
        </w:tc>
        <w:tc>
          <w:tcPr>
            <w:tcW w:w="992" w:type="dxa"/>
            <w:hideMark/>
          </w:tcPr>
          <w:p w14:paraId="5D41F0A0" w14:textId="77777777" w:rsidR="00302A0B" w:rsidRPr="00302A0B" w:rsidRDefault="00302A0B" w:rsidP="00F80434">
            <w:pPr>
              <w:spacing w:after="0"/>
            </w:pPr>
            <w:r>
              <w:t> </w:t>
            </w:r>
          </w:p>
        </w:tc>
        <w:tc>
          <w:tcPr>
            <w:tcW w:w="4678" w:type="dxa"/>
            <w:hideMark/>
          </w:tcPr>
          <w:p w14:paraId="45B92336" w14:textId="77777777" w:rsidR="00302A0B" w:rsidRPr="00302A0B" w:rsidRDefault="00302A0B" w:rsidP="00F80434">
            <w:pPr>
              <w:spacing w:after="0"/>
            </w:pPr>
            <w:r>
              <w:t> </w:t>
            </w:r>
          </w:p>
        </w:tc>
        <w:tc>
          <w:tcPr>
            <w:tcW w:w="789" w:type="dxa"/>
            <w:noWrap/>
            <w:hideMark/>
          </w:tcPr>
          <w:p w14:paraId="6A889679" w14:textId="77777777" w:rsidR="00302A0B" w:rsidRPr="00302A0B" w:rsidRDefault="00302A0B" w:rsidP="00F80434">
            <w:pPr>
              <w:spacing w:after="0"/>
            </w:pPr>
            <w:r>
              <w:t>130</w:t>
            </w:r>
          </w:p>
        </w:tc>
        <w:tc>
          <w:tcPr>
            <w:tcW w:w="1767" w:type="dxa"/>
            <w:hideMark/>
          </w:tcPr>
          <w:p w14:paraId="15018138" w14:textId="77777777" w:rsidR="00302A0B" w:rsidRPr="00302A0B" w:rsidRDefault="00302A0B" w:rsidP="00F80434">
            <w:pPr>
              <w:spacing w:after="0"/>
            </w:pPr>
            <w:r>
              <w:t>Unemployed</w:t>
            </w:r>
          </w:p>
        </w:tc>
      </w:tr>
      <w:tr w:rsidR="00302A0B" w:rsidRPr="00302A0B" w14:paraId="24014ECF" w14:textId="77777777" w:rsidTr="00F80434">
        <w:trPr>
          <w:cantSplit/>
        </w:trPr>
        <w:tc>
          <w:tcPr>
            <w:tcW w:w="1980" w:type="dxa"/>
            <w:hideMark/>
          </w:tcPr>
          <w:p w14:paraId="6B57BD38" w14:textId="77777777" w:rsidR="00302A0B" w:rsidRPr="00302A0B" w:rsidRDefault="00302A0B" w:rsidP="00F80434">
            <w:pPr>
              <w:spacing w:after="0"/>
            </w:pPr>
            <w:r>
              <w:t> </w:t>
            </w:r>
          </w:p>
        </w:tc>
        <w:tc>
          <w:tcPr>
            <w:tcW w:w="992" w:type="dxa"/>
            <w:hideMark/>
          </w:tcPr>
          <w:p w14:paraId="200300A9" w14:textId="77777777" w:rsidR="00302A0B" w:rsidRPr="00302A0B" w:rsidRDefault="00302A0B" w:rsidP="00F80434">
            <w:pPr>
              <w:spacing w:after="0"/>
            </w:pPr>
            <w:r>
              <w:t> </w:t>
            </w:r>
          </w:p>
        </w:tc>
        <w:tc>
          <w:tcPr>
            <w:tcW w:w="4678" w:type="dxa"/>
            <w:hideMark/>
          </w:tcPr>
          <w:p w14:paraId="2E3D1BDA" w14:textId="77777777" w:rsidR="00302A0B" w:rsidRPr="00302A0B" w:rsidRDefault="00302A0B" w:rsidP="00F80434">
            <w:pPr>
              <w:spacing w:after="0"/>
            </w:pPr>
            <w:r>
              <w:t> </w:t>
            </w:r>
          </w:p>
        </w:tc>
        <w:tc>
          <w:tcPr>
            <w:tcW w:w="789" w:type="dxa"/>
            <w:noWrap/>
            <w:hideMark/>
          </w:tcPr>
          <w:p w14:paraId="79624678" w14:textId="77777777" w:rsidR="00302A0B" w:rsidRPr="00302A0B" w:rsidRDefault="00302A0B" w:rsidP="00F80434">
            <w:pPr>
              <w:spacing w:after="0"/>
            </w:pPr>
            <w:r>
              <w:t>147</w:t>
            </w:r>
          </w:p>
        </w:tc>
        <w:tc>
          <w:tcPr>
            <w:tcW w:w="1767" w:type="dxa"/>
            <w:hideMark/>
          </w:tcPr>
          <w:p w14:paraId="4A366659" w14:textId="77777777" w:rsidR="00302A0B" w:rsidRPr="00302A0B" w:rsidRDefault="00302A0B" w:rsidP="00F80434">
            <w:pPr>
              <w:spacing w:after="0"/>
            </w:pPr>
            <w:r>
              <w:t>Retired (old-age pension, early pension or pension under favourable conditions)</w:t>
            </w:r>
          </w:p>
        </w:tc>
      </w:tr>
      <w:tr w:rsidR="00302A0B" w:rsidRPr="00302A0B" w14:paraId="4B507CD5" w14:textId="77777777" w:rsidTr="00F80434">
        <w:trPr>
          <w:cantSplit/>
        </w:trPr>
        <w:tc>
          <w:tcPr>
            <w:tcW w:w="1980" w:type="dxa"/>
            <w:hideMark/>
          </w:tcPr>
          <w:p w14:paraId="613912F2" w14:textId="77777777" w:rsidR="00302A0B" w:rsidRPr="00302A0B" w:rsidRDefault="00302A0B" w:rsidP="00F80434">
            <w:pPr>
              <w:spacing w:after="0"/>
            </w:pPr>
            <w:r>
              <w:t> </w:t>
            </w:r>
          </w:p>
        </w:tc>
        <w:tc>
          <w:tcPr>
            <w:tcW w:w="992" w:type="dxa"/>
            <w:hideMark/>
          </w:tcPr>
          <w:p w14:paraId="6598AD25" w14:textId="77777777" w:rsidR="00302A0B" w:rsidRPr="00302A0B" w:rsidRDefault="00302A0B" w:rsidP="00F80434">
            <w:pPr>
              <w:spacing w:after="0"/>
            </w:pPr>
            <w:r>
              <w:t> </w:t>
            </w:r>
          </w:p>
        </w:tc>
        <w:tc>
          <w:tcPr>
            <w:tcW w:w="4678" w:type="dxa"/>
            <w:hideMark/>
          </w:tcPr>
          <w:p w14:paraId="2D375F7A" w14:textId="77777777" w:rsidR="00302A0B" w:rsidRPr="00302A0B" w:rsidRDefault="00302A0B" w:rsidP="00F80434">
            <w:pPr>
              <w:spacing w:after="0"/>
            </w:pPr>
            <w:r>
              <w:t> </w:t>
            </w:r>
          </w:p>
        </w:tc>
        <w:tc>
          <w:tcPr>
            <w:tcW w:w="789" w:type="dxa"/>
            <w:noWrap/>
            <w:hideMark/>
          </w:tcPr>
          <w:p w14:paraId="40568889" w14:textId="77777777" w:rsidR="00302A0B" w:rsidRPr="00302A0B" w:rsidRDefault="00302A0B" w:rsidP="00F80434">
            <w:pPr>
              <w:spacing w:after="0"/>
            </w:pPr>
            <w:r>
              <w:t>149</w:t>
            </w:r>
          </w:p>
        </w:tc>
        <w:tc>
          <w:tcPr>
            <w:tcW w:w="1767" w:type="dxa"/>
            <w:hideMark/>
          </w:tcPr>
          <w:p w14:paraId="52C0D8F8" w14:textId="77777777" w:rsidR="00302A0B" w:rsidRPr="00302A0B" w:rsidRDefault="00302A0B" w:rsidP="00F80434">
            <w:pPr>
              <w:spacing w:after="0"/>
            </w:pPr>
            <w:r>
              <w:t xml:space="preserve">Not at work due to partial or no work ability (previously pensioner receiving pension for incapacity for work) </w:t>
            </w:r>
          </w:p>
        </w:tc>
      </w:tr>
      <w:tr w:rsidR="00302A0B" w:rsidRPr="00302A0B" w14:paraId="07855471" w14:textId="77777777" w:rsidTr="00F80434">
        <w:trPr>
          <w:cantSplit/>
        </w:trPr>
        <w:tc>
          <w:tcPr>
            <w:tcW w:w="1980" w:type="dxa"/>
            <w:hideMark/>
          </w:tcPr>
          <w:p w14:paraId="69D1CFF1" w14:textId="77777777" w:rsidR="00302A0B" w:rsidRPr="00302A0B" w:rsidRDefault="00302A0B" w:rsidP="00F80434">
            <w:pPr>
              <w:spacing w:after="0"/>
            </w:pPr>
            <w:r>
              <w:t> </w:t>
            </w:r>
          </w:p>
        </w:tc>
        <w:tc>
          <w:tcPr>
            <w:tcW w:w="992" w:type="dxa"/>
            <w:hideMark/>
          </w:tcPr>
          <w:p w14:paraId="31234537" w14:textId="77777777" w:rsidR="00302A0B" w:rsidRPr="00302A0B" w:rsidRDefault="00302A0B" w:rsidP="00F80434">
            <w:pPr>
              <w:spacing w:after="0"/>
            </w:pPr>
            <w:r>
              <w:t> </w:t>
            </w:r>
          </w:p>
        </w:tc>
        <w:tc>
          <w:tcPr>
            <w:tcW w:w="4678" w:type="dxa"/>
            <w:hideMark/>
          </w:tcPr>
          <w:p w14:paraId="312321B4" w14:textId="77777777" w:rsidR="00302A0B" w:rsidRPr="00302A0B" w:rsidRDefault="00302A0B" w:rsidP="00F80434">
            <w:pPr>
              <w:spacing w:after="0"/>
            </w:pPr>
            <w:r>
              <w:t> </w:t>
            </w:r>
          </w:p>
        </w:tc>
        <w:tc>
          <w:tcPr>
            <w:tcW w:w="789" w:type="dxa"/>
            <w:noWrap/>
            <w:hideMark/>
          </w:tcPr>
          <w:p w14:paraId="2BD0BE40" w14:textId="77777777" w:rsidR="00302A0B" w:rsidRPr="00302A0B" w:rsidRDefault="00302A0B" w:rsidP="00F80434">
            <w:pPr>
              <w:spacing w:after="0"/>
            </w:pPr>
            <w:r>
              <w:t>174</w:t>
            </w:r>
          </w:p>
        </w:tc>
        <w:tc>
          <w:tcPr>
            <w:tcW w:w="1767" w:type="dxa"/>
            <w:hideMark/>
          </w:tcPr>
          <w:p w14:paraId="021F5826" w14:textId="77777777" w:rsidR="00302A0B" w:rsidRPr="00302A0B" w:rsidRDefault="00302A0B" w:rsidP="00F80434">
            <w:pPr>
              <w:spacing w:after="0"/>
            </w:pPr>
            <w:r>
              <w:t>Pupil, student</w:t>
            </w:r>
          </w:p>
        </w:tc>
      </w:tr>
      <w:tr w:rsidR="00302A0B" w:rsidRPr="00302A0B" w14:paraId="09D5523D" w14:textId="77777777" w:rsidTr="00F80434">
        <w:trPr>
          <w:cantSplit/>
        </w:trPr>
        <w:tc>
          <w:tcPr>
            <w:tcW w:w="1980" w:type="dxa"/>
            <w:hideMark/>
          </w:tcPr>
          <w:p w14:paraId="21053418" w14:textId="77777777" w:rsidR="00302A0B" w:rsidRPr="00302A0B" w:rsidRDefault="00302A0B" w:rsidP="00F80434">
            <w:pPr>
              <w:spacing w:after="0"/>
            </w:pPr>
            <w:r>
              <w:t> </w:t>
            </w:r>
          </w:p>
        </w:tc>
        <w:tc>
          <w:tcPr>
            <w:tcW w:w="992" w:type="dxa"/>
            <w:hideMark/>
          </w:tcPr>
          <w:p w14:paraId="5FAC3A4D" w14:textId="77777777" w:rsidR="00302A0B" w:rsidRPr="00302A0B" w:rsidRDefault="00302A0B" w:rsidP="00F80434">
            <w:pPr>
              <w:spacing w:after="0"/>
            </w:pPr>
            <w:r>
              <w:t> </w:t>
            </w:r>
          </w:p>
        </w:tc>
        <w:tc>
          <w:tcPr>
            <w:tcW w:w="4678" w:type="dxa"/>
            <w:hideMark/>
          </w:tcPr>
          <w:p w14:paraId="6D457266" w14:textId="77777777" w:rsidR="00302A0B" w:rsidRPr="00302A0B" w:rsidRDefault="00302A0B" w:rsidP="00F80434">
            <w:pPr>
              <w:spacing w:after="0"/>
            </w:pPr>
            <w:r>
              <w:t> </w:t>
            </w:r>
          </w:p>
        </w:tc>
        <w:tc>
          <w:tcPr>
            <w:tcW w:w="789" w:type="dxa"/>
            <w:noWrap/>
            <w:hideMark/>
          </w:tcPr>
          <w:p w14:paraId="1C42B415" w14:textId="77777777" w:rsidR="00302A0B" w:rsidRPr="00302A0B" w:rsidRDefault="00302A0B" w:rsidP="00F80434">
            <w:pPr>
              <w:spacing w:after="0"/>
            </w:pPr>
            <w:r>
              <w:t>142b</w:t>
            </w:r>
          </w:p>
        </w:tc>
        <w:tc>
          <w:tcPr>
            <w:tcW w:w="1767" w:type="dxa"/>
            <w:hideMark/>
          </w:tcPr>
          <w:p w14:paraId="46035B60" w14:textId="77777777" w:rsidR="00302A0B" w:rsidRPr="00302A0B" w:rsidRDefault="00302A0B" w:rsidP="00F80434">
            <w:pPr>
              <w:spacing w:after="0"/>
            </w:pPr>
            <w:r>
              <w:t>Homemaker</w:t>
            </w:r>
          </w:p>
        </w:tc>
      </w:tr>
      <w:tr w:rsidR="00302A0B" w:rsidRPr="00302A0B" w14:paraId="6D4C6A8D" w14:textId="77777777" w:rsidTr="00F80434">
        <w:trPr>
          <w:cantSplit/>
        </w:trPr>
        <w:tc>
          <w:tcPr>
            <w:tcW w:w="1980" w:type="dxa"/>
            <w:hideMark/>
          </w:tcPr>
          <w:p w14:paraId="57C091E6" w14:textId="77777777" w:rsidR="00302A0B" w:rsidRPr="00302A0B" w:rsidRDefault="00302A0B" w:rsidP="00F80434">
            <w:pPr>
              <w:spacing w:after="0"/>
            </w:pPr>
            <w:r>
              <w:t> </w:t>
            </w:r>
          </w:p>
        </w:tc>
        <w:tc>
          <w:tcPr>
            <w:tcW w:w="992" w:type="dxa"/>
            <w:hideMark/>
          </w:tcPr>
          <w:p w14:paraId="11AA170C" w14:textId="77777777" w:rsidR="00302A0B" w:rsidRPr="00302A0B" w:rsidRDefault="00302A0B" w:rsidP="00F80434">
            <w:pPr>
              <w:spacing w:after="0"/>
            </w:pPr>
            <w:r>
              <w:t> </w:t>
            </w:r>
          </w:p>
        </w:tc>
        <w:tc>
          <w:tcPr>
            <w:tcW w:w="4678" w:type="dxa"/>
            <w:hideMark/>
          </w:tcPr>
          <w:p w14:paraId="4542EFD1" w14:textId="77777777" w:rsidR="00302A0B" w:rsidRPr="00302A0B" w:rsidRDefault="00302A0B" w:rsidP="00F80434">
            <w:pPr>
              <w:spacing w:after="0"/>
            </w:pPr>
            <w:r>
              <w:t> </w:t>
            </w:r>
          </w:p>
        </w:tc>
        <w:tc>
          <w:tcPr>
            <w:tcW w:w="789" w:type="dxa"/>
            <w:noWrap/>
            <w:hideMark/>
          </w:tcPr>
          <w:p w14:paraId="33F6F134" w14:textId="77777777" w:rsidR="00302A0B" w:rsidRPr="00302A0B" w:rsidRDefault="00302A0B" w:rsidP="00F80434">
            <w:pPr>
              <w:spacing w:after="0"/>
            </w:pPr>
            <w:r>
              <w:t>140</w:t>
            </w:r>
          </w:p>
        </w:tc>
        <w:tc>
          <w:tcPr>
            <w:tcW w:w="1767" w:type="dxa"/>
            <w:hideMark/>
          </w:tcPr>
          <w:p w14:paraId="23902E49" w14:textId="77777777" w:rsidR="00302A0B" w:rsidRPr="00302A0B" w:rsidRDefault="00302A0B" w:rsidP="00F80434">
            <w:pPr>
              <w:spacing w:after="0"/>
            </w:pPr>
            <w:r>
              <w:t>Conscript, in alternative service</w:t>
            </w:r>
          </w:p>
        </w:tc>
      </w:tr>
      <w:tr w:rsidR="00302A0B" w:rsidRPr="00302A0B" w14:paraId="1E6CBBA7" w14:textId="77777777" w:rsidTr="00F80434">
        <w:trPr>
          <w:cantSplit/>
        </w:trPr>
        <w:tc>
          <w:tcPr>
            <w:tcW w:w="1980" w:type="dxa"/>
            <w:hideMark/>
          </w:tcPr>
          <w:p w14:paraId="27A0A0BB" w14:textId="77777777" w:rsidR="00302A0B" w:rsidRPr="00302A0B" w:rsidRDefault="00302A0B" w:rsidP="00F80434">
            <w:pPr>
              <w:spacing w:after="0"/>
            </w:pPr>
            <w:r>
              <w:t> </w:t>
            </w:r>
          </w:p>
        </w:tc>
        <w:tc>
          <w:tcPr>
            <w:tcW w:w="992" w:type="dxa"/>
            <w:hideMark/>
          </w:tcPr>
          <w:p w14:paraId="5842E300" w14:textId="77777777" w:rsidR="00302A0B" w:rsidRPr="00302A0B" w:rsidRDefault="00302A0B" w:rsidP="00F80434">
            <w:pPr>
              <w:spacing w:after="0"/>
            </w:pPr>
            <w:r>
              <w:t> </w:t>
            </w:r>
          </w:p>
        </w:tc>
        <w:tc>
          <w:tcPr>
            <w:tcW w:w="4678" w:type="dxa"/>
            <w:hideMark/>
          </w:tcPr>
          <w:p w14:paraId="190B5244" w14:textId="77777777" w:rsidR="00302A0B" w:rsidRPr="00302A0B" w:rsidRDefault="00302A0B" w:rsidP="00F80434">
            <w:pPr>
              <w:spacing w:after="0"/>
            </w:pPr>
            <w:r>
              <w:t> </w:t>
            </w:r>
          </w:p>
        </w:tc>
        <w:tc>
          <w:tcPr>
            <w:tcW w:w="789" w:type="dxa"/>
            <w:noWrap/>
            <w:hideMark/>
          </w:tcPr>
          <w:p w14:paraId="625FB751" w14:textId="77777777" w:rsidR="00302A0B" w:rsidRPr="00302A0B" w:rsidRDefault="00302A0B" w:rsidP="00F80434">
            <w:pPr>
              <w:spacing w:after="0"/>
            </w:pPr>
            <w:r>
              <w:t>OTH</w:t>
            </w:r>
          </w:p>
        </w:tc>
        <w:tc>
          <w:tcPr>
            <w:tcW w:w="1767" w:type="dxa"/>
            <w:hideMark/>
          </w:tcPr>
          <w:p w14:paraId="0D089C9C" w14:textId="77777777" w:rsidR="00302A0B" w:rsidRPr="00302A0B" w:rsidRDefault="00302A0B" w:rsidP="00F80434">
            <w:pPr>
              <w:spacing w:after="0"/>
            </w:pPr>
            <w:r>
              <w:t>Other</w:t>
            </w:r>
          </w:p>
        </w:tc>
      </w:tr>
      <w:tr w:rsidR="00302A0B" w:rsidRPr="00302A0B" w14:paraId="4371A2B0" w14:textId="77777777" w:rsidTr="00F80434">
        <w:trPr>
          <w:cantSplit/>
        </w:trPr>
        <w:tc>
          <w:tcPr>
            <w:tcW w:w="1980" w:type="dxa"/>
            <w:hideMark/>
          </w:tcPr>
          <w:p w14:paraId="4C67CB3C" w14:textId="77777777" w:rsidR="00302A0B" w:rsidRPr="00302A0B" w:rsidRDefault="00302A0B" w:rsidP="00F80434">
            <w:pPr>
              <w:spacing w:after="0"/>
            </w:pPr>
            <w:r>
              <w:t>15&lt;= YX2;</w:t>
            </w:r>
          </w:p>
        </w:tc>
        <w:tc>
          <w:tcPr>
            <w:tcW w:w="992" w:type="dxa"/>
            <w:hideMark/>
          </w:tcPr>
          <w:p w14:paraId="44ECA745" w14:textId="77777777" w:rsidR="00302A0B" w:rsidRPr="00302A0B" w:rsidRDefault="00302A0B" w:rsidP="00F80434">
            <w:pPr>
              <w:spacing w:after="0"/>
            </w:pPr>
            <w:r>
              <w:t>YA7</w:t>
            </w:r>
          </w:p>
        </w:tc>
        <w:tc>
          <w:tcPr>
            <w:tcW w:w="4678" w:type="dxa"/>
            <w:hideMark/>
          </w:tcPr>
          <w:p w14:paraId="45D9E02D" w14:textId="77777777" w:rsidR="00302A0B" w:rsidRPr="00302A0B" w:rsidRDefault="00302A0B" w:rsidP="00F80434">
            <w:pPr>
              <w:spacing w:after="0"/>
            </w:pPr>
            <w:r>
              <w:t>Is /Y0/ currently enrolled in a general education school, vocational school or university?</w:t>
            </w:r>
          </w:p>
        </w:tc>
        <w:tc>
          <w:tcPr>
            <w:tcW w:w="789" w:type="dxa"/>
            <w:noWrap/>
            <w:hideMark/>
          </w:tcPr>
          <w:p w14:paraId="5279FD95" w14:textId="77777777" w:rsidR="00302A0B" w:rsidRPr="00302A0B" w:rsidRDefault="00302A0B" w:rsidP="00F80434">
            <w:pPr>
              <w:spacing w:after="0"/>
            </w:pPr>
            <w:r>
              <w:t>1</w:t>
            </w:r>
          </w:p>
        </w:tc>
        <w:tc>
          <w:tcPr>
            <w:tcW w:w="1767" w:type="dxa"/>
            <w:hideMark/>
          </w:tcPr>
          <w:p w14:paraId="2D0211CD" w14:textId="77777777" w:rsidR="00302A0B" w:rsidRPr="00302A0B" w:rsidRDefault="00302A0B" w:rsidP="00F80434">
            <w:pPr>
              <w:spacing w:after="0"/>
            </w:pPr>
            <w:r>
              <w:t>Yes</w:t>
            </w:r>
          </w:p>
        </w:tc>
      </w:tr>
      <w:tr w:rsidR="00302A0B" w:rsidRPr="00302A0B" w14:paraId="2C454C42" w14:textId="77777777" w:rsidTr="00F80434">
        <w:trPr>
          <w:cantSplit/>
        </w:trPr>
        <w:tc>
          <w:tcPr>
            <w:tcW w:w="1980" w:type="dxa"/>
            <w:hideMark/>
          </w:tcPr>
          <w:p w14:paraId="797B2322" w14:textId="77777777" w:rsidR="00302A0B" w:rsidRPr="00302A0B" w:rsidRDefault="00302A0B" w:rsidP="00F80434">
            <w:pPr>
              <w:spacing w:after="0"/>
            </w:pPr>
            <w:r>
              <w:t> </w:t>
            </w:r>
          </w:p>
        </w:tc>
        <w:tc>
          <w:tcPr>
            <w:tcW w:w="992" w:type="dxa"/>
            <w:hideMark/>
          </w:tcPr>
          <w:p w14:paraId="03FFD075" w14:textId="77777777" w:rsidR="00302A0B" w:rsidRPr="00302A0B" w:rsidRDefault="00302A0B" w:rsidP="00F80434">
            <w:pPr>
              <w:spacing w:after="0"/>
            </w:pPr>
            <w:r>
              <w:t> </w:t>
            </w:r>
          </w:p>
        </w:tc>
        <w:tc>
          <w:tcPr>
            <w:tcW w:w="4678" w:type="dxa"/>
            <w:hideMark/>
          </w:tcPr>
          <w:p w14:paraId="07ECCAC9" w14:textId="77777777" w:rsidR="00302A0B" w:rsidRPr="00302A0B" w:rsidRDefault="00302A0B" w:rsidP="00F80434">
            <w:pPr>
              <w:spacing w:after="0"/>
            </w:pPr>
            <w:r>
              <w:t> </w:t>
            </w:r>
          </w:p>
        </w:tc>
        <w:tc>
          <w:tcPr>
            <w:tcW w:w="789" w:type="dxa"/>
            <w:noWrap/>
            <w:hideMark/>
          </w:tcPr>
          <w:p w14:paraId="222C2FED" w14:textId="77777777" w:rsidR="00302A0B" w:rsidRPr="00302A0B" w:rsidRDefault="00302A0B" w:rsidP="00F80434">
            <w:pPr>
              <w:spacing w:after="0"/>
            </w:pPr>
            <w:r>
              <w:t>2</w:t>
            </w:r>
          </w:p>
        </w:tc>
        <w:tc>
          <w:tcPr>
            <w:tcW w:w="1767" w:type="dxa"/>
            <w:hideMark/>
          </w:tcPr>
          <w:p w14:paraId="143765B3" w14:textId="77777777" w:rsidR="00302A0B" w:rsidRPr="00302A0B" w:rsidRDefault="00302A0B" w:rsidP="00F80434">
            <w:pPr>
              <w:spacing w:after="0"/>
            </w:pPr>
            <w:r>
              <w:t>No</w:t>
            </w:r>
          </w:p>
        </w:tc>
      </w:tr>
      <w:tr w:rsidR="00302A0B" w:rsidRPr="00302A0B" w14:paraId="000638EE" w14:textId="77777777" w:rsidTr="00F80434">
        <w:trPr>
          <w:cantSplit/>
        </w:trPr>
        <w:tc>
          <w:tcPr>
            <w:tcW w:w="1980" w:type="dxa"/>
            <w:hideMark/>
          </w:tcPr>
          <w:p w14:paraId="798B5DB5" w14:textId="77777777" w:rsidR="00302A0B" w:rsidRPr="00302A0B" w:rsidRDefault="00302A0B" w:rsidP="00F80434">
            <w:pPr>
              <w:spacing w:after="0"/>
              <w:rPr>
                <w:b/>
                <w:bCs/>
              </w:rPr>
            </w:pPr>
            <w:r>
              <w:rPr>
                <w:b/>
              </w:rPr>
              <w:t>Hide: ESUBX=34 (new household)</w:t>
            </w:r>
          </w:p>
        </w:tc>
        <w:tc>
          <w:tcPr>
            <w:tcW w:w="992" w:type="dxa"/>
            <w:hideMark/>
          </w:tcPr>
          <w:p w14:paraId="7296F1DF" w14:textId="77777777" w:rsidR="00302A0B" w:rsidRPr="00302A0B" w:rsidRDefault="00302A0B" w:rsidP="00F80434">
            <w:pPr>
              <w:spacing w:after="0"/>
            </w:pPr>
            <w:r>
              <w:t>BA1</w:t>
            </w:r>
          </w:p>
        </w:tc>
        <w:tc>
          <w:tcPr>
            <w:tcW w:w="4678" w:type="dxa"/>
            <w:hideMark/>
          </w:tcPr>
          <w:p w14:paraId="23C9E170" w14:textId="77777777" w:rsidR="00302A0B" w:rsidRPr="00302A0B" w:rsidRDefault="00302A0B" w:rsidP="00F80434">
            <w:pPr>
              <w:spacing w:after="0"/>
            </w:pPr>
            <w:r>
              <w:t>Is /Y0/ a new member in the household?</w:t>
            </w:r>
          </w:p>
        </w:tc>
        <w:tc>
          <w:tcPr>
            <w:tcW w:w="789" w:type="dxa"/>
            <w:noWrap/>
            <w:hideMark/>
          </w:tcPr>
          <w:p w14:paraId="12DA4F0C" w14:textId="77777777" w:rsidR="00302A0B" w:rsidRPr="00302A0B" w:rsidRDefault="00302A0B" w:rsidP="00F80434">
            <w:pPr>
              <w:spacing w:after="0"/>
            </w:pPr>
            <w:r>
              <w:t>1</w:t>
            </w:r>
          </w:p>
        </w:tc>
        <w:tc>
          <w:tcPr>
            <w:tcW w:w="1767" w:type="dxa"/>
            <w:hideMark/>
          </w:tcPr>
          <w:p w14:paraId="5C172C2A" w14:textId="77777777" w:rsidR="00302A0B" w:rsidRPr="00302A0B" w:rsidRDefault="00302A0B" w:rsidP="00F80434">
            <w:pPr>
              <w:spacing w:after="0"/>
            </w:pPr>
            <w:r>
              <w:t>Yes</w:t>
            </w:r>
          </w:p>
        </w:tc>
      </w:tr>
      <w:tr w:rsidR="00302A0B" w:rsidRPr="00302A0B" w14:paraId="2227A5CB" w14:textId="77777777" w:rsidTr="00F80434">
        <w:trPr>
          <w:cantSplit/>
        </w:trPr>
        <w:tc>
          <w:tcPr>
            <w:tcW w:w="1980" w:type="dxa"/>
            <w:hideMark/>
          </w:tcPr>
          <w:p w14:paraId="09C2A4A2" w14:textId="77777777" w:rsidR="00302A0B" w:rsidRPr="00302A0B" w:rsidRDefault="00302A0B" w:rsidP="00F80434">
            <w:pPr>
              <w:spacing w:after="0"/>
            </w:pPr>
            <w:r>
              <w:t> </w:t>
            </w:r>
          </w:p>
        </w:tc>
        <w:tc>
          <w:tcPr>
            <w:tcW w:w="992" w:type="dxa"/>
            <w:hideMark/>
          </w:tcPr>
          <w:p w14:paraId="0B3287BD" w14:textId="77777777" w:rsidR="00302A0B" w:rsidRPr="00302A0B" w:rsidRDefault="00302A0B" w:rsidP="00F80434">
            <w:pPr>
              <w:spacing w:after="0"/>
            </w:pPr>
            <w:r>
              <w:t> </w:t>
            </w:r>
          </w:p>
        </w:tc>
        <w:tc>
          <w:tcPr>
            <w:tcW w:w="4678" w:type="dxa"/>
            <w:hideMark/>
          </w:tcPr>
          <w:p w14:paraId="2C8E173A" w14:textId="77777777" w:rsidR="00302A0B" w:rsidRPr="00302A0B" w:rsidRDefault="00302A0B" w:rsidP="00F80434">
            <w:pPr>
              <w:spacing w:after="0"/>
            </w:pPr>
            <w:r>
              <w:t> </w:t>
            </w:r>
          </w:p>
        </w:tc>
        <w:tc>
          <w:tcPr>
            <w:tcW w:w="789" w:type="dxa"/>
            <w:noWrap/>
            <w:hideMark/>
          </w:tcPr>
          <w:p w14:paraId="621DCAE1" w14:textId="77777777" w:rsidR="00302A0B" w:rsidRPr="00302A0B" w:rsidRDefault="00302A0B" w:rsidP="00F80434">
            <w:pPr>
              <w:spacing w:after="0"/>
            </w:pPr>
            <w:r>
              <w:t>2</w:t>
            </w:r>
          </w:p>
        </w:tc>
        <w:tc>
          <w:tcPr>
            <w:tcW w:w="1767" w:type="dxa"/>
            <w:hideMark/>
          </w:tcPr>
          <w:p w14:paraId="2BFCF3F4" w14:textId="77777777" w:rsidR="00302A0B" w:rsidRPr="00302A0B" w:rsidRDefault="00302A0B" w:rsidP="00F80434">
            <w:pPr>
              <w:spacing w:after="0"/>
            </w:pPr>
            <w:r>
              <w:t>No</w:t>
            </w:r>
          </w:p>
        </w:tc>
      </w:tr>
      <w:tr w:rsidR="00302A0B" w:rsidRPr="00302A0B" w14:paraId="7A293529" w14:textId="77777777" w:rsidTr="00F80434">
        <w:trPr>
          <w:cantSplit/>
        </w:trPr>
        <w:tc>
          <w:tcPr>
            <w:tcW w:w="1980" w:type="dxa"/>
            <w:hideMark/>
          </w:tcPr>
          <w:p w14:paraId="66102187" w14:textId="77777777" w:rsidR="00302A0B" w:rsidRPr="00302A0B" w:rsidRDefault="00302A0B" w:rsidP="00F80434">
            <w:pPr>
              <w:spacing w:after="0"/>
            </w:pPr>
            <w:r>
              <w:t xml:space="preserve">Display if </w:t>
            </w:r>
            <w:proofErr w:type="spellStart"/>
            <w:r>
              <w:t>vanus</w:t>
            </w:r>
            <w:proofErr w:type="spellEnd"/>
            <w:r>
              <w:t>(</w:t>
            </w:r>
            <w:proofErr w:type="spellStart"/>
            <w:r>
              <w:t>kysitluse</w:t>
            </w:r>
            <w:proofErr w:type="spellEnd"/>
            <w:r>
              <w:t xml:space="preserve"> </w:t>
            </w:r>
            <w:proofErr w:type="spellStart"/>
            <w:r>
              <w:t>ajal</w:t>
            </w:r>
            <w:proofErr w:type="spellEnd"/>
            <w:r>
              <w:t>)&lt;3</w:t>
            </w:r>
          </w:p>
        </w:tc>
        <w:tc>
          <w:tcPr>
            <w:tcW w:w="992" w:type="dxa"/>
            <w:hideMark/>
          </w:tcPr>
          <w:p w14:paraId="13E32E82" w14:textId="77777777" w:rsidR="00302A0B" w:rsidRPr="00302A0B" w:rsidRDefault="00302A0B" w:rsidP="00F80434">
            <w:pPr>
              <w:spacing w:after="0"/>
            </w:pPr>
            <w:r>
              <w:t>BA2</w:t>
            </w:r>
          </w:p>
        </w:tc>
        <w:tc>
          <w:tcPr>
            <w:tcW w:w="4678" w:type="dxa"/>
            <w:hideMark/>
          </w:tcPr>
          <w:p w14:paraId="0D7BEB60" w14:textId="77777777" w:rsidR="00302A0B" w:rsidRPr="00302A0B" w:rsidRDefault="00302A0B" w:rsidP="00F80434">
            <w:pPr>
              <w:spacing w:after="0"/>
            </w:pPr>
            <w:r>
              <w:t>Was /Y0/ born into the household?</w:t>
            </w:r>
          </w:p>
        </w:tc>
        <w:tc>
          <w:tcPr>
            <w:tcW w:w="789" w:type="dxa"/>
            <w:noWrap/>
            <w:hideMark/>
          </w:tcPr>
          <w:p w14:paraId="6601738D" w14:textId="77777777" w:rsidR="00302A0B" w:rsidRPr="00302A0B" w:rsidRDefault="00302A0B" w:rsidP="00F80434">
            <w:pPr>
              <w:spacing w:after="0"/>
            </w:pPr>
            <w:r>
              <w:t>1</w:t>
            </w:r>
          </w:p>
        </w:tc>
        <w:tc>
          <w:tcPr>
            <w:tcW w:w="1767" w:type="dxa"/>
            <w:hideMark/>
          </w:tcPr>
          <w:p w14:paraId="60BAD278" w14:textId="77777777" w:rsidR="00302A0B" w:rsidRPr="00302A0B" w:rsidRDefault="00302A0B" w:rsidP="00F80434">
            <w:pPr>
              <w:spacing w:after="0"/>
            </w:pPr>
            <w:r>
              <w:t>Yes</w:t>
            </w:r>
          </w:p>
        </w:tc>
      </w:tr>
      <w:tr w:rsidR="00302A0B" w:rsidRPr="00302A0B" w14:paraId="398DF6E1" w14:textId="77777777" w:rsidTr="00F80434">
        <w:trPr>
          <w:cantSplit/>
        </w:trPr>
        <w:tc>
          <w:tcPr>
            <w:tcW w:w="1980" w:type="dxa"/>
            <w:hideMark/>
          </w:tcPr>
          <w:p w14:paraId="19E9517F" w14:textId="77777777" w:rsidR="00302A0B" w:rsidRPr="00302A0B" w:rsidRDefault="00302A0B" w:rsidP="00F80434">
            <w:pPr>
              <w:spacing w:after="0"/>
            </w:pPr>
            <w:r>
              <w:t> </w:t>
            </w:r>
          </w:p>
        </w:tc>
        <w:tc>
          <w:tcPr>
            <w:tcW w:w="992" w:type="dxa"/>
            <w:hideMark/>
          </w:tcPr>
          <w:p w14:paraId="26E82252" w14:textId="77777777" w:rsidR="00302A0B" w:rsidRPr="00302A0B" w:rsidRDefault="00302A0B" w:rsidP="00F80434">
            <w:pPr>
              <w:spacing w:after="0"/>
            </w:pPr>
            <w:r>
              <w:t> </w:t>
            </w:r>
          </w:p>
        </w:tc>
        <w:tc>
          <w:tcPr>
            <w:tcW w:w="4678" w:type="dxa"/>
            <w:hideMark/>
          </w:tcPr>
          <w:p w14:paraId="32796B92" w14:textId="77777777" w:rsidR="00302A0B" w:rsidRPr="00302A0B" w:rsidRDefault="00302A0B" w:rsidP="00F80434">
            <w:pPr>
              <w:spacing w:after="0"/>
            </w:pPr>
            <w:r>
              <w:t> </w:t>
            </w:r>
          </w:p>
        </w:tc>
        <w:tc>
          <w:tcPr>
            <w:tcW w:w="789" w:type="dxa"/>
            <w:noWrap/>
            <w:hideMark/>
          </w:tcPr>
          <w:p w14:paraId="77209A53" w14:textId="77777777" w:rsidR="00302A0B" w:rsidRPr="00302A0B" w:rsidRDefault="00302A0B" w:rsidP="00F80434">
            <w:pPr>
              <w:spacing w:after="0"/>
            </w:pPr>
            <w:r>
              <w:t>2</w:t>
            </w:r>
          </w:p>
        </w:tc>
        <w:tc>
          <w:tcPr>
            <w:tcW w:w="1767" w:type="dxa"/>
            <w:hideMark/>
          </w:tcPr>
          <w:p w14:paraId="38CD5DA3" w14:textId="77777777" w:rsidR="00302A0B" w:rsidRPr="00302A0B" w:rsidRDefault="00302A0B" w:rsidP="00F80434">
            <w:pPr>
              <w:spacing w:after="0"/>
            </w:pPr>
            <w:r>
              <w:t>No</w:t>
            </w:r>
          </w:p>
        </w:tc>
      </w:tr>
      <w:tr w:rsidR="00302A0B" w:rsidRPr="00302A0B" w14:paraId="2BC7DCCB" w14:textId="77777777" w:rsidTr="00F80434">
        <w:trPr>
          <w:cantSplit/>
        </w:trPr>
        <w:tc>
          <w:tcPr>
            <w:tcW w:w="1980" w:type="dxa"/>
            <w:hideMark/>
          </w:tcPr>
          <w:p w14:paraId="1644E637" w14:textId="77777777" w:rsidR="00302A0B" w:rsidRPr="00302A0B" w:rsidRDefault="00302A0B" w:rsidP="00F80434">
            <w:pPr>
              <w:spacing w:after="0"/>
            </w:pPr>
            <w:r>
              <w:t>Hide if BA2=1</w:t>
            </w:r>
          </w:p>
        </w:tc>
        <w:tc>
          <w:tcPr>
            <w:tcW w:w="992" w:type="dxa"/>
            <w:hideMark/>
          </w:tcPr>
          <w:p w14:paraId="6C40829A" w14:textId="7E2E9961" w:rsidR="00302A0B" w:rsidRPr="00302A0B" w:rsidRDefault="00302A0B" w:rsidP="00F80434">
            <w:pPr>
              <w:spacing w:after="0"/>
            </w:pPr>
            <w:r>
              <w:t>BA7</w:t>
            </w:r>
            <w:r w:rsidR="00732A58">
              <w:t>A</w:t>
            </w:r>
          </w:p>
        </w:tc>
        <w:tc>
          <w:tcPr>
            <w:tcW w:w="4678" w:type="dxa"/>
            <w:hideMark/>
          </w:tcPr>
          <w:p w14:paraId="01DF37C0" w14:textId="77777777" w:rsidR="00302A0B" w:rsidRPr="00E07702" w:rsidRDefault="00E07702" w:rsidP="00E07702">
            <w:pPr>
              <w:spacing w:after="160" w:line="259" w:lineRule="auto"/>
              <w:rPr>
                <w:rFonts w:cstheme="minorBidi"/>
                <w:szCs w:val="20"/>
              </w:rPr>
            </w:pPr>
            <w:r>
              <w:t xml:space="preserve">Did /Y0/ (/YX2/) spend the whole last year abroad, in hospital, in the army or another institution? </w:t>
            </w:r>
          </w:p>
        </w:tc>
        <w:tc>
          <w:tcPr>
            <w:tcW w:w="789" w:type="dxa"/>
            <w:noWrap/>
            <w:hideMark/>
          </w:tcPr>
          <w:p w14:paraId="6B6A6025" w14:textId="77777777" w:rsidR="00302A0B" w:rsidRPr="00302A0B" w:rsidRDefault="00302A0B" w:rsidP="00F80434">
            <w:pPr>
              <w:spacing w:after="0"/>
            </w:pPr>
            <w:r>
              <w:t>1</w:t>
            </w:r>
          </w:p>
        </w:tc>
        <w:tc>
          <w:tcPr>
            <w:tcW w:w="1767" w:type="dxa"/>
            <w:hideMark/>
          </w:tcPr>
          <w:p w14:paraId="6AF74967" w14:textId="77777777" w:rsidR="00302A0B" w:rsidRPr="00302A0B" w:rsidRDefault="00302A0B" w:rsidP="00F80434">
            <w:pPr>
              <w:spacing w:after="0"/>
            </w:pPr>
            <w:r>
              <w:t>Yes</w:t>
            </w:r>
          </w:p>
        </w:tc>
      </w:tr>
      <w:tr w:rsidR="00302A0B" w:rsidRPr="00302A0B" w14:paraId="069C1775" w14:textId="77777777" w:rsidTr="00F80434">
        <w:trPr>
          <w:cantSplit/>
        </w:trPr>
        <w:tc>
          <w:tcPr>
            <w:tcW w:w="1980" w:type="dxa"/>
            <w:hideMark/>
          </w:tcPr>
          <w:p w14:paraId="2D6E32A3" w14:textId="77777777" w:rsidR="00302A0B" w:rsidRPr="00302A0B" w:rsidRDefault="00302A0B" w:rsidP="00F80434">
            <w:pPr>
              <w:spacing w:after="0"/>
            </w:pPr>
          </w:p>
        </w:tc>
        <w:tc>
          <w:tcPr>
            <w:tcW w:w="992" w:type="dxa"/>
            <w:hideMark/>
          </w:tcPr>
          <w:p w14:paraId="7799575A" w14:textId="77777777" w:rsidR="00302A0B" w:rsidRPr="00302A0B" w:rsidRDefault="00302A0B" w:rsidP="00F80434">
            <w:pPr>
              <w:spacing w:after="0"/>
            </w:pPr>
            <w:r>
              <w:t> </w:t>
            </w:r>
          </w:p>
        </w:tc>
        <w:tc>
          <w:tcPr>
            <w:tcW w:w="4678" w:type="dxa"/>
            <w:hideMark/>
          </w:tcPr>
          <w:p w14:paraId="50B9041E" w14:textId="77777777" w:rsidR="00302A0B" w:rsidRPr="00302A0B" w:rsidRDefault="00302A0B" w:rsidP="00F80434">
            <w:pPr>
              <w:spacing w:after="0"/>
            </w:pPr>
            <w:r>
              <w:t> </w:t>
            </w:r>
          </w:p>
        </w:tc>
        <w:tc>
          <w:tcPr>
            <w:tcW w:w="789" w:type="dxa"/>
            <w:noWrap/>
            <w:hideMark/>
          </w:tcPr>
          <w:p w14:paraId="64DFC671" w14:textId="77777777" w:rsidR="00302A0B" w:rsidRPr="00302A0B" w:rsidRDefault="00302A0B" w:rsidP="00F80434">
            <w:pPr>
              <w:spacing w:after="0"/>
            </w:pPr>
            <w:r>
              <w:t>2</w:t>
            </w:r>
          </w:p>
        </w:tc>
        <w:tc>
          <w:tcPr>
            <w:tcW w:w="1767" w:type="dxa"/>
            <w:hideMark/>
          </w:tcPr>
          <w:p w14:paraId="77CCCB31" w14:textId="77777777" w:rsidR="00302A0B" w:rsidRPr="00302A0B" w:rsidRDefault="00302A0B" w:rsidP="00F80434">
            <w:pPr>
              <w:spacing w:after="0"/>
            </w:pPr>
            <w:r>
              <w:t>No</w:t>
            </w:r>
          </w:p>
        </w:tc>
      </w:tr>
      <w:tr w:rsidR="00302A0B" w:rsidRPr="00302A0B" w14:paraId="0E2F9AFF" w14:textId="77777777" w:rsidTr="00F80434">
        <w:trPr>
          <w:cantSplit/>
        </w:trPr>
        <w:tc>
          <w:tcPr>
            <w:tcW w:w="1980" w:type="dxa"/>
            <w:hideMark/>
          </w:tcPr>
          <w:p w14:paraId="2D3C9256" w14:textId="77777777" w:rsidR="00302A0B" w:rsidRPr="00302A0B" w:rsidRDefault="00302A0B" w:rsidP="00F80434">
            <w:pPr>
              <w:spacing w:after="0"/>
            </w:pPr>
            <w:r>
              <w:lastRenderedPageBreak/>
              <w:t>Always display;</w:t>
            </w:r>
          </w:p>
        </w:tc>
        <w:tc>
          <w:tcPr>
            <w:tcW w:w="992" w:type="dxa"/>
            <w:hideMark/>
          </w:tcPr>
          <w:p w14:paraId="07C6B4E1" w14:textId="77777777" w:rsidR="00302A0B" w:rsidRPr="00302A0B" w:rsidRDefault="00302A0B" w:rsidP="00F80434">
            <w:pPr>
              <w:spacing w:after="0"/>
            </w:pPr>
            <w:r>
              <w:t>BA4</w:t>
            </w:r>
          </w:p>
        </w:tc>
        <w:tc>
          <w:tcPr>
            <w:tcW w:w="4678" w:type="dxa"/>
            <w:hideMark/>
          </w:tcPr>
          <w:p w14:paraId="6D15C1B9" w14:textId="77777777" w:rsidR="00302A0B" w:rsidRPr="00302A0B" w:rsidRDefault="00302A0B" w:rsidP="00F80434">
            <w:pPr>
              <w:spacing w:after="0"/>
            </w:pPr>
            <w:r>
              <w:t>Did /Y0/ participate in ESS betwee</w:t>
            </w:r>
            <w:r w:rsidR="00A86BBF">
              <w:t>n February and</w:t>
            </w:r>
            <w:r>
              <w:t xml:space="preserve"> May last year?</w:t>
            </w:r>
          </w:p>
        </w:tc>
        <w:tc>
          <w:tcPr>
            <w:tcW w:w="789" w:type="dxa"/>
            <w:noWrap/>
            <w:hideMark/>
          </w:tcPr>
          <w:p w14:paraId="76B5D9EE" w14:textId="77777777" w:rsidR="00302A0B" w:rsidRPr="00302A0B" w:rsidRDefault="00302A0B" w:rsidP="00F80434">
            <w:pPr>
              <w:spacing w:after="0"/>
            </w:pPr>
            <w:r>
              <w:t>1</w:t>
            </w:r>
          </w:p>
        </w:tc>
        <w:tc>
          <w:tcPr>
            <w:tcW w:w="1767" w:type="dxa"/>
            <w:hideMark/>
          </w:tcPr>
          <w:p w14:paraId="397665E3" w14:textId="77777777" w:rsidR="00302A0B" w:rsidRPr="00302A0B" w:rsidRDefault="00302A0B" w:rsidP="00F80434">
            <w:pPr>
              <w:spacing w:after="0"/>
            </w:pPr>
            <w:r>
              <w:t>Yes</w:t>
            </w:r>
          </w:p>
        </w:tc>
      </w:tr>
      <w:tr w:rsidR="00302A0B" w:rsidRPr="00302A0B" w14:paraId="4F127EF5" w14:textId="77777777" w:rsidTr="00F80434">
        <w:trPr>
          <w:cantSplit/>
        </w:trPr>
        <w:tc>
          <w:tcPr>
            <w:tcW w:w="1980" w:type="dxa"/>
            <w:hideMark/>
          </w:tcPr>
          <w:p w14:paraId="5359E0D5" w14:textId="77777777" w:rsidR="00302A0B" w:rsidRPr="00302A0B" w:rsidRDefault="00302A0B" w:rsidP="00F80434">
            <w:pPr>
              <w:spacing w:after="0"/>
            </w:pPr>
            <w:r>
              <w:t> </w:t>
            </w:r>
          </w:p>
        </w:tc>
        <w:tc>
          <w:tcPr>
            <w:tcW w:w="992" w:type="dxa"/>
            <w:hideMark/>
          </w:tcPr>
          <w:p w14:paraId="3A132E0F" w14:textId="77777777" w:rsidR="00302A0B" w:rsidRPr="00302A0B" w:rsidRDefault="00302A0B" w:rsidP="00F80434">
            <w:pPr>
              <w:spacing w:after="0"/>
            </w:pPr>
            <w:r>
              <w:t> </w:t>
            </w:r>
          </w:p>
        </w:tc>
        <w:tc>
          <w:tcPr>
            <w:tcW w:w="4678" w:type="dxa"/>
            <w:hideMark/>
          </w:tcPr>
          <w:p w14:paraId="0CDAD7C2" w14:textId="77777777" w:rsidR="00302A0B" w:rsidRPr="00302A0B" w:rsidRDefault="00302A0B" w:rsidP="00F80434">
            <w:pPr>
              <w:spacing w:after="0"/>
            </w:pPr>
            <w:r>
              <w:t> </w:t>
            </w:r>
          </w:p>
        </w:tc>
        <w:tc>
          <w:tcPr>
            <w:tcW w:w="789" w:type="dxa"/>
            <w:noWrap/>
            <w:hideMark/>
          </w:tcPr>
          <w:p w14:paraId="4293ECF1" w14:textId="77777777" w:rsidR="00302A0B" w:rsidRPr="00302A0B" w:rsidRDefault="00302A0B" w:rsidP="00F80434">
            <w:pPr>
              <w:spacing w:after="0"/>
            </w:pPr>
            <w:r>
              <w:t>2</w:t>
            </w:r>
          </w:p>
        </w:tc>
        <w:tc>
          <w:tcPr>
            <w:tcW w:w="1767" w:type="dxa"/>
            <w:hideMark/>
          </w:tcPr>
          <w:p w14:paraId="3FF5AD9F" w14:textId="77777777" w:rsidR="00302A0B" w:rsidRPr="00302A0B" w:rsidRDefault="00302A0B" w:rsidP="00F80434">
            <w:pPr>
              <w:spacing w:after="0"/>
            </w:pPr>
            <w:r>
              <w:t>No</w:t>
            </w:r>
          </w:p>
        </w:tc>
      </w:tr>
      <w:tr w:rsidR="00302A0B" w:rsidRPr="00302A0B" w14:paraId="0DBCBD89" w14:textId="77777777" w:rsidTr="00F80434">
        <w:trPr>
          <w:cantSplit/>
        </w:trPr>
        <w:tc>
          <w:tcPr>
            <w:tcW w:w="1980" w:type="dxa"/>
            <w:hideMark/>
          </w:tcPr>
          <w:p w14:paraId="139D60D0" w14:textId="77777777" w:rsidR="00302A0B" w:rsidRPr="00302A0B" w:rsidRDefault="00302A0B" w:rsidP="00F80434">
            <w:pPr>
              <w:spacing w:after="0"/>
            </w:pPr>
            <w:r>
              <w:t>Y&gt;1</w:t>
            </w:r>
          </w:p>
        </w:tc>
        <w:tc>
          <w:tcPr>
            <w:tcW w:w="992" w:type="dxa"/>
            <w:hideMark/>
          </w:tcPr>
          <w:p w14:paraId="1797BCF1" w14:textId="77777777" w:rsidR="00302A0B" w:rsidRPr="00302A0B" w:rsidRDefault="00302A0B" w:rsidP="00F80434">
            <w:pPr>
              <w:spacing w:after="0"/>
            </w:pPr>
            <w:r>
              <w:t>YB</w:t>
            </w:r>
          </w:p>
        </w:tc>
        <w:tc>
          <w:tcPr>
            <w:tcW w:w="4678" w:type="dxa"/>
            <w:hideMark/>
          </w:tcPr>
          <w:p w14:paraId="333837ED" w14:textId="77777777" w:rsidR="00302A0B" w:rsidRPr="00302A0B" w:rsidRDefault="00B64214" w:rsidP="00F80434">
            <w:pPr>
              <w:spacing w:after="0"/>
            </w:pPr>
            <w:r>
              <w:rPr>
                <w:b/>
              </w:rPr>
              <w:t>HOUSEHOLD RELATIONS</w:t>
            </w:r>
            <w:r w:rsidR="00302A0B">
              <w:br/>
              <w:t>Next we will ask about relations of kinship in the household.</w:t>
            </w:r>
            <w:r w:rsidR="00302A0B">
              <w:br/>
              <w:t>To continue, click the button “Save and continue”.</w:t>
            </w:r>
          </w:p>
        </w:tc>
        <w:tc>
          <w:tcPr>
            <w:tcW w:w="789" w:type="dxa"/>
            <w:noWrap/>
            <w:hideMark/>
          </w:tcPr>
          <w:p w14:paraId="0EC658CA" w14:textId="77777777" w:rsidR="00302A0B" w:rsidRPr="00302A0B" w:rsidRDefault="00302A0B" w:rsidP="00F80434">
            <w:pPr>
              <w:spacing w:after="0"/>
            </w:pPr>
            <w:r>
              <w:t> </w:t>
            </w:r>
          </w:p>
        </w:tc>
        <w:tc>
          <w:tcPr>
            <w:tcW w:w="1767" w:type="dxa"/>
            <w:hideMark/>
          </w:tcPr>
          <w:p w14:paraId="6A49011E" w14:textId="77777777" w:rsidR="00302A0B" w:rsidRPr="00302A0B" w:rsidRDefault="00302A0B" w:rsidP="00F80434">
            <w:pPr>
              <w:spacing w:after="0"/>
            </w:pPr>
            <w:r>
              <w:t> </w:t>
            </w:r>
          </w:p>
        </w:tc>
      </w:tr>
      <w:tr w:rsidR="00302A0B" w:rsidRPr="00302A0B" w14:paraId="5E8967C4" w14:textId="77777777" w:rsidTr="00F80434">
        <w:trPr>
          <w:cantSplit/>
        </w:trPr>
        <w:tc>
          <w:tcPr>
            <w:tcW w:w="1980" w:type="dxa"/>
            <w:hideMark/>
          </w:tcPr>
          <w:p w14:paraId="1CBFD7E2" w14:textId="77777777" w:rsidR="00302A0B" w:rsidRPr="00302A0B" w:rsidRDefault="00302A0B" w:rsidP="00F80434">
            <w:pPr>
              <w:spacing w:after="0"/>
            </w:pPr>
            <w:r>
              <w:t>Y&gt;1</w:t>
            </w:r>
          </w:p>
        </w:tc>
        <w:tc>
          <w:tcPr>
            <w:tcW w:w="992" w:type="dxa"/>
            <w:hideMark/>
          </w:tcPr>
          <w:p w14:paraId="06C9CBE7" w14:textId="77777777" w:rsidR="00302A0B" w:rsidRPr="00302A0B" w:rsidRDefault="00302A0B" w:rsidP="00F80434">
            <w:pPr>
              <w:spacing w:after="0"/>
            </w:pPr>
            <w:r>
              <w:t>YB1</w:t>
            </w:r>
          </w:p>
        </w:tc>
        <w:tc>
          <w:tcPr>
            <w:tcW w:w="4678" w:type="dxa"/>
            <w:hideMark/>
          </w:tcPr>
          <w:p w14:paraId="06A00562" w14:textId="77777777" w:rsidR="00302A0B" w:rsidRPr="00302A0B" w:rsidRDefault="00302A0B" w:rsidP="00F80434">
            <w:pPr>
              <w:spacing w:after="0"/>
            </w:pPr>
            <w:r>
              <w:t>We are asking about the relations of /Y0 (YX2) in column 2/ with the following persons:</w:t>
            </w:r>
            <w:r>
              <w:br/>
              <w:t>Who is /Y0 (YX2) in column 2/ to /Y0 (YX2) in column 1/?</w:t>
            </w:r>
          </w:p>
        </w:tc>
        <w:tc>
          <w:tcPr>
            <w:tcW w:w="789" w:type="dxa"/>
            <w:noWrap/>
            <w:hideMark/>
          </w:tcPr>
          <w:p w14:paraId="43FB3760" w14:textId="77777777" w:rsidR="00302A0B" w:rsidRPr="00302A0B" w:rsidRDefault="00302A0B" w:rsidP="00F80434">
            <w:pPr>
              <w:spacing w:after="0"/>
            </w:pPr>
            <w:r>
              <w:t>01</w:t>
            </w:r>
          </w:p>
        </w:tc>
        <w:tc>
          <w:tcPr>
            <w:tcW w:w="1767" w:type="dxa"/>
            <w:hideMark/>
          </w:tcPr>
          <w:p w14:paraId="17882F40" w14:textId="77777777" w:rsidR="00302A0B" w:rsidRPr="00302A0B" w:rsidRDefault="00302A0B" w:rsidP="00F80434">
            <w:pPr>
              <w:spacing w:after="0"/>
            </w:pPr>
            <w:r>
              <w:t>Spouse / partner</w:t>
            </w:r>
          </w:p>
        </w:tc>
      </w:tr>
      <w:tr w:rsidR="00302A0B" w:rsidRPr="00302A0B" w14:paraId="59E2E41B" w14:textId="77777777" w:rsidTr="00F80434">
        <w:trPr>
          <w:cantSplit/>
        </w:trPr>
        <w:tc>
          <w:tcPr>
            <w:tcW w:w="1980" w:type="dxa"/>
            <w:hideMark/>
          </w:tcPr>
          <w:p w14:paraId="585EA8E9" w14:textId="77777777" w:rsidR="00302A0B" w:rsidRPr="00302A0B" w:rsidRDefault="00302A0B" w:rsidP="00F80434">
            <w:pPr>
              <w:spacing w:after="0"/>
            </w:pPr>
            <w:r>
              <w:t> </w:t>
            </w:r>
          </w:p>
        </w:tc>
        <w:tc>
          <w:tcPr>
            <w:tcW w:w="992" w:type="dxa"/>
            <w:hideMark/>
          </w:tcPr>
          <w:p w14:paraId="4282E343" w14:textId="77777777" w:rsidR="00302A0B" w:rsidRPr="00302A0B" w:rsidRDefault="00302A0B" w:rsidP="00F80434">
            <w:pPr>
              <w:spacing w:after="0"/>
            </w:pPr>
            <w:r>
              <w:t> </w:t>
            </w:r>
          </w:p>
        </w:tc>
        <w:tc>
          <w:tcPr>
            <w:tcW w:w="4678" w:type="dxa"/>
            <w:hideMark/>
          </w:tcPr>
          <w:p w14:paraId="32555B68" w14:textId="77777777" w:rsidR="00302A0B" w:rsidRPr="00302A0B" w:rsidRDefault="00302A0B" w:rsidP="00F80434">
            <w:pPr>
              <w:spacing w:after="0"/>
            </w:pPr>
            <w:r>
              <w:t> </w:t>
            </w:r>
          </w:p>
        </w:tc>
        <w:tc>
          <w:tcPr>
            <w:tcW w:w="789" w:type="dxa"/>
            <w:noWrap/>
            <w:hideMark/>
          </w:tcPr>
          <w:p w14:paraId="0FA06500" w14:textId="77777777" w:rsidR="00302A0B" w:rsidRPr="00302A0B" w:rsidRDefault="00302A0B" w:rsidP="00F80434">
            <w:pPr>
              <w:spacing w:after="0"/>
            </w:pPr>
            <w:r>
              <w:t>02</w:t>
            </w:r>
          </w:p>
        </w:tc>
        <w:tc>
          <w:tcPr>
            <w:tcW w:w="1767" w:type="dxa"/>
            <w:hideMark/>
          </w:tcPr>
          <w:p w14:paraId="174F57AA" w14:textId="77777777" w:rsidR="00302A0B" w:rsidRPr="00302A0B" w:rsidRDefault="00302A0B" w:rsidP="00F80434">
            <w:pPr>
              <w:spacing w:after="0"/>
            </w:pPr>
            <w:r>
              <w:t>Child (incl. adopted)</w:t>
            </w:r>
          </w:p>
        </w:tc>
      </w:tr>
      <w:tr w:rsidR="00302A0B" w:rsidRPr="00302A0B" w14:paraId="6A48DFC3" w14:textId="77777777" w:rsidTr="00F80434">
        <w:trPr>
          <w:cantSplit/>
        </w:trPr>
        <w:tc>
          <w:tcPr>
            <w:tcW w:w="1980" w:type="dxa"/>
            <w:hideMark/>
          </w:tcPr>
          <w:p w14:paraId="7055C75B" w14:textId="77777777" w:rsidR="00302A0B" w:rsidRPr="00302A0B" w:rsidRDefault="00302A0B" w:rsidP="00F80434">
            <w:pPr>
              <w:spacing w:after="0"/>
            </w:pPr>
            <w:r>
              <w:t> </w:t>
            </w:r>
          </w:p>
        </w:tc>
        <w:tc>
          <w:tcPr>
            <w:tcW w:w="992" w:type="dxa"/>
            <w:hideMark/>
          </w:tcPr>
          <w:p w14:paraId="25CDEF50" w14:textId="77777777" w:rsidR="00302A0B" w:rsidRPr="00302A0B" w:rsidRDefault="00302A0B" w:rsidP="00F80434">
            <w:pPr>
              <w:spacing w:after="0"/>
            </w:pPr>
            <w:r>
              <w:t> </w:t>
            </w:r>
          </w:p>
        </w:tc>
        <w:tc>
          <w:tcPr>
            <w:tcW w:w="4678" w:type="dxa"/>
            <w:hideMark/>
          </w:tcPr>
          <w:p w14:paraId="68629046" w14:textId="77777777" w:rsidR="00302A0B" w:rsidRPr="00302A0B" w:rsidRDefault="00302A0B" w:rsidP="00F80434">
            <w:pPr>
              <w:spacing w:after="0"/>
            </w:pPr>
            <w:r>
              <w:t> </w:t>
            </w:r>
          </w:p>
        </w:tc>
        <w:tc>
          <w:tcPr>
            <w:tcW w:w="789" w:type="dxa"/>
            <w:noWrap/>
            <w:hideMark/>
          </w:tcPr>
          <w:p w14:paraId="2845C0D2" w14:textId="77777777" w:rsidR="00302A0B" w:rsidRPr="00302A0B" w:rsidRDefault="00302A0B" w:rsidP="00F80434">
            <w:pPr>
              <w:spacing w:after="0"/>
            </w:pPr>
            <w:r>
              <w:t>03</w:t>
            </w:r>
          </w:p>
        </w:tc>
        <w:tc>
          <w:tcPr>
            <w:tcW w:w="1767" w:type="dxa"/>
            <w:hideMark/>
          </w:tcPr>
          <w:p w14:paraId="170307A4" w14:textId="77777777" w:rsidR="00302A0B" w:rsidRPr="00302A0B" w:rsidRDefault="00302A0B" w:rsidP="00F80434">
            <w:pPr>
              <w:spacing w:after="0"/>
            </w:pPr>
            <w:r>
              <w:t>Foster child (incl. partner’s/spouse’s child who is not a biological child)</w:t>
            </w:r>
          </w:p>
        </w:tc>
      </w:tr>
      <w:tr w:rsidR="00302A0B" w:rsidRPr="00302A0B" w14:paraId="7CBC079E" w14:textId="77777777" w:rsidTr="00F80434">
        <w:trPr>
          <w:cantSplit/>
        </w:trPr>
        <w:tc>
          <w:tcPr>
            <w:tcW w:w="1980" w:type="dxa"/>
            <w:hideMark/>
          </w:tcPr>
          <w:p w14:paraId="08BD3D18" w14:textId="77777777" w:rsidR="00302A0B" w:rsidRPr="00302A0B" w:rsidRDefault="00302A0B" w:rsidP="00F80434">
            <w:pPr>
              <w:spacing w:after="0"/>
            </w:pPr>
            <w:r>
              <w:t> </w:t>
            </w:r>
          </w:p>
        </w:tc>
        <w:tc>
          <w:tcPr>
            <w:tcW w:w="992" w:type="dxa"/>
            <w:hideMark/>
          </w:tcPr>
          <w:p w14:paraId="5EDD81DB" w14:textId="77777777" w:rsidR="00302A0B" w:rsidRPr="00302A0B" w:rsidRDefault="00302A0B" w:rsidP="00F80434">
            <w:pPr>
              <w:spacing w:after="0"/>
            </w:pPr>
            <w:r>
              <w:t> </w:t>
            </w:r>
          </w:p>
        </w:tc>
        <w:tc>
          <w:tcPr>
            <w:tcW w:w="4678" w:type="dxa"/>
            <w:hideMark/>
          </w:tcPr>
          <w:p w14:paraId="72CB9AFA" w14:textId="77777777" w:rsidR="00302A0B" w:rsidRPr="00302A0B" w:rsidRDefault="00302A0B" w:rsidP="00F80434">
            <w:pPr>
              <w:spacing w:after="0"/>
            </w:pPr>
            <w:r>
              <w:t> </w:t>
            </w:r>
          </w:p>
        </w:tc>
        <w:tc>
          <w:tcPr>
            <w:tcW w:w="789" w:type="dxa"/>
            <w:noWrap/>
            <w:hideMark/>
          </w:tcPr>
          <w:p w14:paraId="080562A8" w14:textId="77777777" w:rsidR="00302A0B" w:rsidRPr="00302A0B" w:rsidRDefault="00302A0B" w:rsidP="00F80434">
            <w:pPr>
              <w:spacing w:after="0"/>
            </w:pPr>
            <w:r>
              <w:t>04</w:t>
            </w:r>
          </w:p>
        </w:tc>
        <w:tc>
          <w:tcPr>
            <w:tcW w:w="1767" w:type="dxa"/>
            <w:hideMark/>
          </w:tcPr>
          <w:p w14:paraId="51A687FE" w14:textId="77777777" w:rsidR="00302A0B" w:rsidRPr="00302A0B" w:rsidRDefault="00302A0B" w:rsidP="00F80434">
            <w:pPr>
              <w:spacing w:after="0"/>
            </w:pPr>
            <w:r>
              <w:t>Parent</w:t>
            </w:r>
          </w:p>
        </w:tc>
      </w:tr>
      <w:tr w:rsidR="00302A0B" w:rsidRPr="00302A0B" w14:paraId="4D0CC599" w14:textId="77777777" w:rsidTr="00F80434">
        <w:trPr>
          <w:cantSplit/>
        </w:trPr>
        <w:tc>
          <w:tcPr>
            <w:tcW w:w="1980" w:type="dxa"/>
            <w:hideMark/>
          </w:tcPr>
          <w:p w14:paraId="547D2B43" w14:textId="77777777" w:rsidR="00302A0B" w:rsidRPr="00302A0B" w:rsidRDefault="00302A0B" w:rsidP="00F80434">
            <w:pPr>
              <w:spacing w:after="0"/>
            </w:pPr>
            <w:r>
              <w:t> </w:t>
            </w:r>
          </w:p>
        </w:tc>
        <w:tc>
          <w:tcPr>
            <w:tcW w:w="992" w:type="dxa"/>
            <w:hideMark/>
          </w:tcPr>
          <w:p w14:paraId="60F194B6" w14:textId="77777777" w:rsidR="00302A0B" w:rsidRPr="00302A0B" w:rsidRDefault="00302A0B" w:rsidP="00F80434">
            <w:pPr>
              <w:spacing w:after="0"/>
            </w:pPr>
            <w:r>
              <w:t> </w:t>
            </w:r>
          </w:p>
        </w:tc>
        <w:tc>
          <w:tcPr>
            <w:tcW w:w="4678" w:type="dxa"/>
            <w:hideMark/>
          </w:tcPr>
          <w:p w14:paraId="2EE2EF1F" w14:textId="77777777" w:rsidR="00302A0B" w:rsidRPr="00302A0B" w:rsidRDefault="00302A0B" w:rsidP="00F80434">
            <w:pPr>
              <w:spacing w:after="0"/>
            </w:pPr>
            <w:r>
              <w:t> </w:t>
            </w:r>
          </w:p>
        </w:tc>
        <w:tc>
          <w:tcPr>
            <w:tcW w:w="789" w:type="dxa"/>
            <w:noWrap/>
            <w:hideMark/>
          </w:tcPr>
          <w:p w14:paraId="52FC4C68" w14:textId="77777777" w:rsidR="00302A0B" w:rsidRPr="00302A0B" w:rsidRDefault="00302A0B" w:rsidP="00F80434">
            <w:pPr>
              <w:spacing w:after="0"/>
            </w:pPr>
            <w:r>
              <w:t>05</w:t>
            </w:r>
          </w:p>
        </w:tc>
        <w:tc>
          <w:tcPr>
            <w:tcW w:w="1767" w:type="dxa"/>
            <w:hideMark/>
          </w:tcPr>
          <w:p w14:paraId="340C0AF2" w14:textId="77777777" w:rsidR="00302A0B" w:rsidRPr="00302A0B" w:rsidRDefault="00302A0B" w:rsidP="00F80434">
            <w:pPr>
              <w:spacing w:after="0"/>
            </w:pPr>
            <w:r>
              <w:t>Foster parent (incl. for partner’s/spouse’s child who is not a biological child)</w:t>
            </w:r>
          </w:p>
        </w:tc>
      </w:tr>
      <w:tr w:rsidR="00302A0B" w:rsidRPr="00302A0B" w14:paraId="7CC26E57" w14:textId="77777777" w:rsidTr="00F80434">
        <w:trPr>
          <w:cantSplit/>
        </w:trPr>
        <w:tc>
          <w:tcPr>
            <w:tcW w:w="1980" w:type="dxa"/>
            <w:hideMark/>
          </w:tcPr>
          <w:p w14:paraId="7E0556B2" w14:textId="77777777" w:rsidR="00302A0B" w:rsidRPr="00302A0B" w:rsidRDefault="00302A0B" w:rsidP="00F80434">
            <w:pPr>
              <w:spacing w:after="0"/>
            </w:pPr>
            <w:r>
              <w:t> </w:t>
            </w:r>
          </w:p>
        </w:tc>
        <w:tc>
          <w:tcPr>
            <w:tcW w:w="992" w:type="dxa"/>
            <w:hideMark/>
          </w:tcPr>
          <w:p w14:paraId="2DDBDBE2" w14:textId="77777777" w:rsidR="00302A0B" w:rsidRPr="00302A0B" w:rsidRDefault="00302A0B" w:rsidP="00F80434">
            <w:pPr>
              <w:spacing w:after="0"/>
            </w:pPr>
            <w:r>
              <w:t> </w:t>
            </w:r>
          </w:p>
        </w:tc>
        <w:tc>
          <w:tcPr>
            <w:tcW w:w="4678" w:type="dxa"/>
            <w:hideMark/>
          </w:tcPr>
          <w:p w14:paraId="668F3242" w14:textId="77777777" w:rsidR="00302A0B" w:rsidRPr="00302A0B" w:rsidRDefault="00302A0B" w:rsidP="00F80434">
            <w:pPr>
              <w:spacing w:after="0"/>
            </w:pPr>
            <w:r>
              <w:t> </w:t>
            </w:r>
          </w:p>
        </w:tc>
        <w:tc>
          <w:tcPr>
            <w:tcW w:w="789" w:type="dxa"/>
            <w:noWrap/>
            <w:hideMark/>
          </w:tcPr>
          <w:p w14:paraId="1E8800EB" w14:textId="77777777" w:rsidR="00302A0B" w:rsidRPr="00302A0B" w:rsidRDefault="00302A0B" w:rsidP="00F80434">
            <w:pPr>
              <w:spacing w:after="0"/>
            </w:pPr>
            <w:r>
              <w:t>06</w:t>
            </w:r>
          </w:p>
        </w:tc>
        <w:tc>
          <w:tcPr>
            <w:tcW w:w="1767" w:type="dxa"/>
            <w:hideMark/>
          </w:tcPr>
          <w:p w14:paraId="62980346" w14:textId="77777777" w:rsidR="00302A0B" w:rsidRPr="00302A0B" w:rsidRDefault="00302A0B" w:rsidP="00F80434">
            <w:pPr>
              <w:spacing w:after="0"/>
            </w:pPr>
            <w:r>
              <w:t>Grandparent (incl. grandparent’s spouse/partner who is not a biological grandparent)</w:t>
            </w:r>
            <w:r>
              <w:cr/>
            </w:r>
            <w:r>
              <w:br/>
            </w:r>
          </w:p>
        </w:tc>
      </w:tr>
      <w:tr w:rsidR="00302A0B" w:rsidRPr="00302A0B" w14:paraId="1BF67483" w14:textId="77777777" w:rsidTr="00F80434">
        <w:trPr>
          <w:cantSplit/>
        </w:trPr>
        <w:tc>
          <w:tcPr>
            <w:tcW w:w="1980" w:type="dxa"/>
            <w:hideMark/>
          </w:tcPr>
          <w:p w14:paraId="4A0FFE9C" w14:textId="77777777" w:rsidR="00302A0B" w:rsidRPr="00302A0B" w:rsidRDefault="00302A0B" w:rsidP="00F80434">
            <w:pPr>
              <w:spacing w:after="0"/>
            </w:pPr>
            <w:r>
              <w:t> </w:t>
            </w:r>
          </w:p>
        </w:tc>
        <w:tc>
          <w:tcPr>
            <w:tcW w:w="992" w:type="dxa"/>
            <w:hideMark/>
          </w:tcPr>
          <w:p w14:paraId="62A77C03" w14:textId="77777777" w:rsidR="00302A0B" w:rsidRPr="00302A0B" w:rsidRDefault="00302A0B" w:rsidP="00F80434">
            <w:pPr>
              <w:spacing w:after="0"/>
            </w:pPr>
            <w:r>
              <w:t> </w:t>
            </w:r>
          </w:p>
        </w:tc>
        <w:tc>
          <w:tcPr>
            <w:tcW w:w="4678" w:type="dxa"/>
            <w:hideMark/>
          </w:tcPr>
          <w:p w14:paraId="4E4D7B05" w14:textId="77777777" w:rsidR="00302A0B" w:rsidRPr="00302A0B" w:rsidRDefault="00302A0B" w:rsidP="00F80434">
            <w:pPr>
              <w:spacing w:after="0"/>
            </w:pPr>
            <w:r>
              <w:t> </w:t>
            </w:r>
          </w:p>
        </w:tc>
        <w:tc>
          <w:tcPr>
            <w:tcW w:w="789" w:type="dxa"/>
            <w:noWrap/>
            <w:hideMark/>
          </w:tcPr>
          <w:p w14:paraId="0D75594B" w14:textId="77777777" w:rsidR="00302A0B" w:rsidRPr="00302A0B" w:rsidRDefault="00302A0B" w:rsidP="00F80434">
            <w:pPr>
              <w:spacing w:after="0"/>
            </w:pPr>
            <w:r>
              <w:t>07</w:t>
            </w:r>
          </w:p>
        </w:tc>
        <w:tc>
          <w:tcPr>
            <w:tcW w:w="1767" w:type="dxa"/>
            <w:hideMark/>
          </w:tcPr>
          <w:p w14:paraId="69EF49FE" w14:textId="77777777" w:rsidR="00302A0B" w:rsidRPr="00302A0B" w:rsidRDefault="00302A0B" w:rsidP="00F80434">
            <w:pPr>
              <w:spacing w:after="0"/>
            </w:pPr>
            <w:r>
              <w:t xml:space="preserve">Grandchild (incl. adopted or a spouse’s/partner’s grandchild who is not a biological grandchild) </w:t>
            </w:r>
            <w:r>
              <w:cr/>
            </w:r>
            <w:r>
              <w:br/>
            </w:r>
          </w:p>
        </w:tc>
      </w:tr>
      <w:tr w:rsidR="00302A0B" w:rsidRPr="00302A0B" w14:paraId="15127D34" w14:textId="77777777" w:rsidTr="00F80434">
        <w:trPr>
          <w:cantSplit/>
        </w:trPr>
        <w:tc>
          <w:tcPr>
            <w:tcW w:w="1980" w:type="dxa"/>
            <w:hideMark/>
          </w:tcPr>
          <w:p w14:paraId="58E073E5" w14:textId="77777777" w:rsidR="00302A0B" w:rsidRPr="00302A0B" w:rsidRDefault="00302A0B" w:rsidP="00F80434">
            <w:pPr>
              <w:spacing w:after="0"/>
            </w:pPr>
            <w:r>
              <w:t> </w:t>
            </w:r>
          </w:p>
        </w:tc>
        <w:tc>
          <w:tcPr>
            <w:tcW w:w="992" w:type="dxa"/>
            <w:hideMark/>
          </w:tcPr>
          <w:p w14:paraId="35CAFBC6" w14:textId="77777777" w:rsidR="00302A0B" w:rsidRPr="00302A0B" w:rsidRDefault="00302A0B" w:rsidP="00F80434">
            <w:pPr>
              <w:spacing w:after="0"/>
            </w:pPr>
            <w:r>
              <w:t> </w:t>
            </w:r>
          </w:p>
        </w:tc>
        <w:tc>
          <w:tcPr>
            <w:tcW w:w="4678" w:type="dxa"/>
            <w:hideMark/>
          </w:tcPr>
          <w:p w14:paraId="47299DC4" w14:textId="77777777" w:rsidR="00302A0B" w:rsidRPr="00302A0B" w:rsidRDefault="00302A0B" w:rsidP="00F80434">
            <w:pPr>
              <w:spacing w:after="0"/>
            </w:pPr>
            <w:r>
              <w:t> </w:t>
            </w:r>
          </w:p>
        </w:tc>
        <w:tc>
          <w:tcPr>
            <w:tcW w:w="789" w:type="dxa"/>
            <w:noWrap/>
            <w:hideMark/>
          </w:tcPr>
          <w:p w14:paraId="229642F2" w14:textId="77777777" w:rsidR="00302A0B" w:rsidRPr="00302A0B" w:rsidRDefault="00302A0B" w:rsidP="00F80434">
            <w:pPr>
              <w:spacing w:after="0"/>
            </w:pPr>
            <w:r>
              <w:t>08</w:t>
            </w:r>
          </w:p>
        </w:tc>
        <w:tc>
          <w:tcPr>
            <w:tcW w:w="1767" w:type="dxa"/>
            <w:hideMark/>
          </w:tcPr>
          <w:p w14:paraId="7992F01D" w14:textId="77777777" w:rsidR="00302A0B" w:rsidRPr="00302A0B" w:rsidRDefault="00302A0B" w:rsidP="00F80434">
            <w:pPr>
              <w:spacing w:after="0"/>
            </w:pPr>
            <w:r>
              <w:t>Daughter/son-in-law (incl. (foster) child’s spouse or partner)</w:t>
            </w:r>
          </w:p>
        </w:tc>
      </w:tr>
      <w:tr w:rsidR="00302A0B" w:rsidRPr="00302A0B" w14:paraId="7279BADF" w14:textId="77777777" w:rsidTr="00F80434">
        <w:trPr>
          <w:cantSplit/>
        </w:trPr>
        <w:tc>
          <w:tcPr>
            <w:tcW w:w="1980" w:type="dxa"/>
            <w:hideMark/>
          </w:tcPr>
          <w:p w14:paraId="0159E054" w14:textId="77777777" w:rsidR="00302A0B" w:rsidRPr="00302A0B" w:rsidRDefault="00302A0B" w:rsidP="00F80434">
            <w:pPr>
              <w:spacing w:after="0"/>
            </w:pPr>
            <w:r>
              <w:t> </w:t>
            </w:r>
          </w:p>
        </w:tc>
        <w:tc>
          <w:tcPr>
            <w:tcW w:w="992" w:type="dxa"/>
            <w:hideMark/>
          </w:tcPr>
          <w:p w14:paraId="6FFF9EF9" w14:textId="77777777" w:rsidR="00302A0B" w:rsidRPr="00302A0B" w:rsidRDefault="00302A0B" w:rsidP="00F80434">
            <w:pPr>
              <w:spacing w:after="0"/>
            </w:pPr>
            <w:r>
              <w:t> </w:t>
            </w:r>
          </w:p>
        </w:tc>
        <w:tc>
          <w:tcPr>
            <w:tcW w:w="4678" w:type="dxa"/>
            <w:hideMark/>
          </w:tcPr>
          <w:p w14:paraId="3C82B9F5" w14:textId="77777777" w:rsidR="00302A0B" w:rsidRPr="00302A0B" w:rsidRDefault="00302A0B" w:rsidP="00F80434">
            <w:pPr>
              <w:spacing w:after="0"/>
            </w:pPr>
            <w:r>
              <w:t> </w:t>
            </w:r>
          </w:p>
        </w:tc>
        <w:tc>
          <w:tcPr>
            <w:tcW w:w="789" w:type="dxa"/>
            <w:noWrap/>
            <w:hideMark/>
          </w:tcPr>
          <w:p w14:paraId="7E24C8FD" w14:textId="77777777" w:rsidR="00302A0B" w:rsidRPr="00302A0B" w:rsidRDefault="00302A0B" w:rsidP="00F80434">
            <w:pPr>
              <w:spacing w:after="0"/>
            </w:pPr>
            <w:r>
              <w:t>09</w:t>
            </w:r>
          </w:p>
        </w:tc>
        <w:tc>
          <w:tcPr>
            <w:tcW w:w="1767" w:type="dxa"/>
            <w:hideMark/>
          </w:tcPr>
          <w:p w14:paraId="643F7BB5" w14:textId="77777777" w:rsidR="00302A0B" w:rsidRPr="00302A0B" w:rsidRDefault="00302A0B" w:rsidP="00F80434">
            <w:pPr>
              <w:spacing w:after="0"/>
            </w:pPr>
            <w:r>
              <w:t>Mother/father-in-law (incl. spouse’s/partner’s (foster) parent)</w:t>
            </w:r>
          </w:p>
        </w:tc>
      </w:tr>
      <w:tr w:rsidR="00302A0B" w:rsidRPr="00302A0B" w14:paraId="46B0D384" w14:textId="77777777" w:rsidTr="00F80434">
        <w:trPr>
          <w:cantSplit/>
        </w:trPr>
        <w:tc>
          <w:tcPr>
            <w:tcW w:w="1980" w:type="dxa"/>
            <w:hideMark/>
          </w:tcPr>
          <w:p w14:paraId="43030156" w14:textId="77777777" w:rsidR="00302A0B" w:rsidRPr="00302A0B" w:rsidRDefault="00302A0B" w:rsidP="00F80434">
            <w:pPr>
              <w:spacing w:after="0"/>
            </w:pPr>
            <w:r>
              <w:t> </w:t>
            </w:r>
          </w:p>
        </w:tc>
        <w:tc>
          <w:tcPr>
            <w:tcW w:w="992" w:type="dxa"/>
            <w:hideMark/>
          </w:tcPr>
          <w:p w14:paraId="655711B0" w14:textId="77777777" w:rsidR="00302A0B" w:rsidRPr="00302A0B" w:rsidRDefault="00302A0B" w:rsidP="00F80434">
            <w:pPr>
              <w:spacing w:after="0"/>
            </w:pPr>
            <w:r>
              <w:t> </w:t>
            </w:r>
          </w:p>
        </w:tc>
        <w:tc>
          <w:tcPr>
            <w:tcW w:w="4678" w:type="dxa"/>
            <w:hideMark/>
          </w:tcPr>
          <w:p w14:paraId="584E77C9" w14:textId="77777777" w:rsidR="00302A0B" w:rsidRPr="00302A0B" w:rsidRDefault="00302A0B" w:rsidP="00F80434">
            <w:pPr>
              <w:spacing w:after="0"/>
            </w:pPr>
            <w:r>
              <w:t> </w:t>
            </w:r>
          </w:p>
        </w:tc>
        <w:tc>
          <w:tcPr>
            <w:tcW w:w="789" w:type="dxa"/>
            <w:noWrap/>
            <w:hideMark/>
          </w:tcPr>
          <w:p w14:paraId="5556349B" w14:textId="77777777" w:rsidR="00302A0B" w:rsidRPr="00302A0B" w:rsidRDefault="00302A0B" w:rsidP="00F80434">
            <w:pPr>
              <w:spacing w:after="0"/>
            </w:pPr>
            <w:r>
              <w:t>12</w:t>
            </w:r>
          </w:p>
        </w:tc>
        <w:tc>
          <w:tcPr>
            <w:tcW w:w="1767" w:type="dxa"/>
            <w:hideMark/>
          </w:tcPr>
          <w:p w14:paraId="672D0F4C" w14:textId="77777777" w:rsidR="00302A0B" w:rsidRPr="00302A0B" w:rsidRDefault="00302A0B" w:rsidP="00F80434">
            <w:pPr>
              <w:spacing w:after="0"/>
            </w:pPr>
            <w:r>
              <w:t>Sister/brother (incl. step sister/brother)</w:t>
            </w:r>
          </w:p>
        </w:tc>
      </w:tr>
      <w:tr w:rsidR="00302A0B" w:rsidRPr="00302A0B" w14:paraId="741FFBC2" w14:textId="77777777" w:rsidTr="00F80434">
        <w:trPr>
          <w:cantSplit/>
        </w:trPr>
        <w:tc>
          <w:tcPr>
            <w:tcW w:w="1980" w:type="dxa"/>
            <w:hideMark/>
          </w:tcPr>
          <w:p w14:paraId="08AF40EE" w14:textId="77777777" w:rsidR="00302A0B" w:rsidRPr="00302A0B" w:rsidRDefault="00302A0B" w:rsidP="00F80434">
            <w:pPr>
              <w:spacing w:after="0"/>
            </w:pPr>
            <w:r>
              <w:t> </w:t>
            </w:r>
          </w:p>
        </w:tc>
        <w:tc>
          <w:tcPr>
            <w:tcW w:w="992" w:type="dxa"/>
            <w:hideMark/>
          </w:tcPr>
          <w:p w14:paraId="465A92FF" w14:textId="77777777" w:rsidR="00302A0B" w:rsidRPr="00302A0B" w:rsidRDefault="00302A0B" w:rsidP="00F80434">
            <w:pPr>
              <w:spacing w:after="0"/>
            </w:pPr>
            <w:r>
              <w:t> </w:t>
            </w:r>
          </w:p>
        </w:tc>
        <w:tc>
          <w:tcPr>
            <w:tcW w:w="4678" w:type="dxa"/>
            <w:hideMark/>
          </w:tcPr>
          <w:p w14:paraId="1BC624BE" w14:textId="77777777" w:rsidR="00302A0B" w:rsidRPr="00302A0B" w:rsidRDefault="00302A0B" w:rsidP="00F80434">
            <w:pPr>
              <w:spacing w:after="0"/>
            </w:pPr>
            <w:r>
              <w:t> </w:t>
            </w:r>
          </w:p>
        </w:tc>
        <w:tc>
          <w:tcPr>
            <w:tcW w:w="789" w:type="dxa"/>
            <w:noWrap/>
            <w:hideMark/>
          </w:tcPr>
          <w:p w14:paraId="1B7C5A47" w14:textId="77777777" w:rsidR="00302A0B" w:rsidRPr="00302A0B" w:rsidRDefault="00302A0B" w:rsidP="00F80434">
            <w:pPr>
              <w:spacing w:after="0"/>
            </w:pPr>
            <w:r>
              <w:t>13</w:t>
            </w:r>
          </w:p>
        </w:tc>
        <w:tc>
          <w:tcPr>
            <w:tcW w:w="1767" w:type="dxa"/>
            <w:hideMark/>
          </w:tcPr>
          <w:p w14:paraId="0CA013B0" w14:textId="77777777" w:rsidR="00302A0B" w:rsidRPr="00302A0B" w:rsidRDefault="00302A0B" w:rsidP="00F80434">
            <w:pPr>
              <w:spacing w:after="0"/>
            </w:pPr>
            <w:r>
              <w:t>Other relative</w:t>
            </w:r>
          </w:p>
        </w:tc>
      </w:tr>
      <w:tr w:rsidR="00302A0B" w:rsidRPr="00302A0B" w14:paraId="36F01F61" w14:textId="77777777" w:rsidTr="00F80434">
        <w:trPr>
          <w:cantSplit/>
        </w:trPr>
        <w:tc>
          <w:tcPr>
            <w:tcW w:w="1980" w:type="dxa"/>
            <w:hideMark/>
          </w:tcPr>
          <w:p w14:paraId="0A0A43DB" w14:textId="77777777" w:rsidR="00302A0B" w:rsidRPr="00302A0B" w:rsidRDefault="00302A0B" w:rsidP="00F80434">
            <w:pPr>
              <w:spacing w:after="0"/>
            </w:pPr>
            <w:r>
              <w:t> </w:t>
            </w:r>
          </w:p>
        </w:tc>
        <w:tc>
          <w:tcPr>
            <w:tcW w:w="992" w:type="dxa"/>
            <w:hideMark/>
          </w:tcPr>
          <w:p w14:paraId="46D9DE22" w14:textId="77777777" w:rsidR="00302A0B" w:rsidRPr="00302A0B" w:rsidRDefault="00302A0B" w:rsidP="00F80434">
            <w:pPr>
              <w:spacing w:after="0"/>
            </w:pPr>
            <w:r>
              <w:t> </w:t>
            </w:r>
          </w:p>
        </w:tc>
        <w:tc>
          <w:tcPr>
            <w:tcW w:w="4678" w:type="dxa"/>
            <w:hideMark/>
          </w:tcPr>
          <w:p w14:paraId="2F2B9352" w14:textId="77777777" w:rsidR="00302A0B" w:rsidRPr="00302A0B" w:rsidRDefault="00302A0B" w:rsidP="00F80434">
            <w:pPr>
              <w:spacing w:after="0"/>
            </w:pPr>
            <w:r>
              <w:t> </w:t>
            </w:r>
          </w:p>
        </w:tc>
        <w:tc>
          <w:tcPr>
            <w:tcW w:w="789" w:type="dxa"/>
            <w:noWrap/>
            <w:hideMark/>
          </w:tcPr>
          <w:p w14:paraId="35BF89E1" w14:textId="77777777" w:rsidR="00302A0B" w:rsidRPr="00302A0B" w:rsidRDefault="00302A0B" w:rsidP="00F80434">
            <w:pPr>
              <w:spacing w:after="0"/>
            </w:pPr>
            <w:r>
              <w:t>15</w:t>
            </w:r>
          </w:p>
        </w:tc>
        <w:tc>
          <w:tcPr>
            <w:tcW w:w="1767" w:type="dxa"/>
            <w:hideMark/>
          </w:tcPr>
          <w:p w14:paraId="10195575" w14:textId="77777777" w:rsidR="00302A0B" w:rsidRPr="00302A0B" w:rsidRDefault="00302A0B" w:rsidP="00F80434">
            <w:pPr>
              <w:spacing w:after="0"/>
            </w:pPr>
            <w:r>
              <w:t>Other non-relative</w:t>
            </w:r>
          </w:p>
        </w:tc>
      </w:tr>
      <w:tr w:rsidR="00302A0B" w:rsidRPr="00302A0B" w14:paraId="15D0D1B4" w14:textId="77777777" w:rsidTr="00F80434">
        <w:trPr>
          <w:cantSplit/>
        </w:trPr>
        <w:tc>
          <w:tcPr>
            <w:tcW w:w="1980" w:type="dxa"/>
            <w:hideMark/>
          </w:tcPr>
          <w:p w14:paraId="34F096B8" w14:textId="77777777" w:rsidR="00302A0B" w:rsidRPr="00302A0B" w:rsidRDefault="00302A0B" w:rsidP="00F80434">
            <w:pPr>
              <w:spacing w:after="0"/>
            </w:pPr>
            <w:r>
              <w:lastRenderedPageBreak/>
              <w:t>always</w:t>
            </w:r>
          </w:p>
        </w:tc>
        <w:tc>
          <w:tcPr>
            <w:tcW w:w="992" w:type="dxa"/>
            <w:hideMark/>
          </w:tcPr>
          <w:p w14:paraId="0CD2D974" w14:textId="77777777" w:rsidR="00302A0B" w:rsidRPr="00302A0B" w:rsidRDefault="00302A0B" w:rsidP="00F80434">
            <w:pPr>
              <w:spacing w:after="0"/>
            </w:pPr>
            <w:r>
              <w:t>YC</w:t>
            </w:r>
          </w:p>
        </w:tc>
        <w:tc>
          <w:tcPr>
            <w:tcW w:w="4678" w:type="dxa"/>
            <w:hideMark/>
          </w:tcPr>
          <w:p w14:paraId="0FECEAFF" w14:textId="77777777" w:rsidR="00302A0B" w:rsidRPr="00302A0B" w:rsidRDefault="00302A0B" w:rsidP="00F80434">
            <w:pPr>
              <w:spacing w:after="0"/>
            </w:pPr>
            <w:r>
              <w:rPr>
                <w:b/>
              </w:rPr>
              <w:t>DEMOGRAPHIC DATA</w:t>
            </w:r>
            <w:r>
              <w:br/>
              <w:t>Next we will ask about demographic data.</w:t>
            </w:r>
          </w:p>
        </w:tc>
        <w:tc>
          <w:tcPr>
            <w:tcW w:w="789" w:type="dxa"/>
            <w:noWrap/>
            <w:hideMark/>
          </w:tcPr>
          <w:p w14:paraId="0EFFE06D" w14:textId="77777777" w:rsidR="00302A0B" w:rsidRPr="00302A0B" w:rsidRDefault="00302A0B" w:rsidP="00F80434">
            <w:pPr>
              <w:spacing w:after="0"/>
            </w:pPr>
            <w:r>
              <w:t> </w:t>
            </w:r>
          </w:p>
        </w:tc>
        <w:tc>
          <w:tcPr>
            <w:tcW w:w="1767" w:type="dxa"/>
            <w:hideMark/>
          </w:tcPr>
          <w:p w14:paraId="09517A63" w14:textId="77777777" w:rsidR="00302A0B" w:rsidRPr="00302A0B" w:rsidRDefault="00302A0B" w:rsidP="00F80434">
            <w:pPr>
              <w:spacing w:after="0"/>
            </w:pPr>
            <w:r>
              <w:t> </w:t>
            </w:r>
          </w:p>
        </w:tc>
      </w:tr>
      <w:tr w:rsidR="00302A0B" w:rsidRPr="00302A0B" w14:paraId="0CB29213" w14:textId="77777777" w:rsidTr="00F80434">
        <w:trPr>
          <w:cantSplit/>
        </w:trPr>
        <w:tc>
          <w:tcPr>
            <w:tcW w:w="1980" w:type="dxa"/>
            <w:hideMark/>
          </w:tcPr>
          <w:p w14:paraId="0709A08A" w14:textId="77777777" w:rsidR="00302A0B" w:rsidRPr="00302A0B" w:rsidRDefault="00302A0B" w:rsidP="00F80434">
            <w:pPr>
              <w:spacing w:after="0"/>
            </w:pPr>
            <w:r>
              <w:t>Always, may be pre-filled for repeat households, but can be corrected</w:t>
            </w:r>
          </w:p>
        </w:tc>
        <w:tc>
          <w:tcPr>
            <w:tcW w:w="992" w:type="dxa"/>
            <w:hideMark/>
          </w:tcPr>
          <w:p w14:paraId="17607FD0" w14:textId="77777777" w:rsidR="00302A0B" w:rsidRPr="00302A0B" w:rsidRDefault="00302A0B" w:rsidP="00F80434">
            <w:pPr>
              <w:spacing w:after="0"/>
            </w:pPr>
            <w:r>
              <w:t>YD20</w:t>
            </w:r>
          </w:p>
        </w:tc>
        <w:tc>
          <w:tcPr>
            <w:tcW w:w="4678" w:type="dxa"/>
            <w:hideMark/>
          </w:tcPr>
          <w:p w14:paraId="6C141272" w14:textId="77777777" w:rsidR="00302A0B" w:rsidRPr="00302A0B" w:rsidRDefault="00302A0B" w:rsidP="00F80434">
            <w:pPr>
              <w:spacing w:after="0"/>
            </w:pPr>
            <w:r>
              <w:t>What is the main language spoken in your home?</w:t>
            </w:r>
          </w:p>
        </w:tc>
        <w:tc>
          <w:tcPr>
            <w:tcW w:w="789" w:type="dxa"/>
            <w:noWrap/>
            <w:hideMark/>
          </w:tcPr>
          <w:p w14:paraId="59148EFB" w14:textId="77777777" w:rsidR="00302A0B" w:rsidRPr="00302A0B" w:rsidRDefault="00302A0B" w:rsidP="00F80434">
            <w:pPr>
              <w:spacing w:after="0"/>
            </w:pPr>
            <w:proofErr w:type="spellStart"/>
            <w:r>
              <w:t>est</w:t>
            </w:r>
            <w:proofErr w:type="spellEnd"/>
          </w:p>
        </w:tc>
        <w:tc>
          <w:tcPr>
            <w:tcW w:w="1767" w:type="dxa"/>
            <w:hideMark/>
          </w:tcPr>
          <w:p w14:paraId="04BE1EDC" w14:textId="77777777" w:rsidR="00302A0B" w:rsidRPr="00302A0B" w:rsidRDefault="00302A0B" w:rsidP="00F80434">
            <w:pPr>
              <w:spacing w:after="0"/>
            </w:pPr>
            <w:r>
              <w:t>Estonian</w:t>
            </w:r>
          </w:p>
        </w:tc>
      </w:tr>
      <w:tr w:rsidR="00302A0B" w:rsidRPr="00302A0B" w14:paraId="1365467E" w14:textId="77777777" w:rsidTr="00F80434">
        <w:trPr>
          <w:cantSplit/>
        </w:trPr>
        <w:tc>
          <w:tcPr>
            <w:tcW w:w="1980" w:type="dxa"/>
            <w:hideMark/>
          </w:tcPr>
          <w:p w14:paraId="399AA690" w14:textId="77777777" w:rsidR="00302A0B" w:rsidRPr="00302A0B" w:rsidRDefault="00302A0B" w:rsidP="00F80434">
            <w:pPr>
              <w:spacing w:after="0"/>
            </w:pPr>
            <w:r>
              <w:t> </w:t>
            </w:r>
          </w:p>
        </w:tc>
        <w:tc>
          <w:tcPr>
            <w:tcW w:w="992" w:type="dxa"/>
            <w:hideMark/>
          </w:tcPr>
          <w:p w14:paraId="7CF4BCF9" w14:textId="77777777" w:rsidR="00302A0B" w:rsidRPr="00302A0B" w:rsidRDefault="00302A0B" w:rsidP="00F80434">
            <w:pPr>
              <w:spacing w:after="0"/>
            </w:pPr>
            <w:r>
              <w:t> </w:t>
            </w:r>
          </w:p>
        </w:tc>
        <w:tc>
          <w:tcPr>
            <w:tcW w:w="4678" w:type="dxa"/>
            <w:hideMark/>
          </w:tcPr>
          <w:p w14:paraId="5402946B" w14:textId="77777777" w:rsidR="00302A0B" w:rsidRPr="00302A0B" w:rsidRDefault="00302A0B" w:rsidP="00F80434">
            <w:pPr>
              <w:spacing w:after="0"/>
            </w:pPr>
            <w:r>
              <w:t> </w:t>
            </w:r>
          </w:p>
        </w:tc>
        <w:tc>
          <w:tcPr>
            <w:tcW w:w="789" w:type="dxa"/>
            <w:noWrap/>
            <w:hideMark/>
          </w:tcPr>
          <w:p w14:paraId="02049F5F" w14:textId="77777777" w:rsidR="00302A0B" w:rsidRPr="00302A0B" w:rsidRDefault="00302A0B" w:rsidP="00F80434">
            <w:pPr>
              <w:spacing w:after="0"/>
            </w:pPr>
            <w:proofErr w:type="spellStart"/>
            <w:r>
              <w:t>rus</w:t>
            </w:r>
            <w:proofErr w:type="spellEnd"/>
          </w:p>
        </w:tc>
        <w:tc>
          <w:tcPr>
            <w:tcW w:w="1767" w:type="dxa"/>
            <w:hideMark/>
          </w:tcPr>
          <w:p w14:paraId="0662B278" w14:textId="77777777" w:rsidR="00302A0B" w:rsidRPr="00302A0B" w:rsidRDefault="00302A0B" w:rsidP="00F80434">
            <w:pPr>
              <w:spacing w:after="0"/>
            </w:pPr>
            <w:r>
              <w:t>Russian</w:t>
            </w:r>
          </w:p>
        </w:tc>
      </w:tr>
      <w:tr w:rsidR="00302A0B" w:rsidRPr="00302A0B" w14:paraId="1E9D8E97" w14:textId="77777777" w:rsidTr="00F80434">
        <w:trPr>
          <w:cantSplit/>
        </w:trPr>
        <w:tc>
          <w:tcPr>
            <w:tcW w:w="1980" w:type="dxa"/>
            <w:hideMark/>
          </w:tcPr>
          <w:p w14:paraId="2F4E1047" w14:textId="77777777" w:rsidR="00302A0B" w:rsidRPr="00302A0B" w:rsidRDefault="00302A0B" w:rsidP="00F80434">
            <w:pPr>
              <w:spacing w:after="0"/>
            </w:pPr>
            <w:r>
              <w:t> </w:t>
            </w:r>
          </w:p>
        </w:tc>
        <w:tc>
          <w:tcPr>
            <w:tcW w:w="992" w:type="dxa"/>
            <w:hideMark/>
          </w:tcPr>
          <w:p w14:paraId="60D34D71" w14:textId="77777777" w:rsidR="00302A0B" w:rsidRPr="00302A0B" w:rsidRDefault="00302A0B" w:rsidP="00F80434">
            <w:pPr>
              <w:spacing w:after="0"/>
            </w:pPr>
            <w:r>
              <w:t> </w:t>
            </w:r>
          </w:p>
        </w:tc>
        <w:tc>
          <w:tcPr>
            <w:tcW w:w="4678" w:type="dxa"/>
            <w:hideMark/>
          </w:tcPr>
          <w:p w14:paraId="254EE1D9" w14:textId="77777777" w:rsidR="00302A0B" w:rsidRPr="00302A0B" w:rsidRDefault="00302A0B" w:rsidP="00F80434">
            <w:pPr>
              <w:spacing w:after="0"/>
            </w:pPr>
            <w:r>
              <w:t> </w:t>
            </w:r>
          </w:p>
        </w:tc>
        <w:tc>
          <w:tcPr>
            <w:tcW w:w="789" w:type="dxa"/>
            <w:noWrap/>
            <w:hideMark/>
          </w:tcPr>
          <w:p w14:paraId="5E3B124E" w14:textId="77777777" w:rsidR="00302A0B" w:rsidRPr="00302A0B" w:rsidRDefault="00302A0B" w:rsidP="00F80434">
            <w:pPr>
              <w:spacing w:after="0"/>
            </w:pPr>
            <w:r>
              <w:t>OTH</w:t>
            </w:r>
          </w:p>
        </w:tc>
        <w:tc>
          <w:tcPr>
            <w:tcW w:w="1767" w:type="dxa"/>
            <w:hideMark/>
          </w:tcPr>
          <w:p w14:paraId="1B3A1753" w14:textId="77777777" w:rsidR="00302A0B" w:rsidRPr="00302A0B" w:rsidRDefault="00302A0B" w:rsidP="00F80434">
            <w:pPr>
              <w:spacing w:after="0"/>
            </w:pPr>
            <w:r>
              <w:t>Other</w:t>
            </w:r>
          </w:p>
        </w:tc>
      </w:tr>
      <w:tr w:rsidR="00302A0B" w:rsidRPr="00302A0B" w14:paraId="1E0016DF" w14:textId="77777777" w:rsidTr="00F80434">
        <w:trPr>
          <w:cantSplit/>
        </w:trPr>
        <w:tc>
          <w:tcPr>
            <w:tcW w:w="1980" w:type="dxa"/>
            <w:hideMark/>
          </w:tcPr>
          <w:p w14:paraId="1D73FC9E" w14:textId="77777777" w:rsidR="00302A0B" w:rsidRPr="00302A0B" w:rsidRDefault="00302A0B" w:rsidP="00F80434">
            <w:pPr>
              <w:spacing w:after="0"/>
            </w:pPr>
            <w:r>
              <w:t>YD20=OTH, may be pre-filled for repeat households, but can be corrected</w:t>
            </w:r>
          </w:p>
        </w:tc>
        <w:tc>
          <w:tcPr>
            <w:tcW w:w="992" w:type="dxa"/>
            <w:hideMark/>
          </w:tcPr>
          <w:p w14:paraId="05AEF100" w14:textId="77777777" w:rsidR="00302A0B" w:rsidRPr="00302A0B" w:rsidRDefault="00302A0B" w:rsidP="00F80434">
            <w:pPr>
              <w:spacing w:after="0"/>
            </w:pPr>
            <w:r>
              <w:t>YD20k</w:t>
            </w:r>
          </w:p>
        </w:tc>
        <w:tc>
          <w:tcPr>
            <w:tcW w:w="4678" w:type="dxa"/>
            <w:hideMark/>
          </w:tcPr>
          <w:p w14:paraId="236037F0" w14:textId="77777777" w:rsidR="00302A0B" w:rsidRPr="00302A0B" w:rsidRDefault="00302A0B" w:rsidP="00F80434">
            <w:pPr>
              <w:spacing w:after="0"/>
            </w:pPr>
            <w:r>
              <w:t>Choose language.</w:t>
            </w:r>
          </w:p>
        </w:tc>
        <w:tc>
          <w:tcPr>
            <w:tcW w:w="789" w:type="dxa"/>
            <w:noWrap/>
            <w:hideMark/>
          </w:tcPr>
          <w:p w14:paraId="3D4EA8BC" w14:textId="77777777" w:rsidR="00302A0B" w:rsidRPr="00302A0B" w:rsidRDefault="00302A0B" w:rsidP="00F80434">
            <w:pPr>
              <w:spacing w:after="0"/>
            </w:pPr>
            <w:r>
              <w:t> </w:t>
            </w:r>
          </w:p>
        </w:tc>
        <w:tc>
          <w:tcPr>
            <w:tcW w:w="1767" w:type="dxa"/>
            <w:hideMark/>
          </w:tcPr>
          <w:p w14:paraId="0DAC1721" w14:textId="77777777" w:rsidR="00302A0B" w:rsidRPr="00302A0B" w:rsidRDefault="00302A0B" w:rsidP="00F80434">
            <w:pPr>
              <w:spacing w:after="0"/>
            </w:pPr>
            <w:r>
              <w:t> </w:t>
            </w:r>
          </w:p>
        </w:tc>
      </w:tr>
      <w:tr w:rsidR="00302A0B" w:rsidRPr="00302A0B" w14:paraId="6D43320C" w14:textId="77777777" w:rsidTr="00F80434">
        <w:trPr>
          <w:cantSplit/>
        </w:trPr>
        <w:tc>
          <w:tcPr>
            <w:tcW w:w="1980" w:type="dxa"/>
            <w:hideMark/>
          </w:tcPr>
          <w:p w14:paraId="047A203D" w14:textId="77777777" w:rsidR="00302A0B" w:rsidRPr="00302A0B" w:rsidRDefault="00302A0B" w:rsidP="00F80434">
            <w:pPr>
              <w:spacing w:after="0"/>
            </w:pPr>
            <w:r>
              <w:t>If not chosen in classification</w:t>
            </w:r>
          </w:p>
        </w:tc>
        <w:tc>
          <w:tcPr>
            <w:tcW w:w="992" w:type="dxa"/>
            <w:hideMark/>
          </w:tcPr>
          <w:p w14:paraId="5C33729D" w14:textId="77777777" w:rsidR="00302A0B" w:rsidRPr="00302A0B" w:rsidRDefault="00302A0B" w:rsidP="00F80434">
            <w:pPr>
              <w:spacing w:after="0"/>
            </w:pPr>
            <w:r>
              <w:t>YD20a</w:t>
            </w:r>
          </w:p>
        </w:tc>
        <w:tc>
          <w:tcPr>
            <w:tcW w:w="4678" w:type="dxa"/>
            <w:hideMark/>
          </w:tcPr>
          <w:p w14:paraId="3CC0E28D" w14:textId="77777777" w:rsidR="00302A0B" w:rsidRPr="00302A0B" w:rsidRDefault="00302A0B" w:rsidP="00F80434">
            <w:pPr>
              <w:spacing w:after="0"/>
            </w:pPr>
            <w:r>
              <w:t>Cannot find in the list.</w:t>
            </w:r>
          </w:p>
        </w:tc>
        <w:tc>
          <w:tcPr>
            <w:tcW w:w="789" w:type="dxa"/>
            <w:noWrap/>
            <w:hideMark/>
          </w:tcPr>
          <w:p w14:paraId="4EC01C2E" w14:textId="77777777" w:rsidR="00302A0B" w:rsidRPr="00302A0B" w:rsidRDefault="00302A0B" w:rsidP="00F80434">
            <w:pPr>
              <w:spacing w:after="0"/>
            </w:pPr>
            <w:r>
              <w:t> </w:t>
            </w:r>
          </w:p>
        </w:tc>
        <w:tc>
          <w:tcPr>
            <w:tcW w:w="1767" w:type="dxa"/>
            <w:hideMark/>
          </w:tcPr>
          <w:p w14:paraId="3B05EC33" w14:textId="77777777" w:rsidR="00302A0B" w:rsidRPr="00302A0B" w:rsidRDefault="00302A0B" w:rsidP="00F80434">
            <w:pPr>
              <w:spacing w:after="0"/>
            </w:pPr>
            <w:r>
              <w:t> </w:t>
            </w:r>
          </w:p>
        </w:tc>
      </w:tr>
      <w:tr w:rsidR="00302A0B" w:rsidRPr="00302A0B" w14:paraId="5A47A1A6" w14:textId="77777777" w:rsidTr="00F80434">
        <w:trPr>
          <w:cantSplit/>
        </w:trPr>
        <w:tc>
          <w:tcPr>
            <w:tcW w:w="1980" w:type="dxa"/>
            <w:hideMark/>
          </w:tcPr>
          <w:p w14:paraId="45E3E82D" w14:textId="77777777" w:rsidR="00302A0B" w:rsidRPr="00302A0B" w:rsidRDefault="00302A0B" w:rsidP="00F80434">
            <w:pPr>
              <w:spacing w:after="0"/>
            </w:pPr>
            <w:r>
              <w:t>always</w:t>
            </w:r>
          </w:p>
        </w:tc>
        <w:tc>
          <w:tcPr>
            <w:tcW w:w="992" w:type="dxa"/>
            <w:hideMark/>
          </w:tcPr>
          <w:p w14:paraId="534EDCE4" w14:textId="77777777" w:rsidR="00302A0B" w:rsidRPr="00302A0B" w:rsidRDefault="00302A0B" w:rsidP="00F80434">
            <w:pPr>
              <w:spacing w:after="0"/>
            </w:pPr>
            <w:r>
              <w:t>YC1</w:t>
            </w:r>
          </w:p>
        </w:tc>
        <w:tc>
          <w:tcPr>
            <w:tcW w:w="4678" w:type="dxa"/>
            <w:hideMark/>
          </w:tcPr>
          <w:p w14:paraId="137CE8CD" w14:textId="77777777" w:rsidR="00302A0B" w:rsidRPr="00302A0B" w:rsidRDefault="00302A0B" w:rsidP="00F80434">
            <w:pPr>
              <w:spacing w:after="0"/>
            </w:pPr>
            <w:r>
              <w:t>What is the ethnic nationality of /Y0/?</w:t>
            </w:r>
          </w:p>
        </w:tc>
        <w:tc>
          <w:tcPr>
            <w:tcW w:w="789" w:type="dxa"/>
            <w:noWrap/>
            <w:hideMark/>
          </w:tcPr>
          <w:p w14:paraId="39FBCF5F" w14:textId="77777777" w:rsidR="00302A0B" w:rsidRPr="00302A0B" w:rsidRDefault="00302A0B" w:rsidP="00F80434">
            <w:pPr>
              <w:spacing w:after="0"/>
            </w:pPr>
            <w:r>
              <w:t>EST</w:t>
            </w:r>
          </w:p>
        </w:tc>
        <w:tc>
          <w:tcPr>
            <w:tcW w:w="1767" w:type="dxa"/>
            <w:hideMark/>
          </w:tcPr>
          <w:p w14:paraId="0C4F539F" w14:textId="77777777" w:rsidR="00302A0B" w:rsidRPr="00302A0B" w:rsidRDefault="00302A0B" w:rsidP="00F80434">
            <w:pPr>
              <w:spacing w:after="0"/>
            </w:pPr>
            <w:r>
              <w:t>Estonian</w:t>
            </w:r>
          </w:p>
        </w:tc>
      </w:tr>
      <w:tr w:rsidR="00302A0B" w:rsidRPr="00302A0B" w14:paraId="16778268" w14:textId="77777777" w:rsidTr="00F80434">
        <w:trPr>
          <w:cantSplit/>
        </w:trPr>
        <w:tc>
          <w:tcPr>
            <w:tcW w:w="1980" w:type="dxa"/>
            <w:hideMark/>
          </w:tcPr>
          <w:p w14:paraId="09114190" w14:textId="77777777" w:rsidR="00302A0B" w:rsidRPr="00302A0B" w:rsidRDefault="00302A0B" w:rsidP="00F80434">
            <w:pPr>
              <w:spacing w:after="0"/>
            </w:pPr>
            <w:r>
              <w:t> </w:t>
            </w:r>
          </w:p>
        </w:tc>
        <w:tc>
          <w:tcPr>
            <w:tcW w:w="992" w:type="dxa"/>
            <w:hideMark/>
          </w:tcPr>
          <w:p w14:paraId="760CE622" w14:textId="77777777" w:rsidR="00302A0B" w:rsidRPr="00302A0B" w:rsidRDefault="00302A0B" w:rsidP="00F80434">
            <w:pPr>
              <w:spacing w:after="0"/>
            </w:pPr>
            <w:r>
              <w:t> </w:t>
            </w:r>
          </w:p>
        </w:tc>
        <w:tc>
          <w:tcPr>
            <w:tcW w:w="4678" w:type="dxa"/>
            <w:hideMark/>
          </w:tcPr>
          <w:p w14:paraId="67E5A8BA" w14:textId="77777777" w:rsidR="00302A0B" w:rsidRPr="00302A0B" w:rsidRDefault="00302A0B" w:rsidP="00F80434">
            <w:pPr>
              <w:spacing w:after="0"/>
            </w:pPr>
            <w:r>
              <w:t> </w:t>
            </w:r>
          </w:p>
        </w:tc>
        <w:tc>
          <w:tcPr>
            <w:tcW w:w="789" w:type="dxa"/>
            <w:noWrap/>
            <w:hideMark/>
          </w:tcPr>
          <w:p w14:paraId="7086C381" w14:textId="77777777" w:rsidR="00302A0B" w:rsidRPr="00302A0B" w:rsidRDefault="00302A0B" w:rsidP="00F80434">
            <w:pPr>
              <w:spacing w:after="0"/>
            </w:pPr>
            <w:r>
              <w:t>RUS</w:t>
            </w:r>
          </w:p>
        </w:tc>
        <w:tc>
          <w:tcPr>
            <w:tcW w:w="1767" w:type="dxa"/>
            <w:hideMark/>
          </w:tcPr>
          <w:p w14:paraId="7D072731" w14:textId="77777777" w:rsidR="00302A0B" w:rsidRPr="00302A0B" w:rsidRDefault="00302A0B" w:rsidP="00F80434">
            <w:pPr>
              <w:spacing w:after="0"/>
            </w:pPr>
            <w:r>
              <w:t>Russian</w:t>
            </w:r>
          </w:p>
        </w:tc>
      </w:tr>
      <w:tr w:rsidR="00302A0B" w:rsidRPr="00302A0B" w14:paraId="73DEE021" w14:textId="77777777" w:rsidTr="00F80434">
        <w:trPr>
          <w:cantSplit/>
        </w:trPr>
        <w:tc>
          <w:tcPr>
            <w:tcW w:w="1980" w:type="dxa"/>
            <w:hideMark/>
          </w:tcPr>
          <w:p w14:paraId="01D29026" w14:textId="77777777" w:rsidR="00302A0B" w:rsidRPr="00302A0B" w:rsidRDefault="00302A0B" w:rsidP="00F80434">
            <w:pPr>
              <w:spacing w:after="0"/>
            </w:pPr>
            <w:r>
              <w:t> </w:t>
            </w:r>
          </w:p>
        </w:tc>
        <w:tc>
          <w:tcPr>
            <w:tcW w:w="992" w:type="dxa"/>
            <w:hideMark/>
          </w:tcPr>
          <w:p w14:paraId="05F0B669" w14:textId="77777777" w:rsidR="00302A0B" w:rsidRPr="00302A0B" w:rsidRDefault="00302A0B" w:rsidP="00F80434">
            <w:pPr>
              <w:spacing w:after="0"/>
            </w:pPr>
            <w:r>
              <w:t> </w:t>
            </w:r>
          </w:p>
        </w:tc>
        <w:tc>
          <w:tcPr>
            <w:tcW w:w="4678" w:type="dxa"/>
            <w:hideMark/>
          </w:tcPr>
          <w:p w14:paraId="7E927AE3" w14:textId="77777777" w:rsidR="00302A0B" w:rsidRPr="00302A0B" w:rsidRDefault="00302A0B" w:rsidP="00F80434">
            <w:pPr>
              <w:spacing w:after="0"/>
            </w:pPr>
            <w:r>
              <w:t> </w:t>
            </w:r>
          </w:p>
        </w:tc>
        <w:tc>
          <w:tcPr>
            <w:tcW w:w="789" w:type="dxa"/>
            <w:noWrap/>
            <w:hideMark/>
          </w:tcPr>
          <w:p w14:paraId="548155C2" w14:textId="77777777" w:rsidR="00302A0B" w:rsidRPr="00302A0B" w:rsidRDefault="00302A0B" w:rsidP="00F80434">
            <w:pPr>
              <w:spacing w:after="0"/>
            </w:pPr>
            <w:r>
              <w:t>OTH</w:t>
            </w:r>
          </w:p>
        </w:tc>
        <w:tc>
          <w:tcPr>
            <w:tcW w:w="1767" w:type="dxa"/>
            <w:hideMark/>
          </w:tcPr>
          <w:p w14:paraId="00C3D569" w14:textId="77777777" w:rsidR="00302A0B" w:rsidRPr="00302A0B" w:rsidRDefault="00302A0B" w:rsidP="00F80434">
            <w:pPr>
              <w:spacing w:after="0"/>
            </w:pPr>
            <w:r>
              <w:t>Other</w:t>
            </w:r>
          </w:p>
        </w:tc>
      </w:tr>
      <w:tr w:rsidR="00302A0B" w:rsidRPr="00302A0B" w14:paraId="25DB5DF1" w14:textId="77777777" w:rsidTr="00F80434">
        <w:trPr>
          <w:cantSplit/>
        </w:trPr>
        <w:tc>
          <w:tcPr>
            <w:tcW w:w="1980" w:type="dxa"/>
            <w:hideMark/>
          </w:tcPr>
          <w:p w14:paraId="48493AAA" w14:textId="77777777" w:rsidR="00302A0B" w:rsidRPr="00302A0B" w:rsidRDefault="00302A0B" w:rsidP="00F80434">
            <w:pPr>
              <w:spacing w:after="0"/>
            </w:pPr>
            <w:r>
              <w:t>YC1=OTH</w:t>
            </w:r>
          </w:p>
        </w:tc>
        <w:tc>
          <w:tcPr>
            <w:tcW w:w="992" w:type="dxa"/>
            <w:hideMark/>
          </w:tcPr>
          <w:p w14:paraId="3C5C67B2" w14:textId="77777777" w:rsidR="00302A0B" w:rsidRPr="00302A0B" w:rsidRDefault="00302A0B" w:rsidP="00F80434">
            <w:pPr>
              <w:spacing w:after="0"/>
            </w:pPr>
            <w:r>
              <w:t>YC1k</w:t>
            </w:r>
          </w:p>
        </w:tc>
        <w:tc>
          <w:tcPr>
            <w:tcW w:w="4678" w:type="dxa"/>
            <w:hideMark/>
          </w:tcPr>
          <w:p w14:paraId="4002ECA2" w14:textId="77777777" w:rsidR="00302A0B" w:rsidRPr="00302A0B" w:rsidRDefault="00302A0B" w:rsidP="00F80434">
            <w:pPr>
              <w:spacing w:after="0"/>
            </w:pPr>
            <w:r>
              <w:t>Choose nationality.</w:t>
            </w:r>
          </w:p>
        </w:tc>
        <w:tc>
          <w:tcPr>
            <w:tcW w:w="789" w:type="dxa"/>
            <w:noWrap/>
            <w:hideMark/>
          </w:tcPr>
          <w:p w14:paraId="4B3CDBF1" w14:textId="77777777" w:rsidR="00302A0B" w:rsidRPr="00302A0B" w:rsidRDefault="00302A0B" w:rsidP="00F80434">
            <w:pPr>
              <w:spacing w:after="0"/>
            </w:pPr>
            <w:r>
              <w:t> </w:t>
            </w:r>
          </w:p>
        </w:tc>
        <w:tc>
          <w:tcPr>
            <w:tcW w:w="1767" w:type="dxa"/>
            <w:hideMark/>
          </w:tcPr>
          <w:p w14:paraId="78CE8543" w14:textId="77777777" w:rsidR="00302A0B" w:rsidRPr="00302A0B" w:rsidRDefault="00302A0B" w:rsidP="00F80434">
            <w:pPr>
              <w:spacing w:after="0"/>
            </w:pPr>
            <w:r>
              <w:t> </w:t>
            </w:r>
          </w:p>
        </w:tc>
      </w:tr>
      <w:tr w:rsidR="00302A0B" w:rsidRPr="00302A0B" w14:paraId="1D6DD114" w14:textId="77777777" w:rsidTr="00F80434">
        <w:trPr>
          <w:cantSplit/>
        </w:trPr>
        <w:tc>
          <w:tcPr>
            <w:tcW w:w="1980" w:type="dxa"/>
            <w:hideMark/>
          </w:tcPr>
          <w:p w14:paraId="6BAFB11A" w14:textId="77777777" w:rsidR="00302A0B" w:rsidRPr="00302A0B" w:rsidRDefault="00302A0B" w:rsidP="00F80434">
            <w:pPr>
              <w:spacing w:after="0"/>
            </w:pPr>
            <w:r>
              <w:t>If not chosen in classification</w:t>
            </w:r>
          </w:p>
        </w:tc>
        <w:tc>
          <w:tcPr>
            <w:tcW w:w="992" w:type="dxa"/>
            <w:hideMark/>
          </w:tcPr>
          <w:p w14:paraId="4E2A2862" w14:textId="77777777" w:rsidR="00302A0B" w:rsidRPr="00302A0B" w:rsidRDefault="00302A0B" w:rsidP="00F80434">
            <w:pPr>
              <w:spacing w:after="0"/>
            </w:pPr>
            <w:r>
              <w:t>YC1a</w:t>
            </w:r>
          </w:p>
        </w:tc>
        <w:tc>
          <w:tcPr>
            <w:tcW w:w="4678" w:type="dxa"/>
            <w:hideMark/>
          </w:tcPr>
          <w:p w14:paraId="425C0DD8" w14:textId="77777777" w:rsidR="00302A0B" w:rsidRPr="00302A0B" w:rsidRDefault="00302A0B" w:rsidP="00F80434">
            <w:pPr>
              <w:spacing w:after="0"/>
            </w:pPr>
            <w:r>
              <w:t>Cannot find in the list.</w:t>
            </w:r>
          </w:p>
        </w:tc>
        <w:tc>
          <w:tcPr>
            <w:tcW w:w="789" w:type="dxa"/>
            <w:noWrap/>
            <w:hideMark/>
          </w:tcPr>
          <w:p w14:paraId="608BF3EE" w14:textId="77777777" w:rsidR="00302A0B" w:rsidRPr="00302A0B" w:rsidRDefault="00302A0B" w:rsidP="00F80434">
            <w:pPr>
              <w:spacing w:after="0"/>
            </w:pPr>
            <w:r>
              <w:t> </w:t>
            </w:r>
          </w:p>
        </w:tc>
        <w:tc>
          <w:tcPr>
            <w:tcW w:w="1767" w:type="dxa"/>
            <w:hideMark/>
          </w:tcPr>
          <w:p w14:paraId="7419D0D8" w14:textId="77777777" w:rsidR="00302A0B" w:rsidRPr="00302A0B" w:rsidRDefault="00302A0B" w:rsidP="00F80434">
            <w:pPr>
              <w:spacing w:after="0"/>
            </w:pPr>
            <w:r>
              <w:t> </w:t>
            </w:r>
          </w:p>
        </w:tc>
      </w:tr>
      <w:tr w:rsidR="00302A0B" w:rsidRPr="00302A0B" w14:paraId="03D29A1C" w14:textId="77777777" w:rsidTr="00F80434">
        <w:trPr>
          <w:cantSplit/>
        </w:trPr>
        <w:tc>
          <w:tcPr>
            <w:tcW w:w="1980" w:type="dxa"/>
            <w:hideMark/>
          </w:tcPr>
          <w:p w14:paraId="18FAA13E" w14:textId="77777777" w:rsidR="00302A0B" w:rsidRPr="00302A0B" w:rsidRDefault="00302A0B" w:rsidP="00F80434">
            <w:pPr>
              <w:spacing w:after="0"/>
            </w:pPr>
            <w:r>
              <w:t>always</w:t>
            </w:r>
          </w:p>
        </w:tc>
        <w:tc>
          <w:tcPr>
            <w:tcW w:w="992" w:type="dxa"/>
            <w:hideMark/>
          </w:tcPr>
          <w:p w14:paraId="62088B1B" w14:textId="77777777" w:rsidR="00302A0B" w:rsidRPr="00302A0B" w:rsidRDefault="00302A0B" w:rsidP="00F80434">
            <w:pPr>
              <w:spacing w:after="0"/>
            </w:pPr>
            <w:r>
              <w:t>YC2</w:t>
            </w:r>
          </w:p>
        </w:tc>
        <w:tc>
          <w:tcPr>
            <w:tcW w:w="4678" w:type="dxa"/>
            <w:hideMark/>
          </w:tcPr>
          <w:p w14:paraId="7CCD84DD" w14:textId="77777777" w:rsidR="00302A0B" w:rsidRPr="00302A0B" w:rsidRDefault="00302A0B" w:rsidP="00F80434">
            <w:pPr>
              <w:spacing w:after="0"/>
            </w:pPr>
            <w:r>
              <w:t>Indicate the citizenship of /Y0/.</w:t>
            </w:r>
          </w:p>
        </w:tc>
        <w:tc>
          <w:tcPr>
            <w:tcW w:w="789" w:type="dxa"/>
            <w:noWrap/>
            <w:hideMark/>
          </w:tcPr>
          <w:p w14:paraId="736F0E5D" w14:textId="77777777" w:rsidR="00302A0B" w:rsidRPr="00302A0B" w:rsidRDefault="00302A0B" w:rsidP="00F80434">
            <w:pPr>
              <w:spacing w:after="0"/>
            </w:pPr>
            <w:r>
              <w:t>233</w:t>
            </w:r>
          </w:p>
        </w:tc>
        <w:tc>
          <w:tcPr>
            <w:tcW w:w="1767" w:type="dxa"/>
            <w:hideMark/>
          </w:tcPr>
          <w:p w14:paraId="0686FE33" w14:textId="77777777" w:rsidR="00302A0B" w:rsidRPr="00302A0B" w:rsidRDefault="00302A0B" w:rsidP="00F80434">
            <w:pPr>
              <w:spacing w:after="0"/>
            </w:pPr>
            <w:r>
              <w:t>Estonian</w:t>
            </w:r>
          </w:p>
        </w:tc>
      </w:tr>
      <w:tr w:rsidR="00302A0B" w:rsidRPr="00302A0B" w14:paraId="0E133E77" w14:textId="77777777" w:rsidTr="00F80434">
        <w:trPr>
          <w:cantSplit/>
        </w:trPr>
        <w:tc>
          <w:tcPr>
            <w:tcW w:w="1980" w:type="dxa"/>
            <w:hideMark/>
          </w:tcPr>
          <w:p w14:paraId="416EE4C3" w14:textId="77777777" w:rsidR="00302A0B" w:rsidRPr="00302A0B" w:rsidRDefault="00302A0B" w:rsidP="00F80434">
            <w:pPr>
              <w:spacing w:after="0"/>
            </w:pPr>
            <w:r>
              <w:t> </w:t>
            </w:r>
          </w:p>
        </w:tc>
        <w:tc>
          <w:tcPr>
            <w:tcW w:w="992" w:type="dxa"/>
            <w:hideMark/>
          </w:tcPr>
          <w:p w14:paraId="564AD658" w14:textId="77777777" w:rsidR="00302A0B" w:rsidRPr="00302A0B" w:rsidRDefault="00302A0B" w:rsidP="00F80434">
            <w:pPr>
              <w:spacing w:after="0"/>
            </w:pPr>
            <w:r>
              <w:t> </w:t>
            </w:r>
          </w:p>
        </w:tc>
        <w:tc>
          <w:tcPr>
            <w:tcW w:w="4678" w:type="dxa"/>
            <w:hideMark/>
          </w:tcPr>
          <w:p w14:paraId="100DCF14" w14:textId="77777777" w:rsidR="00302A0B" w:rsidRPr="00302A0B" w:rsidRDefault="00302A0B" w:rsidP="00F80434">
            <w:pPr>
              <w:spacing w:after="0"/>
            </w:pPr>
            <w:r>
              <w:t> </w:t>
            </w:r>
          </w:p>
        </w:tc>
        <w:tc>
          <w:tcPr>
            <w:tcW w:w="789" w:type="dxa"/>
            <w:noWrap/>
            <w:hideMark/>
          </w:tcPr>
          <w:p w14:paraId="7CCDF553" w14:textId="77777777" w:rsidR="00302A0B" w:rsidRPr="00302A0B" w:rsidRDefault="00302A0B" w:rsidP="00F80434">
            <w:pPr>
              <w:spacing w:after="0"/>
            </w:pPr>
            <w:r>
              <w:t>643</w:t>
            </w:r>
          </w:p>
        </w:tc>
        <w:tc>
          <w:tcPr>
            <w:tcW w:w="1767" w:type="dxa"/>
            <w:hideMark/>
          </w:tcPr>
          <w:p w14:paraId="044960CD" w14:textId="77777777" w:rsidR="00302A0B" w:rsidRPr="00302A0B" w:rsidRDefault="00302A0B" w:rsidP="00F80434">
            <w:pPr>
              <w:spacing w:after="0"/>
            </w:pPr>
            <w:r>
              <w:t>Russia</w:t>
            </w:r>
            <w:r w:rsidR="00B64214">
              <w:t>n</w:t>
            </w:r>
          </w:p>
        </w:tc>
      </w:tr>
      <w:tr w:rsidR="00302A0B" w:rsidRPr="00302A0B" w14:paraId="4B853F8C" w14:textId="77777777" w:rsidTr="00F80434">
        <w:trPr>
          <w:cantSplit/>
        </w:trPr>
        <w:tc>
          <w:tcPr>
            <w:tcW w:w="1980" w:type="dxa"/>
            <w:hideMark/>
          </w:tcPr>
          <w:p w14:paraId="1350123B" w14:textId="77777777" w:rsidR="00302A0B" w:rsidRPr="00302A0B" w:rsidRDefault="00302A0B" w:rsidP="00F80434">
            <w:pPr>
              <w:spacing w:after="0"/>
            </w:pPr>
            <w:r>
              <w:t> </w:t>
            </w:r>
          </w:p>
        </w:tc>
        <w:tc>
          <w:tcPr>
            <w:tcW w:w="992" w:type="dxa"/>
            <w:hideMark/>
          </w:tcPr>
          <w:p w14:paraId="01D8215A" w14:textId="77777777" w:rsidR="00302A0B" w:rsidRPr="00302A0B" w:rsidRDefault="00302A0B" w:rsidP="00F80434">
            <w:pPr>
              <w:spacing w:after="0"/>
            </w:pPr>
            <w:r>
              <w:t> </w:t>
            </w:r>
          </w:p>
        </w:tc>
        <w:tc>
          <w:tcPr>
            <w:tcW w:w="4678" w:type="dxa"/>
            <w:hideMark/>
          </w:tcPr>
          <w:p w14:paraId="5B842AD9" w14:textId="77777777" w:rsidR="00302A0B" w:rsidRPr="00302A0B" w:rsidRDefault="00302A0B" w:rsidP="00F80434">
            <w:pPr>
              <w:spacing w:after="0"/>
            </w:pPr>
            <w:r>
              <w:t> </w:t>
            </w:r>
          </w:p>
        </w:tc>
        <w:tc>
          <w:tcPr>
            <w:tcW w:w="789" w:type="dxa"/>
            <w:noWrap/>
            <w:hideMark/>
          </w:tcPr>
          <w:p w14:paraId="786CA6AA" w14:textId="77777777" w:rsidR="00302A0B" w:rsidRPr="00302A0B" w:rsidRDefault="00302A0B" w:rsidP="00F80434">
            <w:pPr>
              <w:spacing w:after="0"/>
            </w:pPr>
            <w:r>
              <w:t>OTH</w:t>
            </w:r>
          </w:p>
        </w:tc>
        <w:tc>
          <w:tcPr>
            <w:tcW w:w="1767" w:type="dxa"/>
            <w:hideMark/>
          </w:tcPr>
          <w:p w14:paraId="7B42C4CF" w14:textId="77777777" w:rsidR="00302A0B" w:rsidRPr="00302A0B" w:rsidRDefault="00302A0B" w:rsidP="00F80434">
            <w:pPr>
              <w:spacing w:after="0"/>
            </w:pPr>
            <w:r>
              <w:t>Other</w:t>
            </w:r>
          </w:p>
        </w:tc>
      </w:tr>
      <w:tr w:rsidR="00302A0B" w:rsidRPr="00302A0B" w14:paraId="660822E0" w14:textId="77777777" w:rsidTr="00F80434">
        <w:trPr>
          <w:cantSplit/>
        </w:trPr>
        <w:tc>
          <w:tcPr>
            <w:tcW w:w="1980" w:type="dxa"/>
            <w:hideMark/>
          </w:tcPr>
          <w:p w14:paraId="51E3AB8F" w14:textId="77777777" w:rsidR="00302A0B" w:rsidRPr="00302A0B" w:rsidRDefault="00302A0B" w:rsidP="00F80434">
            <w:pPr>
              <w:spacing w:after="0"/>
            </w:pPr>
            <w:r>
              <w:t> </w:t>
            </w:r>
          </w:p>
        </w:tc>
        <w:tc>
          <w:tcPr>
            <w:tcW w:w="992" w:type="dxa"/>
            <w:hideMark/>
          </w:tcPr>
          <w:p w14:paraId="263974A7" w14:textId="77777777" w:rsidR="00302A0B" w:rsidRPr="00302A0B" w:rsidRDefault="00302A0B" w:rsidP="00F80434">
            <w:pPr>
              <w:spacing w:after="0"/>
            </w:pPr>
            <w:r>
              <w:t> </w:t>
            </w:r>
          </w:p>
        </w:tc>
        <w:tc>
          <w:tcPr>
            <w:tcW w:w="4678" w:type="dxa"/>
            <w:hideMark/>
          </w:tcPr>
          <w:p w14:paraId="053CED22" w14:textId="77777777" w:rsidR="00302A0B" w:rsidRPr="00302A0B" w:rsidRDefault="00302A0B" w:rsidP="00F80434">
            <w:pPr>
              <w:spacing w:after="0"/>
            </w:pPr>
            <w:r>
              <w:t> </w:t>
            </w:r>
          </w:p>
        </w:tc>
        <w:tc>
          <w:tcPr>
            <w:tcW w:w="789" w:type="dxa"/>
            <w:noWrap/>
            <w:hideMark/>
          </w:tcPr>
          <w:p w14:paraId="0D61E940" w14:textId="77777777" w:rsidR="00302A0B" w:rsidRPr="00302A0B" w:rsidRDefault="00302A0B" w:rsidP="00F80434">
            <w:pPr>
              <w:spacing w:after="0"/>
            </w:pPr>
            <w:r>
              <w:t>898</w:t>
            </w:r>
          </w:p>
        </w:tc>
        <w:tc>
          <w:tcPr>
            <w:tcW w:w="1767" w:type="dxa"/>
            <w:hideMark/>
          </w:tcPr>
          <w:p w14:paraId="003E0310" w14:textId="77777777" w:rsidR="00302A0B" w:rsidRPr="00302A0B" w:rsidRDefault="00302A0B" w:rsidP="00F80434">
            <w:pPr>
              <w:spacing w:after="0"/>
            </w:pPr>
            <w:r>
              <w:t>Undetermined</w:t>
            </w:r>
          </w:p>
        </w:tc>
      </w:tr>
      <w:tr w:rsidR="00302A0B" w:rsidRPr="00302A0B" w14:paraId="416D0AAC" w14:textId="77777777" w:rsidTr="00F80434">
        <w:trPr>
          <w:cantSplit/>
        </w:trPr>
        <w:tc>
          <w:tcPr>
            <w:tcW w:w="1980" w:type="dxa"/>
            <w:hideMark/>
          </w:tcPr>
          <w:p w14:paraId="612ECFB4" w14:textId="77777777" w:rsidR="00302A0B" w:rsidRPr="00302A0B" w:rsidRDefault="00302A0B" w:rsidP="00F80434">
            <w:pPr>
              <w:spacing w:after="0"/>
            </w:pPr>
            <w:r>
              <w:t>YC2=OTH</w:t>
            </w:r>
          </w:p>
        </w:tc>
        <w:tc>
          <w:tcPr>
            <w:tcW w:w="992" w:type="dxa"/>
            <w:hideMark/>
          </w:tcPr>
          <w:p w14:paraId="5BE31CEE" w14:textId="77777777" w:rsidR="00302A0B" w:rsidRPr="00302A0B" w:rsidRDefault="00302A0B" w:rsidP="00F80434">
            <w:pPr>
              <w:spacing w:after="0"/>
            </w:pPr>
            <w:r>
              <w:t>YC2k</w:t>
            </w:r>
          </w:p>
        </w:tc>
        <w:tc>
          <w:tcPr>
            <w:tcW w:w="4678" w:type="dxa"/>
            <w:hideMark/>
          </w:tcPr>
          <w:p w14:paraId="32D9CFEC" w14:textId="77777777" w:rsidR="00302A0B" w:rsidRPr="00302A0B" w:rsidRDefault="00302A0B" w:rsidP="00F80434">
            <w:pPr>
              <w:spacing w:after="0"/>
            </w:pPr>
            <w:r>
              <w:t>Choose citizenship.</w:t>
            </w:r>
          </w:p>
        </w:tc>
        <w:tc>
          <w:tcPr>
            <w:tcW w:w="789" w:type="dxa"/>
            <w:noWrap/>
            <w:hideMark/>
          </w:tcPr>
          <w:p w14:paraId="690A5511" w14:textId="77777777" w:rsidR="00302A0B" w:rsidRPr="00302A0B" w:rsidRDefault="00302A0B" w:rsidP="00F80434">
            <w:pPr>
              <w:spacing w:after="0"/>
            </w:pPr>
            <w:r>
              <w:t> </w:t>
            </w:r>
          </w:p>
        </w:tc>
        <w:tc>
          <w:tcPr>
            <w:tcW w:w="1767" w:type="dxa"/>
            <w:hideMark/>
          </w:tcPr>
          <w:p w14:paraId="4C6E6031" w14:textId="77777777" w:rsidR="00302A0B" w:rsidRPr="00302A0B" w:rsidRDefault="00302A0B" w:rsidP="00F80434">
            <w:pPr>
              <w:spacing w:after="0"/>
            </w:pPr>
            <w:r>
              <w:t> </w:t>
            </w:r>
          </w:p>
        </w:tc>
      </w:tr>
      <w:tr w:rsidR="00302A0B" w:rsidRPr="00302A0B" w14:paraId="517932E5" w14:textId="77777777" w:rsidTr="00F80434">
        <w:trPr>
          <w:cantSplit/>
        </w:trPr>
        <w:tc>
          <w:tcPr>
            <w:tcW w:w="1980" w:type="dxa"/>
            <w:hideMark/>
          </w:tcPr>
          <w:p w14:paraId="0F3F3E48" w14:textId="77777777" w:rsidR="00302A0B" w:rsidRPr="00302A0B" w:rsidRDefault="00302A0B" w:rsidP="00F80434">
            <w:pPr>
              <w:spacing w:after="0"/>
            </w:pPr>
            <w:r>
              <w:t>If not chosen in classification</w:t>
            </w:r>
          </w:p>
        </w:tc>
        <w:tc>
          <w:tcPr>
            <w:tcW w:w="992" w:type="dxa"/>
            <w:hideMark/>
          </w:tcPr>
          <w:p w14:paraId="084502D0" w14:textId="77777777" w:rsidR="00302A0B" w:rsidRPr="00302A0B" w:rsidRDefault="00302A0B" w:rsidP="00F80434">
            <w:pPr>
              <w:spacing w:after="0"/>
            </w:pPr>
            <w:r>
              <w:t>YC2a</w:t>
            </w:r>
          </w:p>
        </w:tc>
        <w:tc>
          <w:tcPr>
            <w:tcW w:w="4678" w:type="dxa"/>
            <w:hideMark/>
          </w:tcPr>
          <w:p w14:paraId="5A8990F2" w14:textId="77777777" w:rsidR="00302A0B" w:rsidRPr="00302A0B" w:rsidRDefault="00302A0B" w:rsidP="00F80434">
            <w:pPr>
              <w:spacing w:after="0"/>
            </w:pPr>
            <w:r>
              <w:t>Cannot find in the list.</w:t>
            </w:r>
          </w:p>
        </w:tc>
        <w:tc>
          <w:tcPr>
            <w:tcW w:w="789" w:type="dxa"/>
            <w:noWrap/>
            <w:hideMark/>
          </w:tcPr>
          <w:p w14:paraId="6A8A7445" w14:textId="77777777" w:rsidR="00302A0B" w:rsidRPr="00302A0B" w:rsidRDefault="00302A0B" w:rsidP="00F80434">
            <w:pPr>
              <w:spacing w:after="0"/>
            </w:pPr>
            <w:r>
              <w:t> </w:t>
            </w:r>
          </w:p>
        </w:tc>
        <w:tc>
          <w:tcPr>
            <w:tcW w:w="1767" w:type="dxa"/>
            <w:hideMark/>
          </w:tcPr>
          <w:p w14:paraId="5C9B6B88" w14:textId="77777777" w:rsidR="00302A0B" w:rsidRPr="00302A0B" w:rsidRDefault="00302A0B" w:rsidP="00F80434">
            <w:pPr>
              <w:spacing w:after="0"/>
            </w:pPr>
            <w:r>
              <w:t> </w:t>
            </w:r>
          </w:p>
        </w:tc>
      </w:tr>
      <w:tr w:rsidR="00302A0B" w:rsidRPr="00302A0B" w14:paraId="0A5FBB38" w14:textId="77777777" w:rsidTr="00F80434">
        <w:trPr>
          <w:cantSplit/>
        </w:trPr>
        <w:tc>
          <w:tcPr>
            <w:tcW w:w="1980" w:type="dxa"/>
            <w:hideMark/>
          </w:tcPr>
          <w:p w14:paraId="31A26A03" w14:textId="77777777" w:rsidR="00302A0B" w:rsidRPr="00302A0B" w:rsidRDefault="00302A0B" w:rsidP="00F80434">
            <w:pPr>
              <w:spacing w:after="0"/>
            </w:pPr>
            <w:r>
              <w:t>YC2 = (233,643,OTH)</w:t>
            </w:r>
          </w:p>
        </w:tc>
        <w:tc>
          <w:tcPr>
            <w:tcW w:w="992" w:type="dxa"/>
            <w:hideMark/>
          </w:tcPr>
          <w:p w14:paraId="3EC9C15E" w14:textId="77777777" w:rsidR="00302A0B" w:rsidRPr="00302A0B" w:rsidRDefault="00302A0B" w:rsidP="00F80434">
            <w:pPr>
              <w:spacing w:after="0"/>
            </w:pPr>
            <w:r>
              <w:t>B07B</w:t>
            </w:r>
          </w:p>
        </w:tc>
        <w:tc>
          <w:tcPr>
            <w:tcW w:w="4678" w:type="dxa"/>
            <w:hideMark/>
          </w:tcPr>
          <w:p w14:paraId="5D0C098A" w14:textId="77777777" w:rsidR="00302A0B" w:rsidRPr="00302A0B" w:rsidRDefault="00302A0B" w:rsidP="00F80434">
            <w:pPr>
              <w:spacing w:after="0"/>
            </w:pPr>
            <w:r>
              <w:t>Does /Y0/ have another citizenship?</w:t>
            </w:r>
          </w:p>
        </w:tc>
        <w:tc>
          <w:tcPr>
            <w:tcW w:w="789" w:type="dxa"/>
            <w:noWrap/>
            <w:hideMark/>
          </w:tcPr>
          <w:p w14:paraId="31D6DD88" w14:textId="77777777" w:rsidR="00302A0B" w:rsidRPr="00302A0B" w:rsidRDefault="00302A0B" w:rsidP="00F80434">
            <w:pPr>
              <w:spacing w:after="0"/>
            </w:pPr>
            <w:r>
              <w:t>1</w:t>
            </w:r>
          </w:p>
        </w:tc>
        <w:tc>
          <w:tcPr>
            <w:tcW w:w="1767" w:type="dxa"/>
            <w:hideMark/>
          </w:tcPr>
          <w:p w14:paraId="1AFD818D" w14:textId="77777777" w:rsidR="00302A0B" w:rsidRPr="00302A0B" w:rsidRDefault="00302A0B" w:rsidP="00F80434">
            <w:pPr>
              <w:spacing w:after="0"/>
            </w:pPr>
            <w:r>
              <w:t>Yes</w:t>
            </w:r>
          </w:p>
        </w:tc>
      </w:tr>
      <w:tr w:rsidR="00302A0B" w:rsidRPr="00302A0B" w14:paraId="74D72657" w14:textId="77777777" w:rsidTr="00F80434">
        <w:trPr>
          <w:cantSplit/>
        </w:trPr>
        <w:tc>
          <w:tcPr>
            <w:tcW w:w="1980" w:type="dxa"/>
            <w:hideMark/>
          </w:tcPr>
          <w:p w14:paraId="159E0147" w14:textId="77777777" w:rsidR="00302A0B" w:rsidRPr="00302A0B" w:rsidRDefault="00302A0B" w:rsidP="00F80434">
            <w:pPr>
              <w:spacing w:after="0"/>
            </w:pPr>
            <w:r>
              <w:t> </w:t>
            </w:r>
          </w:p>
        </w:tc>
        <w:tc>
          <w:tcPr>
            <w:tcW w:w="992" w:type="dxa"/>
            <w:hideMark/>
          </w:tcPr>
          <w:p w14:paraId="69A3C187" w14:textId="77777777" w:rsidR="00302A0B" w:rsidRPr="00302A0B" w:rsidRDefault="00302A0B" w:rsidP="00F80434">
            <w:pPr>
              <w:spacing w:after="0"/>
            </w:pPr>
            <w:r>
              <w:t> </w:t>
            </w:r>
          </w:p>
        </w:tc>
        <w:tc>
          <w:tcPr>
            <w:tcW w:w="4678" w:type="dxa"/>
            <w:hideMark/>
          </w:tcPr>
          <w:p w14:paraId="4A4455D9" w14:textId="77777777" w:rsidR="00302A0B" w:rsidRPr="00302A0B" w:rsidRDefault="00302A0B" w:rsidP="00F80434">
            <w:pPr>
              <w:spacing w:after="0"/>
            </w:pPr>
            <w:r>
              <w:t> </w:t>
            </w:r>
          </w:p>
        </w:tc>
        <w:tc>
          <w:tcPr>
            <w:tcW w:w="789" w:type="dxa"/>
            <w:noWrap/>
            <w:hideMark/>
          </w:tcPr>
          <w:p w14:paraId="3A9E3EB3" w14:textId="77777777" w:rsidR="00302A0B" w:rsidRPr="00302A0B" w:rsidRDefault="00302A0B" w:rsidP="00F80434">
            <w:pPr>
              <w:spacing w:after="0"/>
            </w:pPr>
            <w:r>
              <w:t>2</w:t>
            </w:r>
          </w:p>
        </w:tc>
        <w:tc>
          <w:tcPr>
            <w:tcW w:w="1767" w:type="dxa"/>
            <w:hideMark/>
          </w:tcPr>
          <w:p w14:paraId="63D81CD6" w14:textId="77777777" w:rsidR="00302A0B" w:rsidRPr="00302A0B" w:rsidRDefault="00302A0B" w:rsidP="00F80434">
            <w:pPr>
              <w:spacing w:after="0"/>
            </w:pPr>
            <w:r>
              <w:t>No</w:t>
            </w:r>
          </w:p>
        </w:tc>
      </w:tr>
      <w:tr w:rsidR="00302A0B" w:rsidRPr="00302A0B" w14:paraId="154B6BCD" w14:textId="77777777" w:rsidTr="00F80434">
        <w:trPr>
          <w:cantSplit/>
        </w:trPr>
        <w:tc>
          <w:tcPr>
            <w:tcW w:w="1980" w:type="dxa"/>
            <w:hideMark/>
          </w:tcPr>
          <w:p w14:paraId="7CE6C752" w14:textId="77777777" w:rsidR="00302A0B" w:rsidRPr="00302A0B" w:rsidRDefault="00302A0B" w:rsidP="00F80434">
            <w:pPr>
              <w:spacing w:after="0"/>
            </w:pPr>
            <w:r>
              <w:t>B07B=1</w:t>
            </w:r>
          </w:p>
        </w:tc>
        <w:tc>
          <w:tcPr>
            <w:tcW w:w="992" w:type="dxa"/>
            <w:hideMark/>
          </w:tcPr>
          <w:p w14:paraId="3C798E66" w14:textId="77777777" w:rsidR="00302A0B" w:rsidRPr="00302A0B" w:rsidRDefault="00302A0B" w:rsidP="00F80434">
            <w:pPr>
              <w:spacing w:after="0"/>
            </w:pPr>
            <w:r>
              <w:t>B07Ak</w:t>
            </w:r>
          </w:p>
        </w:tc>
        <w:tc>
          <w:tcPr>
            <w:tcW w:w="4678" w:type="dxa"/>
            <w:hideMark/>
          </w:tcPr>
          <w:p w14:paraId="1E58B167" w14:textId="77777777" w:rsidR="00302A0B" w:rsidRPr="00302A0B" w:rsidRDefault="00302A0B" w:rsidP="00F80434">
            <w:pPr>
              <w:spacing w:after="0"/>
            </w:pPr>
            <w:r>
              <w:t>Choose citizenship.</w:t>
            </w:r>
          </w:p>
        </w:tc>
        <w:tc>
          <w:tcPr>
            <w:tcW w:w="789" w:type="dxa"/>
            <w:noWrap/>
            <w:hideMark/>
          </w:tcPr>
          <w:p w14:paraId="4B9A87CC" w14:textId="77777777" w:rsidR="00302A0B" w:rsidRPr="00302A0B" w:rsidRDefault="00302A0B" w:rsidP="00F80434">
            <w:pPr>
              <w:spacing w:after="0"/>
            </w:pPr>
            <w:r>
              <w:t> </w:t>
            </w:r>
          </w:p>
        </w:tc>
        <w:tc>
          <w:tcPr>
            <w:tcW w:w="1767" w:type="dxa"/>
            <w:hideMark/>
          </w:tcPr>
          <w:p w14:paraId="02586C9D" w14:textId="77777777" w:rsidR="00302A0B" w:rsidRPr="00302A0B" w:rsidRDefault="00302A0B" w:rsidP="00F80434">
            <w:pPr>
              <w:spacing w:after="0"/>
            </w:pPr>
            <w:r>
              <w:t> </w:t>
            </w:r>
          </w:p>
        </w:tc>
      </w:tr>
      <w:tr w:rsidR="00302A0B" w:rsidRPr="00302A0B" w14:paraId="38D5FB3C" w14:textId="77777777" w:rsidTr="00F80434">
        <w:trPr>
          <w:cantSplit/>
        </w:trPr>
        <w:tc>
          <w:tcPr>
            <w:tcW w:w="1980" w:type="dxa"/>
            <w:hideMark/>
          </w:tcPr>
          <w:p w14:paraId="097343C3" w14:textId="77777777" w:rsidR="00302A0B" w:rsidRPr="00302A0B" w:rsidRDefault="00302A0B" w:rsidP="00F80434">
            <w:pPr>
              <w:spacing w:after="0"/>
            </w:pPr>
            <w:r>
              <w:t>If not chosen in classification</w:t>
            </w:r>
          </w:p>
        </w:tc>
        <w:tc>
          <w:tcPr>
            <w:tcW w:w="992" w:type="dxa"/>
            <w:hideMark/>
          </w:tcPr>
          <w:p w14:paraId="25FB415F" w14:textId="77777777" w:rsidR="00302A0B" w:rsidRPr="00302A0B" w:rsidRDefault="00302A0B" w:rsidP="00F80434">
            <w:pPr>
              <w:spacing w:after="0"/>
            </w:pPr>
            <w:r>
              <w:t>B07Aa</w:t>
            </w:r>
          </w:p>
        </w:tc>
        <w:tc>
          <w:tcPr>
            <w:tcW w:w="4678" w:type="dxa"/>
            <w:hideMark/>
          </w:tcPr>
          <w:p w14:paraId="33078F76" w14:textId="77777777" w:rsidR="00302A0B" w:rsidRPr="00302A0B" w:rsidRDefault="00302A0B" w:rsidP="00F80434">
            <w:pPr>
              <w:spacing w:after="0"/>
            </w:pPr>
            <w:r>
              <w:t>Cannot find in the list.</w:t>
            </w:r>
          </w:p>
        </w:tc>
        <w:tc>
          <w:tcPr>
            <w:tcW w:w="789" w:type="dxa"/>
            <w:noWrap/>
            <w:hideMark/>
          </w:tcPr>
          <w:p w14:paraId="44177350" w14:textId="77777777" w:rsidR="00302A0B" w:rsidRPr="00302A0B" w:rsidRDefault="00302A0B" w:rsidP="00F80434">
            <w:pPr>
              <w:spacing w:after="0"/>
            </w:pPr>
            <w:r>
              <w:t> </w:t>
            </w:r>
          </w:p>
        </w:tc>
        <w:tc>
          <w:tcPr>
            <w:tcW w:w="1767" w:type="dxa"/>
            <w:hideMark/>
          </w:tcPr>
          <w:p w14:paraId="52AFAEE9" w14:textId="77777777" w:rsidR="00302A0B" w:rsidRPr="00302A0B" w:rsidRDefault="00302A0B" w:rsidP="00F80434">
            <w:pPr>
              <w:spacing w:after="0"/>
            </w:pPr>
            <w:r>
              <w:t> </w:t>
            </w:r>
          </w:p>
        </w:tc>
      </w:tr>
      <w:tr w:rsidR="00302A0B" w:rsidRPr="00302A0B" w14:paraId="5578D6E7" w14:textId="77777777" w:rsidTr="00F80434">
        <w:trPr>
          <w:cantSplit/>
        </w:trPr>
        <w:tc>
          <w:tcPr>
            <w:tcW w:w="1980" w:type="dxa"/>
            <w:hideMark/>
          </w:tcPr>
          <w:p w14:paraId="0413F76E" w14:textId="77777777" w:rsidR="00302A0B" w:rsidRPr="00302A0B" w:rsidRDefault="00302A0B" w:rsidP="00F80434">
            <w:pPr>
              <w:spacing w:after="0"/>
            </w:pPr>
            <w:r>
              <w:t>always</w:t>
            </w:r>
          </w:p>
        </w:tc>
        <w:tc>
          <w:tcPr>
            <w:tcW w:w="992" w:type="dxa"/>
            <w:hideMark/>
          </w:tcPr>
          <w:p w14:paraId="0D07E725" w14:textId="77777777" w:rsidR="00302A0B" w:rsidRPr="00302A0B" w:rsidRDefault="00302A0B" w:rsidP="00F80434">
            <w:pPr>
              <w:spacing w:after="0"/>
            </w:pPr>
            <w:r>
              <w:t>YC3</w:t>
            </w:r>
          </w:p>
        </w:tc>
        <w:tc>
          <w:tcPr>
            <w:tcW w:w="4678" w:type="dxa"/>
            <w:hideMark/>
          </w:tcPr>
          <w:p w14:paraId="033B220E" w14:textId="77777777" w:rsidR="00302A0B" w:rsidRPr="00302A0B" w:rsidRDefault="00302A0B" w:rsidP="00F80434">
            <w:pPr>
              <w:spacing w:after="0"/>
            </w:pPr>
            <w:r>
              <w:rPr>
                <w:b/>
              </w:rPr>
              <w:t>In what country was /Y0/ born?</w:t>
            </w:r>
            <w:r w:rsidR="00B64214">
              <w:br/>
              <w:t>[IF YA2 YEAR IS BETWEEN 1920</w:t>
            </w:r>
            <w:r w:rsidR="00B64214">
              <w:rPr>
                <w:rFonts w:ascii="Roboto Light" w:hAnsi="Roboto Light"/>
              </w:rPr>
              <w:t>–</w:t>
            </w:r>
            <w:r>
              <w:t>1945, AN ADDITIONAL TEXT APPEARS:]</w:t>
            </w:r>
            <w:r>
              <w:br/>
            </w:r>
            <w:r>
              <w:rPr>
                <w:i/>
              </w:rPr>
              <w:t xml:space="preserve">If the person was born in </w:t>
            </w:r>
            <w:proofErr w:type="spellStart"/>
            <w:r>
              <w:rPr>
                <w:i/>
              </w:rPr>
              <w:t>Petseri</w:t>
            </w:r>
            <w:proofErr w:type="spellEnd"/>
            <w:r>
              <w:rPr>
                <w:i/>
              </w:rPr>
              <w:t xml:space="preserve"> county or the area behind River </w:t>
            </w:r>
            <w:proofErr w:type="spellStart"/>
            <w:r>
              <w:rPr>
                <w:i/>
              </w:rPr>
              <w:t>Narva</w:t>
            </w:r>
            <w:proofErr w:type="spellEnd"/>
            <w:r>
              <w:rPr>
                <w:i/>
              </w:rPr>
              <w:t xml:space="preserve"> in the former territories of the Republic of Estonia that no longer belong to Estonia, select “Former Estonian territory of </w:t>
            </w:r>
            <w:proofErr w:type="spellStart"/>
            <w:r>
              <w:rPr>
                <w:i/>
              </w:rPr>
              <w:t>Petserimaa</w:t>
            </w:r>
            <w:proofErr w:type="spellEnd"/>
            <w:r>
              <w:rPr>
                <w:i/>
              </w:rPr>
              <w:t xml:space="preserve"> or the areas behind river </w:t>
            </w:r>
            <w:proofErr w:type="spellStart"/>
            <w:r>
              <w:rPr>
                <w:i/>
              </w:rPr>
              <w:t>Narva</w:t>
            </w:r>
            <w:proofErr w:type="spellEnd"/>
            <w:r>
              <w:rPr>
                <w:i/>
              </w:rPr>
              <w:t xml:space="preserve">”.  </w:t>
            </w:r>
          </w:p>
        </w:tc>
        <w:tc>
          <w:tcPr>
            <w:tcW w:w="789" w:type="dxa"/>
            <w:noWrap/>
            <w:hideMark/>
          </w:tcPr>
          <w:p w14:paraId="0E961BA0" w14:textId="77777777" w:rsidR="00302A0B" w:rsidRPr="00302A0B" w:rsidRDefault="00302A0B" w:rsidP="00F80434">
            <w:pPr>
              <w:spacing w:after="0"/>
            </w:pPr>
            <w:r>
              <w:t>233</w:t>
            </w:r>
          </w:p>
        </w:tc>
        <w:tc>
          <w:tcPr>
            <w:tcW w:w="1767" w:type="dxa"/>
            <w:hideMark/>
          </w:tcPr>
          <w:p w14:paraId="2FAE86DF" w14:textId="77777777" w:rsidR="00302A0B" w:rsidRPr="00302A0B" w:rsidRDefault="00302A0B" w:rsidP="00F80434">
            <w:pPr>
              <w:spacing w:after="0"/>
            </w:pPr>
            <w:r>
              <w:t>Estonia</w:t>
            </w:r>
          </w:p>
        </w:tc>
      </w:tr>
      <w:tr w:rsidR="00302A0B" w:rsidRPr="00302A0B" w14:paraId="5B6C5E38" w14:textId="77777777" w:rsidTr="00F80434">
        <w:trPr>
          <w:cantSplit/>
        </w:trPr>
        <w:tc>
          <w:tcPr>
            <w:tcW w:w="1980" w:type="dxa"/>
            <w:hideMark/>
          </w:tcPr>
          <w:p w14:paraId="17D9371C" w14:textId="77777777" w:rsidR="00302A0B" w:rsidRPr="00302A0B" w:rsidRDefault="00302A0B" w:rsidP="00F80434">
            <w:pPr>
              <w:spacing w:after="0"/>
            </w:pPr>
            <w:r>
              <w:t> </w:t>
            </w:r>
          </w:p>
        </w:tc>
        <w:tc>
          <w:tcPr>
            <w:tcW w:w="992" w:type="dxa"/>
            <w:hideMark/>
          </w:tcPr>
          <w:p w14:paraId="0323E2D3" w14:textId="77777777" w:rsidR="00302A0B" w:rsidRPr="00302A0B" w:rsidRDefault="00302A0B" w:rsidP="00F80434">
            <w:pPr>
              <w:spacing w:after="0"/>
            </w:pPr>
            <w:r>
              <w:t> </w:t>
            </w:r>
          </w:p>
        </w:tc>
        <w:tc>
          <w:tcPr>
            <w:tcW w:w="4678" w:type="dxa"/>
            <w:hideMark/>
          </w:tcPr>
          <w:p w14:paraId="12C16E3B" w14:textId="77777777" w:rsidR="00302A0B" w:rsidRPr="00302A0B" w:rsidRDefault="00302A0B" w:rsidP="00F80434">
            <w:pPr>
              <w:spacing w:after="0"/>
            </w:pPr>
            <w:r>
              <w:t> </w:t>
            </w:r>
          </w:p>
        </w:tc>
        <w:tc>
          <w:tcPr>
            <w:tcW w:w="789" w:type="dxa"/>
            <w:noWrap/>
            <w:hideMark/>
          </w:tcPr>
          <w:p w14:paraId="21AE7C0B" w14:textId="77777777" w:rsidR="00302A0B" w:rsidRPr="00302A0B" w:rsidRDefault="00302A0B" w:rsidP="00F80434">
            <w:pPr>
              <w:spacing w:after="0"/>
            </w:pPr>
            <w:r>
              <w:t>933</w:t>
            </w:r>
          </w:p>
        </w:tc>
        <w:tc>
          <w:tcPr>
            <w:tcW w:w="1767" w:type="dxa"/>
            <w:hideMark/>
          </w:tcPr>
          <w:p w14:paraId="3DD97BBA" w14:textId="77777777" w:rsidR="00302A0B" w:rsidRPr="00302A0B" w:rsidRDefault="00302A0B" w:rsidP="00F80434">
            <w:pPr>
              <w:spacing w:after="0"/>
            </w:pPr>
            <w:r>
              <w:t xml:space="preserve">Former Estonian territory of </w:t>
            </w:r>
            <w:proofErr w:type="spellStart"/>
            <w:r>
              <w:t>Petserimaa</w:t>
            </w:r>
            <w:proofErr w:type="spellEnd"/>
            <w:r>
              <w:t xml:space="preserve"> or the areas behind river </w:t>
            </w:r>
            <w:proofErr w:type="spellStart"/>
            <w:r>
              <w:t>Narva</w:t>
            </w:r>
            <w:proofErr w:type="spellEnd"/>
          </w:p>
        </w:tc>
      </w:tr>
      <w:tr w:rsidR="00302A0B" w:rsidRPr="00302A0B" w14:paraId="35C575A5" w14:textId="77777777" w:rsidTr="00F80434">
        <w:trPr>
          <w:cantSplit/>
        </w:trPr>
        <w:tc>
          <w:tcPr>
            <w:tcW w:w="1980" w:type="dxa"/>
            <w:hideMark/>
          </w:tcPr>
          <w:p w14:paraId="67676767" w14:textId="77777777" w:rsidR="00302A0B" w:rsidRPr="00302A0B" w:rsidRDefault="00302A0B" w:rsidP="00F80434">
            <w:pPr>
              <w:spacing w:after="0"/>
            </w:pPr>
            <w:r>
              <w:t> </w:t>
            </w:r>
          </w:p>
        </w:tc>
        <w:tc>
          <w:tcPr>
            <w:tcW w:w="992" w:type="dxa"/>
            <w:hideMark/>
          </w:tcPr>
          <w:p w14:paraId="04F6CB30" w14:textId="77777777" w:rsidR="00302A0B" w:rsidRPr="00302A0B" w:rsidRDefault="00302A0B" w:rsidP="00F80434">
            <w:pPr>
              <w:spacing w:after="0"/>
            </w:pPr>
            <w:r>
              <w:t> </w:t>
            </w:r>
          </w:p>
        </w:tc>
        <w:tc>
          <w:tcPr>
            <w:tcW w:w="4678" w:type="dxa"/>
            <w:hideMark/>
          </w:tcPr>
          <w:p w14:paraId="0ADDB214" w14:textId="77777777" w:rsidR="00302A0B" w:rsidRPr="00302A0B" w:rsidRDefault="00302A0B" w:rsidP="00F80434">
            <w:pPr>
              <w:spacing w:after="0"/>
            </w:pPr>
            <w:r>
              <w:t> </w:t>
            </w:r>
          </w:p>
        </w:tc>
        <w:tc>
          <w:tcPr>
            <w:tcW w:w="789" w:type="dxa"/>
            <w:noWrap/>
            <w:hideMark/>
          </w:tcPr>
          <w:p w14:paraId="7605613C" w14:textId="77777777" w:rsidR="00302A0B" w:rsidRPr="00302A0B" w:rsidRDefault="00302A0B" w:rsidP="00F80434">
            <w:pPr>
              <w:spacing w:after="0"/>
            </w:pPr>
            <w:r>
              <w:t>643</w:t>
            </w:r>
          </w:p>
        </w:tc>
        <w:tc>
          <w:tcPr>
            <w:tcW w:w="1767" w:type="dxa"/>
            <w:hideMark/>
          </w:tcPr>
          <w:p w14:paraId="47702EF0" w14:textId="77777777" w:rsidR="00302A0B" w:rsidRPr="00302A0B" w:rsidRDefault="00302A0B" w:rsidP="00F80434">
            <w:pPr>
              <w:spacing w:after="0"/>
            </w:pPr>
            <w:r>
              <w:t>Russia</w:t>
            </w:r>
          </w:p>
        </w:tc>
      </w:tr>
      <w:tr w:rsidR="00302A0B" w:rsidRPr="00302A0B" w14:paraId="1CF4144D" w14:textId="77777777" w:rsidTr="00F80434">
        <w:trPr>
          <w:cantSplit/>
        </w:trPr>
        <w:tc>
          <w:tcPr>
            <w:tcW w:w="1980" w:type="dxa"/>
            <w:hideMark/>
          </w:tcPr>
          <w:p w14:paraId="733F0737" w14:textId="77777777" w:rsidR="00302A0B" w:rsidRPr="00302A0B" w:rsidRDefault="00302A0B" w:rsidP="00F80434">
            <w:pPr>
              <w:spacing w:after="0"/>
            </w:pPr>
            <w:r>
              <w:t> </w:t>
            </w:r>
          </w:p>
        </w:tc>
        <w:tc>
          <w:tcPr>
            <w:tcW w:w="992" w:type="dxa"/>
            <w:hideMark/>
          </w:tcPr>
          <w:p w14:paraId="5404C5BC" w14:textId="77777777" w:rsidR="00302A0B" w:rsidRPr="00302A0B" w:rsidRDefault="00302A0B" w:rsidP="00F80434">
            <w:pPr>
              <w:spacing w:after="0"/>
            </w:pPr>
            <w:r>
              <w:t> </w:t>
            </w:r>
          </w:p>
        </w:tc>
        <w:tc>
          <w:tcPr>
            <w:tcW w:w="4678" w:type="dxa"/>
            <w:hideMark/>
          </w:tcPr>
          <w:p w14:paraId="5622A7C5" w14:textId="77777777" w:rsidR="00302A0B" w:rsidRPr="00302A0B" w:rsidRDefault="00302A0B" w:rsidP="00F80434">
            <w:pPr>
              <w:spacing w:after="0"/>
            </w:pPr>
            <w:r>
              <w:t> </w:t>
            </w:r>
          </w:p>
        </w:tc>
        <w:tc>
          <w:tcPr>
            <w:tcW w:w="789" w:type="dxa"/>
            <w:noWrap/>
            <w:hideMark/>
          </w:tcPr>
          <w:p w14:paraId="0A8B0EAE" w14:textId="77777777" w:rsidR="00302A0B" w:rsidRPr="00302A0B" w:rsidRDefault="00302A0B" w:rsidP="00F80434">
            <w:pPr>
              <w:spacing w:after="0"/>
            </w:pPr>
            <w:r>
              <w:t>804</w:t>
            </w:r>
          </w:p>
        </w:tc>
        <w:tc>
          <w:tcPr>
            <w:tcW w:w="1767" w:type="dxa"/>
            <w:hideMark/>
          </w:tcPr>
          <w:p w14:paraId="13BEE216" w14:textId="77777777" w:rsidR="00302A0B" w:rsidRPr="00302A0B" w:rsidRDefault="00302A0B" w:rsidP="00F80434">
            <w:pPr>
              <w:spacing w:after="0"/>
            </w:pPr>
            <w:r>
              <w:t>Ukraine</w:t>
            </w:r>
          </w:p>
        </w:tc>
      </w:tr>
      <w:tr w:rsidR="00302A0B" w:rsidRPr="00302A0B" w14:paraId="031B3A50" w14:textId="77777777" w:rsidTr="00F80434">
        <w:trPr>
          <w:cantSplit/>
        </w:trPr>
        <w:tc>
          <w:tcPr>
            <w:tcW w:w="1980" w:type="dxa"/>
            <w:hideMark/>
          </w:tcPr>
          <w:p w14:paraId="5ABB8B30" w14:textId="77777777" w:rsidR="00302A0B" w:rsidRPr="00302A0B" w:rsidRDefault="00302A0B" w:rsidP="00F80434">
            <w:pPr>
              <w:spacing w:after="0"/>
            </w:pPr>
            <w:r>
              <w:t> </w:t>
            </w:r>
          </w:p>
        </w:tc>
        <w:tc>
          <w:tcPr>
            <w:tcW w:w="992" w:type="dxa"/>
            <w:hideMark/>
          </w:tcPr>
          <w:p w14:paraId="67D799A2" w14:textId="77777777" w:rsidR="00302A0B" w:rsidRPr="00302A0B" w:rsidRDefault="00302A0B" w:rsidP="00F80434">
            <w:pPr>
              <w:spacing w:after="0"/>
            </w:pPr>
            <w:r>
              <w:t> </w:t>
            </w:r>
          </w:p>
        </w:tc>
        <w:tc>
          <w:tcPr>
            <w:tcW w:w="4678" w:type="dxa"/>
            <w:hideMark/>
          </w:tcPr>
          <w:p w14:paraId="552DDCF4" w14:textId="77777777" w:rsidR="00302A0B" w:rsidRPr="00302A0B" w:rsidRDefault="00302A0B" w:rsidP="00F80434">
            <w:pPr>
              <w:spacing w:after="0"/>
            </w:pPr>
            <w:r>
              <w:t> </w:t>
            </w:r>
          </w:p>
        </w:tc>
        <w:tc>
          <w:tcPr>
            <w:tcW w:w="789" w:type="dxa"/>
            <w:noWrap/>
            <w:hideMark/>
          </w:tcPr>
          <w:p w14:paraId="5B825534" w14:textId="77777777" w:rsidR="00302A0B" w:rsidRPr="00302A0B" w:rsidRDefault="00302A0B" w:rsidP="00F80434">
            <w:pPr>
              <w:spacing w:after="0"/>
            </w:pPr>
            <w:r>
              <w:t>112</w:t>
            </w:r>
          </w:p>
        </w:tc>
        <w:tc>
          <w:tcPr>
            <w:tcW w:w="1767" w:type="dxa"/>
            <w:hideMark/>
          </w:tcPr>
          <w:p w14:paraId="320BA08E" w14:textId="77777777" w:rsidR="00302A0B" w:rsidRPr="00302A0B" w:rsidRDefault="00302A0B" w:rsidP="00F80434">
            <w:pPr>
              <w:spacing w:after="0"/>
            </w:pPr>
            <w:r>
              <w:t>Belarus</w:t>
            </w:r>
          </w:p>
        </w:tc>
      </w:tr>
      <w:tr w:rsidR="00302A0B" w:rsidRPr="00302A0B" w14:paraId="4016E9DA" w14:textId="77777777" w:rsidTr="00F80434">
        <w:trPr>
          <w:cantSplit/>
        </w:trPr>
        <w:tc>
          <w:tcPr>
            <w:tcW w:w="1980" w:type="dxa"/>
            <w:hideMark/>
          </w:tcPr>
          <w:p w14:paraId="4698B08E" w14:textId="77777777" w:rsidR="00302A0B" w:rsidRPr="00302A0B" w:rsidRDefault="00302A0B" w:rsidP="00F80434">
            <w:pPr>
              <w:spacing w:after="0"/>
            </w:pPr>
            <w:r>
              <w:lastRenderedPageBreak/>
              <w:t> </w:t>
            </w:r>
          </w:p>
        </w:tc>
        <w:tc>
          <w:tcPr>
            <w:tcW w:w="992" w:type="dxa"/>
            <w:hideMark/>
          </w:tcPr>
          <w:p w14:paraId="6ABA18D8" w14:textId="77777777" w:rsidR="00302A0B" w:rsidRPr="00302A0B" w:rsidRDefault="00302A0B" w:rsidP="00F80434">
            <w:pPr>
              <w:spacing w:after="0"/>
            </w:pPr>
            <w:r>
              <w:t> </w:t>
            </w:r>
          </w:p>
        </w:tc>
        <w:tc>
          <w:tcPr>
            <w:tcW w:w="4678" w:type="dxa"/>
            <w:hideMark/>
          </w:tcPr>
          <w:p w14:paraId="0057FE79" w14:textId="77777777" w:rsidR="00302A0B" w:rsidRPr="00302A0B" w:rsidRDefault="00302A0B" w:rsidP="00F80434">
            <w:pPr>
              <w:spacing w:after="0"/>
            </w:pPr>
            <w:r>
              <w:t> </w:t>
            </w:r>
          </w:p>
        </w:tc>
        <w:tc>
          <w:tcPr>
            <w:tcW w:w="789" w:type="dxa"/>
            <w:noWrap/>
            <w:hideMark/>
          </w:tcPr>
          <w:p w14:paraId="4ACA1FEE" w14:textId="77777777" w:rsidR="00302A0B" w:rsidRPr="00302A0B" w:rsidRDefault="00302A0B" w:rsidP="00F80434">
            <w:pPr>
              <w:spacing w:after="0"/>
            </w:pPr>
            <w:r>
              <w:t>OTH</w:t>
            </w:r>
          </w:p>
        </w:tc>
        <w:tc>
          <w:tcPr>
            <w:tcW w:w="1767" w:type="dxa"/>
            <w:hideMark/>
          </w:tcPr>
          <w:p w14:paraId="4737BB3D" w14:textId="77777777" w:rsidR="00302A0B" w:rsidRPr="00302A0B" w:rsidRDefault="00302A0B" w:rsidP="00F80434">
            <w:pPr>
              <w:spacing w:after="0"/>
            </w:pPr>
            <w:r>
              <w:t>Other</w:t>
            </w:r>
          </w:p>
        </w:tc>
      </w:tr>
      <w:tr w:rsidR="00302A0B" w:rsidRPr="00302A0B" w14:paraId="7E38A6C1" w14:textId="77777777" w:rsidTr="00F80434">
        <w:trPr>
          <w:cantSplit/>
        </w:trPr>
        <w:tc>
          <w:tcPr>
            <w:tcW w:w="1980" w:type="dxa"/>
            <w:hideMark/>
          </w:tcPr>
          <w:p w14:paraId="4A16301A" w14:textId="77777777" w:rsidR="00302A0B" w:rsidRPr="00302A0B" w:rsidRDefault="00302A0B" w:rsidP="00F80434">
            <w:pPr>
              <w:spacing w:after="0"/>
            </w:pPr>
            <w:r>
              <w:t>YC3=OTH</w:t>
            </w:r>
          </w:p>
        </w:tc>
        <w:tc>
          <w:tcPr>
            <w:tcW w:w="992" w:type="dxa"/>
            <w:hideMark/>
          </w:tcPr>
          <w:p w14:paraId="50404277" w14:textId="77777777" w:rsidR="00302A0B" w:rsidRPr="00302A0B" w:rsidRDefault="00302A0B" w:rsidP="00F80434">
            <w:pPr>
              <w:spacing w:after="0"/>
            </w:pPr>
            <w:r>
              <w:t>YC3k</w:t>
            </w:r>
          </w:p>
        </w:tc>
        <w:tc>
          <w:tcPr>
            <w:tcW w:w="4678" w:type="dxa"/>
            <w:hideMark/>
          </w:tcPr>
          <w:p w14:paraId="4C42B415" w14:textId="77777777" w:rsidR="00302A0B" w:rsidRPr="00302A0B" w:rsidRDefault="00302A0B" w:rsidP="00F80434">
            <w:pPr>
              <w:spacing w:after="0"/>
            </w:pPr>
            <w:r>
              <w:t>Choose country of birth.</w:t>
            </w:r>
          </w:p>
        </w:tc>
        <w:tc>
          <w:tcPr>
            <w:tcW w:w="789" w:type="dxa"/>
            <w:noWrap/>
            <w:hideMark/>
          </w:tcPr>
          <w:p w14:paraId="36037633" w14:textId="77777777" w:rsidR="00302A0B" w:rsidRPr="00302A0B" w:rsidRDefault="00302A0B" w:rsidP="00F80434">
            <w:pPr>
              <w:spacing w:after="0"/>
            </w:pPr>
            <w:r>
              <w:t> </w:t>
            </w:r>
          </w:p>
        </w:tc>
        <w:tc>
          <w:tcPr>
            <w:tcW w:w="1767" w:type="dxa"/>
            <w:hideMark/>
          </w:tcPr>
          <w:p w14:paraId="3DDA63EF" w14:textId="77777777" w:rsidR="00302A0B" w:rsidRPr="00302A0B" w:rsidRDefault="00302A0B" w:rsidP="00F80434">
            <w:pPr>
              <w:spacing w:after="0"/>
            </w:pPr>
            <w:r>
              <w:t> </w:t>
            </w:r>
          </w:p>
        </w:tc>
      </w:tr>
      <w:tr w:rsidR="00302A0B" w:rsidRPr="00302A0B" w14:paraId="13587EDF" w14:textId="77777777" w:rsidTr="00F80434">
        <w:trPr>
          <w:cantSplit/>
        </w:trPr>
        <w:tc>
          <w:tcPr>
            <w:tcW w:w="1980" w:type="dxa"/>
            <w:hideMark/>
          </w:tcPr>
          <w:p w14:paraId="5E623FA2" w14:textId="77777777" w:rsidR="00302A0B" w:rsidRPr="00302A0B" w:rsidRDefault="00302A0B" w:rsidP="00F80434">
            <w:pPr>
              <w:spacing w:after="0"/>
            </w:pPr>
            <w:r>
              <w:t>If not chosen in classification</w:t>
            </w:r>
          </w:p>
        </w:tc>
        <w:tc>
          <w:tcPr>
            <w:tcW w:w="992" w:type="dxa"/>
            <w:hideMark/>
          </w:tcPr>
          <w:p w14:paraId="7A301E10" w14:textId="77777777" w:rsidR="00302A0B" w:rsidRPr="00302A0B" w:rsidRDefault="00302A0B" w:rsidP="00F80434">
            <w:pPr>
              <w:spacing w:after="0"/>
            </w:pPr>
            <w:r>
              <w:t>YC3a</w:t>
            </w:r>
          </w:p>
        </w:tc>
        <w:tc>
          <w:tcPr>
            <w:tcW w:w="4678" w:type="dxa"/>
            <w:hideMark/>
          </w:tcPr>
          <w:p w14:paraId="22FE4174" w14:textId="77777777" w:rsidR="00302A0B" w:rsidRPr="00302A0B" w:rsidRDefault="00302A0B" w:rsidP="00F80434">
            <w:pPr>
              <w:spacing w:after="0"/>
            </w:pPr>
            <w:r>
              <w:t>Cannot find in the list.</w:t>
            </w:r>
          </w:p>
        </w:tc>
        <w:tc>
          <w:tcPr>
            <w:tcW w:w="789" w:type="dxa"/>
            <w:noWrap/>
            <w:hideMark/>
          </w:tcPr>
          <w:p w14:paraId="0F21B983" w14:textId="77777777" w:rsidR="00302A0B" w:rsidRPr="00302A0B" w:rsidRDefault="00302A0B" w:rsidP="00F80434">
            <w:pPr>
              <w:spacing w:after="0"/>
            </w:pPr>
            <w:r>
              <w:t> </w:t>
            </w:r>
          </w:p>
        </w:tc>
        <w:tc>
          <w:tcPr>
            <w:tcW w:w="1767" w:type="dxa"/>
            <w:hideMark/>
          </w:tcPr>
          <w:p w14:paraId="1BD69D2D" w14:textId="77777777" w:rsidR="00302A0B" w:rsidRPr="00302A0B" w:rsidRDefault="00302A0B" w:rsidP="00F80434">
            <w:pPr>
              <w:spacing w:after="0"/>
            </w:pPr>
            <w:r>
              <w:t> </w:t>
            </w:r>
          </w:p>
        </w:tc>
      </w:tr>
      <w:tr w:rsidR="00302A0B" w:rsidRPr="00302A0B" w14:paraId="5D41FF31" w14:textId="77777777" w:rsidTr="00F80434">
        <w:trPr>
          <w:cantSplit/>
        </w:trPr>
        <w:tc>
          <w:tcPr>
            <w:tcW w:w="1980" w:type="dxa"/>
            <w:hideMark/>
          </w:tcPr>
          <w:p w14:paraId="4507FB57" w14:textId="77777777" w:rsidR="00302A0B" w:rsidRPr="00302A0B" w:rsidRDefault="00302A0B" w:rsidP="00F80434">
            <w:pPr>
              <w:spacing w:after="0"/>
            </w:pPr>
            <w:proofErr w:type="spellStart"/>
            <w:r>
              <w:t>Vanus</w:t>
            </w:r>
            <w:proofErr w:type="spellEnd"/>
            <w:r>
              <w:t>&gt;0 and country of birth is Estonia of former Estonian territory</w:t>
            </w:r>
          </w:p>
        </w:tc>
        <w:tc>
          <w:tcPr>
            <w:tcW w:w="992" w:type="dxa"/>
            <w:hideMark/>
          </w:tcPr>
          <w:p w14:paraId="5E4219A3" w14:textId="77777777" w:rsidR="00302A0B" w:rsidRPr="00302A0B" w:rsidRDefault="00302A0B" w:rsidP="00F80434">
            <w:pPr>
              <w:spacing w:after="0"/>
            </w:pPr>
            <w:r>
              <w:t>YCR</w:t>
            </w:r>
          </w:p>
        </w:tc>
        <w:tc>
          <w:tcPr>
            <w:tcW w:w="4678" w:type="dxa"/>
            <w:hideMark/>
          </w:tcPr>
          <w:p w14:paraId="28DE64AC" w14:textId="77777777" w:rsidR="00302A0B" w:rsidRPr="00302A0B" w:rsidRDefault="00B64214" w:rsidP="00F80434">
            <w:pPr>
              <w:spacing w:after="0"/>
            </w:pPr>
            <w:r>
              <w:t xml:space="preserve">Has </w:t>
            </w:r>
            <w:r w:rsidR="00302A0B">
              <w:t>/Y0/ (/YX2/ ever lived outside Estonia for at least one year at a time?</w:t>
            </w:r>
          </w:p>
        </w:tc>
        <w:tc>
          <w:tcPr>
            <w:tcW w:w="789" w:type="dxa"/>
            <w:noWrap/>
            <w:hideMark/>
          </w:tcPr>
          <w:p w14:paraId="76C8E7E2" w14:textId="77777777" w:rsidR="00302A0B" w:rsidRPr="00302A0B" w:rsidRDefault="00302A0B" w:rsidP="00F80434">
            <w:pPr>
              <w:spacing w:after="0"/>
            </w:pPr>
            <w:r>
              <w:t>1</w:t>
            </w:r>
          </w:p>
        </w:tc>
        <w:tc>
          <w:tcPr>
            <w:tcW w:w="1767" w:type="dxa"/>
            <w:hideMark/>
          </w:tcPr>
          <w:p w14:paraId="1474BB4C" w14:textId="77777777" w:rsidR="00302A0B" w:rsidRPr="00302A0B" w:rsidRDefault="00302A0B" w:rsidP="00F80434">
            <w:pPr>
              <w:spacing w:after="0"/>
            </w:pPr>
            <w:r>
              <w:t>Yes</w:t>
            </w:r>
          </w:p>
        </w:tc>
      </w:tr>
      <w:tr w:rsidR="00302A0B" w:rsidRPr="00302A0B" w14:paraId="6230722F" w14:textId="77777777" w:rsidTr="00F80434">
        <w:trPr>
          <w:cantSplit/>
        </w:trPr>
        <w:tc>
          <w:tcPr>
            <w:tcW w:w="1980" w:type="dxa"/>
            <w:hideMark/>
          </w:tcPr>
          <w:p w14:paraId="47E7D790" w14:textId="77777777" w:rsidR="00302A0B" w:rsidRPr="00302A0B" w:rsidRDefault="00302A0B" w:rsidP="00F80434">
            <w:pPr>
              <w:spacing w:after="0"/>
            </w:pPr>
            <w:r>
              <w:t> </w:t>
            </w:r>
          </w:p>
        </w:tc>
        <w:tc>
          <w:tcPr>
            <w:tcW w:w="992" w:type="dxa"/>
            <w:hideMark/>
          </w:tcPr>
          <w:p w14:paraId="24458435" w14:textId="77777777" w:rsidR="00302A0B" w:rsidRPr="00302A0B" w:rsidRDefault="00302A0B" w:rsidP="00F80434">
            <w:pPr>
              <w:spacing w:after="0"/>
            </w:pPr>
            <w:r>
              <w:t> </w:t>
            </w:r>
          </w:p>
        </w:tc>
        <w:tc>
          <w:tcPr>
            <w:tcW w:w="4678" w:type="dxa"/>
            <w:hideMark/>
          </w:tcPr>
          <w:p w14:paraId="19EDB761" w14:textId="77777777" w:rsidR="00302A0B" w:rsidRPr="00302A0B" w:rsidRDefault="00302A0B" w:rsidP="00F80434">
            <w:pPr>
              <w:spacing w:after="0"/>
            </w:pPr>
            <w:r>
              <w:t> </w:t>
            </w:r>
          </w:p>
        </w:tc>
        <w:tc>
          <w:tcPr>
            <w:tcW w:w="789" w:type="dxa"/>
            <w:noWrap/>
            <w:hideMark/>
          </w:tcPr>
          <w:p w14:paraId="4FA0BAB6" w14:textId="77777777" w:rsidR="00302A0B" w:rsidRPr="00302A0B" w:rsidRDefault="00302A0B" w:rsidP="00F80434">
            <w:pPr>
              <w:spacing w:after="0"/>
            </w:pPr>
            <w:r>
              <w:t>2</w:t>
            </w:r>
          </w:p>
        </w:tc>
        <w:tc>
          <w:tcPr>
            <w:tcW w:w="1767" w:type="dxa"/>
            <w:hideMark/>
          </w:tcPr>
          <w:p w14:paraId="6427B3FA" w14:textId="77777777" w:rsidR="00302A0B" w:rsidRPr="00302A0B" w:rsidRDefault="00302A0B" w:rsidP="00F80434">
            <w:pPr>
              <w:spacing w:after="0"/>
            </w:pPr>
            <w:r>
              <w:t>No</w:t>
            </w:r>
          </w:p>
        </w:tc>
      </w:tr>
      <w:tr w:rsidR="00302A0B" w:rsidRPr="00302A0B" w14:paraId="768FEEA1" w14:textId="77777777" w:rsidTr="00F80434">
        <w:trPr>
          <w:cantSplit/>
        </w:trPr>
        <w:tc>
          <w:tcPr>
            <w:tcW w:w="1980" w:type="dxa"/>
            <w:hideMark/>
          </w:tcPr>
          <w:p w14:paraId="77995248" w14:textId="77777777" w:rsidR="00302A0B" w:rsidRPr="00302A0B" w:rsidRDefault="00302A0B" w:rsidP="00F80434">
            <w:pPr>
              <w:spacing w:after="0"/>
            </w:pPr>
            <w:r>
              <w:t>YCR=1</w:t>
            </w:r>
            <w:r>
              <w:br/>
              <w:t>OR</w:t>
            </w:r>
            <w:r>
              <w:br/>
              <w:t>country of birth (YC3k/YC3n) is not Estonia of former Estonian territory</w:t>
            </w:r>
          </w:p>
        </w:tc>
        <w:tc>
          <w:tcPr>
            <w:tcW w:w="992" w:type="dxa"/>
            <w:hideMark/>
          </w:tcPr>
          <w:p w14:paraId="4FF692DC" w14:textId="77777777" w:rsidR="00302A0B" w:rsidRPr="00302A0B" w:rsidRDefault="00302A0B" w:rsidP="00F80434">
            <w:pPr>
              <w:spacing w:after="0"/>
            </w:pPr>
            <w:r>
              <w:t>YC4A</w:t>
            </w:r>
          </w:p>
        </w:tc>
        <w:tc>
          <w:tcPr>
            <w:tcW w:w="4678" w:type="dxa"/>
            <w:hideMark/>
          </w:tcPr>
          <w:p w14:paraId="416CE1C1" w14:textId="77777777" w:rsidR="00302A0B" w:rsidRPr="00302A0B" w:rsidRDefault="00302A0B" w:rsidP="00F80434">
            <w:pPr>
              <w:spacing w:after="0"/>
            </w:pPr>
            <w:r>
              <w:rPr>
                <w:b/>
              </w:rPr>
              <w:t>What year did /Y0/ (/YX2/) move back to Estonia?</w:t>
            </w:r>
            <w:r>
              <w:rPr>
                <w:b/>
              </w:rPr>
              <w:br/>
            </w:r>
            <w:r>
              <w:br/>
            </w:r>
            <w:r>
              <w:rPr>
                <w:i/>
              </w:rPr>
              <w:t>If he/she has lived outside Estonia more than once, enter the time when he/she last moved back to Estonia.</w:t>
            </w:r>
            <w:r>
              <w:rPr>
                <w:i/>
              </w:rPr>
              <w:br/>
            </w:r>
            <w:r>
              <w:rPr>
                <w:i/>
              </w:rPr>
              <w:br/>
              <w:t>OR</w:t>
            </w:r>
            <w:r>
              <w:rPr>
                <w:i/>
              </w:rPr>
              <w:br/>
            </w:r>
            <w:r>
              <w:rPr>
                <w:i/>
              </w:rPr>
              <w:br/>
            </w:r>
            <w:r>
              <w:rPr>
                <w:b/>
              </w:rPr>
              <w:t>When did /Y0/ (/YX2/) move to Estonia?</w:t>
            </w:r>
            <w:r>
              <w:rPr>
                <w:i/>
              </w:rPr>
              <w:br/>
            </w:r>
            <w:r>
              <w:rPr>
                <w:i/>
              </w:rPr>
              <w:br/>
              <w:t>If he/she moved to Estonia more than once, enter the time when he/she last moved to Estonia.</w:t>
            </w:r>
          </w:p>
        </w:tc>
        <w:tc>
          <w:tcPr>
            <w:tcW w:w="789" w:type="dxa"/>
            <w:noWrap/>
            <w:hideMark/>
          </w:tcPr>
          <w:p w14:paraId="091D8F2B" w14:textId="77777777" w:rsidR="00302A0B" w:rsidRPr="00302A0B" w:rsidRDefault="00302A0B" w:rsidP="00F80434">
            <w:pPr>
              <w:spacing w:after="0"/>
            </w:pPr>
            <w:r>
              <w:t> </w:t>
            </w:r>
          </w:p>
        </w:tc>
        <w:tc>
          <w:tcPr>
            <w:tcW w:w="1767" w:type="dxa"/>
            <w:hideMark/>
          </w:tcPr>
          <w:p w14:paraId="4E0A273B" w14:textId="77777777" w:rsidR="00302A0B" w:rsidRPr="00302A0B" w:rsidRDefault="00302A0B" w:rsidP="00F80434">
            <w:pPr>
              <w:spacing w:after="0"/>
            </w:pPr>
            <w:r>
              <w:t> </w:t>
            </w:r>
          </w:p>
        </w:tc>
      </w:tr>
      <w:tr w:rsidR="00302A0B" w:rsidRPr="00302A0B" w14:paraId="2CB3284B" w14:textId="77777777" w:rsidTr="00F80434">
        <w:trPr>
          <w:cantSplit/>
        </w:trPr>
        <w:tc>
          <w:tcPr>
            <w:tcW w:w="1980" w:type="dxa"/>
            <w:hideMark/>
          </w:tcPr>
          <w:p w14:paraId="0AC27B6C" w14:textId="77777777" w:rsidR="00302A0B" w:rsidRPr="00302A0B" w:rsidRDefault="00302A0B" w:rsidP="00F80434">
            <w:pPr>
              <w:spacing w:after="0"/>
            </w:pPr>
            <w:r>
              <w:t>Display if YC4A=2020 or 2021</w:t>
            </w:r>
          </w:p>
        </w:tc>
        <w:tc>
          <w:tcPr>
            <w:tcW w:w="992" w:type="dxa"/>
            <w:hideMark/>
          </w:tcPr>
          <w:p w14:paraId="6205851F" w14:textId="77777777" w:rsidR="00302A0B" w:rsidRPr="00302A0B" w:rsidRDefault="00302A0B" w:rsidP="00F80434">
            <w:pPr>
              <w:spacing w:after="0"/>
            </w:pPr>
            <w:r>
              <w:t>YC4B</w:t>
            </w:r>
          </w:p>
        </w:tc>
        <w:tc>
          <w:tcPr>
            <w:tcW w:w="4678" w:type="dxa"/>
            <w:hideMark/>
          </w:tcPr>
          <w:p w14:paraId="08D0DA85" w14:textId="77777777" w:rsidR="00302A0B" w:rsidRPr="00302A0B" w:rsidRDefault="00302A0B" w:rsidP="00F80434">
            <w:pPr>
              <w:spacing w:after="0"/>
            </w:pPr>
            <w:r>
              <w:t>Month</w:t>
            </w:r>
          </w:p>
        </w:tc>
        <w:tc>
          <w:tcPr>
            <w:tcW w:w="789" w:type="dxa"/>
            <w:noWrap/>
            <w:hideMark/>
          </w:tcPr>
          <w:p w14:paraId="4F5BD524" w14:textId="77777777" w:rsidR="00302A0B" w:rsidRPr="00302A0B" w:rsidRDefault="00302A0B" w:rsidP="00F80434">
            <w:pPr>
              <w:spacing w:after="0"/>
            </w:pPr>
            <w:r>
              <w:t> </w:t>
            </w:r>
          </w:p>
        </w:tc>
        <w:tc>
          <w:tcPr>
            <w:tcW w:w="1767" w:type="dxa"/>
            <w:hideMark/>
          </w:tcPr>
          <w:p w14:paraId="110CA218" w14:textId="77777777" w:rsidR="00302A0B" w:rsidRPr="00302A0B" w:rsidRDefault="00302A0B" w:rsidP="00F80434">
            <w:pPr>
              <w:spacing w:after="0"/>
            </w:pPr>
            <w:r>
              <w:t> </w:t>
            </w:r>
          </w:p>
        </w:tc>
      </w:tr>
      <w:tr w:rsidR="00302A0B" w:rsidRPr="00302A0B" w14:paraId="24C65E99" w14:textId="77777777" w:rsidTr="00F80434">
        <w:trPr>
          <w:cantSplit/>
        </w:trPr>
        <w:tc>
          <w:tcPr>
            <w:tcW w:w="1980" w:type="dxa"/>
            <w:hideMark/>
          </w:tcPr>
          <w:p w14:paraId="701D9A36" w14:textId="77777777" w:rsidR="00302A0B" w:rsidRPr="00302A0B" w:rsidRDefault="00302A0B" w:rsidP="00F80434">
            <w:pPr>
              <w:spacing w:after="0"/>
            </w:pPr>
            <w:r>
              <w:t>ESUBX=34 and (</w:t>
            </w:r>
            <w:proofErr w:type="spellStart"/>
            <w:r>
              <w:t>aasta</w:t>
            </w:r>
            <w:proofErr w:type="spellEnd"/>
            <w:r>
              <w:t>(YA2)&lt;2018 or (</w:t>
            </w:r>
            <w:proofErr w:type="spellStart"/>
            <w:r>
              <w:t>aasta</w:t>
            </w:r>
            <w:proofErr w:type="spellEnd"/>
            <w:r>
              <w:t xml:space="preserve">(YA2)=2018 and </w:t>
            </w:r>
            <w:proofErr w:type="spellStart"/>
            <w:r>
              <w:t>kuu</w:t>
            </w:r>
            <w:proofErr w:type="spellEnd"/>
            <w:r>
              <w:t>(YA2)&lt;7)) and ((country of birth(YC3k/YC3n) is Estonia of former Estonian territory) or (country of birth(YC3k/YC3n) is not Estonia of former Estonian territory and YC4A&lt;=2018))</w:t>
            </w:r>
          </w:p>
        </w:tc>
        <w:tc>
          <w:tcPr>
            <w:tcW w:w="992" w:type="dxa"/>
            <w:hideMark/>
          </w:tcPr>
          <w:p w14:paraId="3AB20912" w14:textId="77777777" w:rsidR="00302A0B" w:rsidRPr="00302A0B" w:rsidRDefault="00302A0B" w:rsidP="00F80434">
            <w:pPr>
              <w:spacing w:after="0"/>
            </w:pPr>
            <w:r>
              <w:t>BA8A</w:t>
            </w:r>
          </w:p>
        </w:tc>
        <w:tc>
          <w:tcPr>
            <w:tcW w:w="4678" w:type="dxa"/>
            <w:hideMark/>
          </w:tcPr>
          <w:p w14:paraId="5B12D054" w14:textId="77777777" w:rsidR="00E91850" w:rsidRPr="00E91850" w:rsidRDefault="00E91850" w:rsidP="00E91850">
            <w:pPr>
              <w:spacing w:after="160" w:line="259" w:lineRule="auto"/>
              <w:rPr>
                <w:rFonts w:cstheme="minorBidi"/>
                <w:szCs w:val="20"/>
              </w:rPr>
            </w:pPr>
            <w:r>
              <w:t>Did /Y0/ (/YX2/) spend the whole 2018 abroad, in hospital, the army or another institution?</w:t>
            </w:r>
          </w:p>
          <w:p w14:paraId="7BCF09B8" w14:textId="77777777" w:rsidR="00302A0B" w:rsidRPr="00302A0B" w:rsidRDefault="00302A0B" w:rsidP="00F80434">
            <w:pPr>
              <w:spacing w:after="0"/>
            </w:pPr>
          </w:p>
        </w:tc>
        <w:tc>
          <w:tcPr>
            <w:tcW w:w="789" w:type="dxa"/>
            <w:noWrap/>
            <w:hideMark/>
          </w:tcPr>
          <w:p w14:paraId="50B4C490" w14:textId="77777777" w:rsidR="00302A0B" w:rsidRPr="00302A0B" w:rsidRDefault="00302A0B" w:rsidP="00F80434">
            <w:pPr>
              <w:spacing w:after="0"/>
            </w:pPr>
            <w:r>
              <w:t>1</w:t>
            </w:r>
          </w:p>
        </w:tc>
        <w:tc>
          <w:tcPr>
            <w:tcW w:w="1767" w:type="dxa"/>
            <w:hideMark/>
          </w:tcPr>
          <w:p w14:paraId="41E5B7BB" w14:textId="77777777" w:rsidR="00302A0B" w:rsidRPr="00302A0B" w:rsidRDefault="00302A0B" w:rsidP="00F80434">
            <w:pPr>
              <w:spacing w:after="0"/>
            </w:pPr>
            <w:r>
              <w:t>Yes</w:t>
            </w:r>
          </w:p>
        </w:tc>
      </w:tr>
      <w:tr w:rsidR="00302A0B" w:rsidRPr="00302A0B" w14:paraId="62F30D75" w14:textId="77777777" w:rsidTr="00F80434">
        <w:trPr>
          <w:cantSplit/>
        </w:trPr>
        <w:tc>
          <w:tcPr>
            <w:tcW w:w="1980" w:type="dxa"/>
            <w:hideMark/>
          </w:tcPr>
          <w:p w14:paraId="6927C901" w14:textId="77777777" w:rsidR="00302A0B" w:rsidRPr="00302A0B" w:rsidRDefault="00302A0B" w:rsidP="00F80434">
            <w:pPr>
              <w:spacing w:after="0"/>
            </w:pPr>
            <w:r>
              <w:t> </w:t>
            </w:r>
          </w:p>
        </w:tc>
        <w:tc>
          <w:tcPr>
            <w:tcW w:w="992" w:type="dxa"/>
            <w:hideMark/>
          </w:tcPr>
          <w:p w14:paraId="365718C2" w14:textId="77777777" w:rsidR="00302A0B" w:rsidRPr="00302A0B" w:rsidRDefault="00302A0B" w:rsidP="00F80434">
            <w:pPr>
              <w:spacing w:after="0"/>
            </w:pPr>
            <w:r>
              <w:t> </w:t>
            </w:r>
          </w:p>
        </w:tc>
        <w:tc>
          <w:tcPr>
            <w:tcW w:w="4678" w:type="dxa"/>
            <w:hideMark/>
          </w:tcPr>
          <w:p w14:paraId="465DABCF" w14:textId="77777777" w:rsidR="00302A0B" w:rsidRPr="00302A0B" w:rsidRDefault="00302A0B" w:rsidP="00F80434">
            <w:pPr>
              <w:spacing w:after="0"/>
            </w:pPr>
            <w:r>
              <w:t> </w:t>
            </w:r>
          </w:p>
        </w:tc>
        <w:tc>
          <w:tcPr>
            <w:tcW w:w="789" w:type="dxa"/>
            <w:noWrap/>
            <w:hideMark/>
          </w:tcPr>
          <w:p w14:paraId="1294FC2B" w14:textId="77777777" w:rsidR="00302A0B" w:rsidRPr="00302A0B" w:rsidRDefault="00302A0B" w:rsidP="00F80434">
            <w:pPr>
              <w:spacing w:after="0"/>
            </w:pPr>
            <w:r>
              <w:t>2</w:t>
            </w:r>
          </w:p>
        </w:tc>
        <w:tc>
          <w:tcPr>
            <w:tcW w:w="1767" w:type="dxa"/>
            <w:hideMark/>
          </w:tcPr>
          <w:p w14:paraId="789ABA89" w14:textId="77777777" w:rsidR="00302A0B" w:rsidRPr="00302A0B" w:rsidRDefault="00302A0B" w:rsidP="00F80434">
            <w:pPr>
              <w:spacing w:after="0"/>
            </w:pPr>
            <w:r>
              <w:t>No</w:t>
            </w:r>
          </w:p>
        </w:tc>
      </w:tr>
      <w:tr w:rsidR="00302A0B" w:rsidRPr="00302A0B" w14:paraId="632E378B" w14:textId="77777777" w:rsidTr="00F80434">
        <w:trPr>
          <w:cantSplit/>
        </w:trPr>
        <w:tc>
          <w:tcPr>
            <w:tcW w:w="1980" w:type="dxa"/>
            <w:hideMark/>
          </w:tcPr>
          <w:p w14:paraId="21582CBA" w14:textId="77777777" w:rsidR="00302A0B" w:rsidRPr="00302A0B" w:rsidRDefault="00302A0B" w:rsidP="00F80434">
            <w:pPr>
              <w:spacing w:after="0"/>
            </w:pPr>
            <w:r>
              <w:t>ESUBX=34 and (</w:t>
            </w:r>
            <w:proofErr w:type="spellStart"/>
            <w:r>
              <w:t>aasta</w:t>
            </w:r>
            <w:proofErr w:type="spellEnd"/>
            <w:r>
              <w:t>(YA2)&lt;2019 or (</w:t>
            </w:r>
            <w:proofErr w:type="spellStart"/>
            <w:r>
              <w:t>aasta</w:t>
            </w:r>
            <w:proofErr w:type="spellEnd"/>
            <w:r>
              <w:t xml:space="preserve">(YA2)=2019 and </w:t>
            </w:r>
            <w:proofErr w:type="spellStart"/>
            <w:r>
              <w:t>kuu</w:t>
            </w:r>
            <w:proofErr w:type="spellEnd"/>
            <w:r>
              <w:t>(YA2)&lt;7)) and ((country of birth(YC3k/YC3n) is Estonia of former Estonian territory) or (country of birth(YC3k/YC3n) is not Estonia of former Estonian territory and YC4A&lt;=2019))</w:t>
            </w:r>
          </w:p>
        </w:tc>
        <w:tc>
          <w:tcPr>
            <w:tcW w:w="992" w:type="dxa"/>
            <w:hideMark/>
          </w:tcPr>
          <w:p w14:paraId="4EB8B2A3" w14:textId="77777777" w:rsidR="00302A0B" w:rsidRPr="00302A0B" w:rsidRDefault="00302A0B" w:rsidP="00F80434">
            <w:pPr>
              <w:spacing w:after="0"/>
            </w:pPr>
            <w:r>
              <w:t>BA8B</w:t>
            </w:r>
          </w:p>
        </w:tc>
        <w:tc>
          <w:tcPr>
            <w:tcW w:w="4678" w:type="dxa"/>
            <w:hideMark/>
          </w:tcPr>
          <w:p w14:paraId="1EA9F39B" w14:textId="77777777" w:rsidR="00E91850" w:rsidRPr="00E91850" w:rsidRDefault="00E91850" w:rsidP="00E91850">
            <w:pPr>
              <w:spacing w:after="160" w:line="259" w:lineRule="auto"/>
              <w:rPr>
                <w:rFonts w:cstheme="minorBidi"/>
                <w:szCs w:val="20"/>
              </w:rPr>
            </w:pPr>
            <w:r>
              <w:t>Did /Y0/ (/YX2/) spend the whole 2019 abroad, in hospital, the army or another institution?</w:t>
            </w:r>
          </w:p>
          <w:p w14:paraId="78F3335C" w14:textId="77777777" w:rsidR="00302A0B" w:rsidRPr="00302A0B" w:rsidRDefault="00302A0B" w:rsidP="00F80434">
            <w:pPr>
              <w:spacing w:after="0"/>
            </w:pPr>
          </w:p>
        </w:tc>
        <w:tc>
          <w:tcPr>
            <w:tcW w:w="789" w:type="dxa"/>
            <w:noWrap/>
            <w:hideMark/>
          </w:tcPr>
          <w:p w14:paraId="25063727" w14:textId="77777777" w:rsidR="00302A0B" w:rsidRPr="00302A0B" w:rsidRDefault="00302A0B" w:rsidP="00F80434">
            <w:pPr>
              <w:spacing w:after="0"/>
            </w:pPr>
            <w:r>
              <w:t>1</w:t>
            </w:r>
          </w:p>
        </w:tc>
        <w:tc>
          <w:tcPr>
            <w:tcW w:w="1767" w:type="dxa"/>
            <w:hideMark/>
          </w:tcPr>
          <w:p w14:paraId="7A7E87D7" w14:textId="77777777" w:rsidR="00302A0B" w:rsidRPr="00302A0B" w:rsidRDefault="00302A0B" w:rsidP="00F80434">
            <w:pPr>
              <w:spacing w:after="0"/>
            </w:pPr>
            <w:r>
              <w:t>Yes</w:t>
            </w:r>
          </w:p>
        </w:tc>
      </w:tr>
      <w:tr w:rsidR="00302A0B" w:rsidRPr="00302A0B" w14:paraId="680762B0" w14:textId="77777777" w:rsidTr="00F80434">
        <w:trPr>
          <w:cantSplit/>
        </w:trPr>
        <w:tc>
          <w:tcPr>
            <w:tcW w:w="1980" w:type="dxa"/>
            <w:hideMark/>
          </w:tcPr>
          <w:p w14:paraId="7F15B3D2" w14:textId="77777777" w:rsidR="00302A0B" w:rsidRPr="00302A0B" w:rsidRDefault="00302A0B" w:rsidP="00F80434">
            <w:pPr>
              <w:spacing w:after="0"/>
            </w:pPr>
            <w:r>
              <w:t> </w:t>
            </w:r>
          </w:p>
        </w:tc>
        <w:tc>
          <w:tcPr>
            <w:tcW w:w="992" w:type="dxa"/>
            <w:hideMark/>
          </w:tcPr>
          <w:p w14:paraId="7EA087CE" w14:textId="77777777" w:rsidR="00302A0B" w:rsidRPr="00302A0B" w:rsidRDefault="00302A0B" w:rsidP="00F80434">
            <w:pPr>
              <w:spacing w:after="0"/>
            </w:pPr>
            <w:r>
              <w:t> </w:t>
            </w:r>
          </w:p>
        </w:tc>
        <w:tc>
          <w:tcPr>
            <w:tcW w:w="4678" w:type="dxa"/>
            <w:hideMark/>
          </w:tcPr>
          <w:p w14:paraId="6F86E83D" w14:textId="77777777" w:rsidR="00302A0B" w:rsidRPr="00302A0B" w:rsidRDefault="00302A0B" w:rsidP="00F80434">
            <w:pPr>
              <w:spacing w:after="0"/>
            </w:pPr>
            <w:r>
              <w:t> </w:t>
            </w:r>
          </w:p>
        </w:tc>
        <w:tc>
          <w:tcPr>
            <w:tcW w:w="789" w:type="dxa"/>
            <w:noWrap/>
            <w:hideMark/>
          </w:tcPr>
          <w:p w14:paraId="2588567C" w14:textId="77777777" w:rsidR="00302A0B" w:rsidRPr="00302A0B" w:rsidRDefault="00302A0B" w:rsidP="00F80434">
            <w:pPr>
              <w:spacing w:after="0"/>
            </w:pPr>
            <w:r>
              <w:t>2</w:t>
            </w:r>
          </w:p>
        </w:tc>
        <w:tc>
          <w:tcPr>
            <w:tcW w:w="1767" w:type="dxa"/>
            <w:hideMark/>
          </w:tcPr>
          <w:p w14:paraId="7A6AA34B" w14:textId="77777777" w:rsidR="00302A0B" w:rsidRPr="00302A0B" w:rsidRDefault="00302A0B" w:rsidP="00F80434">
            <w:pPr>
              <w:spacing w:after="0"/>
            </w:pPr>
            <w:r>
              <w:t>No</w:t>
            </w:r>
          </w:p>
        </w:tc>
      </w:tr>
      <w:tr w:rsidR="00302A0B" w:rsidRPr="00302A0B" w14:paraId="59E4671D" w14:textId="77777777" w:rsidTr="00F80434">
        <w:trPr>
          <w:cantSplit/>
        </w:trPr>
        <w:tc>
          <w:tcPr>
            <w:tcW w:w="1980" w:type="dxa"/>
            <w:hideMark/>
          </w:tcPr>
          <w:p w14:paraId="7E61F03F" w14:textId="77777777" w:rsidR="00302A0B" w:rsidRPr="00302A0B" w:rsidRDefault="00302A0B" w:rsidP="00F80434">
            <w:pPr>
              <w:spacing w:after="0"/>
            </w:pPr>
            <w:r>
              <w:lastRenderedPageBreak/>
              <w:t>ESUBX=34 and (</w:t>
            </w:r>
            <w:proofErr w:type="spellStart"/>
            <w:r>
              <w:t>aasta</w:t>
            </w:r>
            <w:proofErr w:type="spellEnd"/>
            <w:r>
              <w:t>(YA2)&lt;2020 or (</w:t>
            </w:r>
            <w:proofErr w:type="spellStart"/>
            <w:r>
              <w:t>aasta</w:t>
            </w:r>
            <w:proofErr w:type="spellEnd"/>
            <w:r>
              <w:t xml:space="preserve">(YA2)=2020 and </w:t>
            </w:r>
            <w:proofErr w:type="spellStart"/>
            <w:r>
              <w:t>kuu</w:t>
            </w:r>
            <w:proofErr w:type="spellEnd"/>
            <w:r>
              <w:t>(YA2)&lt;7)) and ((country of birth(YC3k/YC3n) is Estonia of former Estonian territory) or (country of birth(YC3k/YC3n) is not Estonia of former Estonian territory and YC4A&lt;=2020))</w:t>
            </w:r>
          </w:p>
        </w:tc>
        <w:tc>
          <w:tcPr>
            <w:tcW w:w="992" w:type="dxa"/>
            <w:hideMark/>
          </w:tcPr>
          <w:p w14:paraId="0E4A99D3" w14:textId="77777777" w:rsidR="00302A0B" w:rsidRPr="00302A0B" w:rsidRDefault="00302A0B" w:rsidP="00F80434">
            <w:pPr>
              <w:spacing w:after="0"/>
            </w:pPr>
            <w:r>
              <w:t>BA8C</w:t>
            </w:r>
          </w:p>
        </w:tc>
        <w:tc>
          <w:tcPr>
            <w:tcW w:w="4678" w:type="dxa"/>
            <w:hideMark/>
          </w:tcPr>
          <w:p w14:paraId="5EFBEDB8" w14:textId="77777777" w:rsidR="00E91850" w:rsidRPr="00E91850" w:rsidRDefault="00E91850" w:rsidP="00E91850">
            <w:pPr>
              <w:spacing w:after="160" w:line="259" w:lineRule="auto"/>
              <w:rPr>
                <w:rFonts w:cstheme="minorBidi"/>
                <w:szCs w:val="20"/>
              </w:rPr>
            </w:pPr>
            <w:r>
              <w:t>Did /Y0/ (/YX2/) spend the whole 2020 abroad, in hospital, the army or another institution?</w:t>
            </w:r>
          </w:p>
          <w:p w14:paraId="01DBA349" w14:textId="77777777" w:rsidR="00302A0B" w:rsidRPr="00302A0B" w:rsidRDefault="00302A0B" w:rsidP="00F80434">
            <w:pPr>
              <w:spacing w:after="0"/>
            </w:pPr>
          </w:p>
        </w:tc>
        <w:tc>
          <w:tcPr>
            <w:tcW w:w="789" w:type="dxa"/>
            <w:noWrap/>
            <w:hideMark/>
          </w:tcPr>
          <w:p w14:paraId="6213C929" w14:textId="77777777" w:rsidR="00302A0B" w:rsidRPr="00302A0B" w:rsidRDefault="00302A0B" w:rsidP="00F80434">
            <w:pPr>
              <w:spacing w:after="0"/>
            </w:pPr>
            <w:r>
              <w:t>1</w:t>
            </w:r>
          </w:p>
        </w:tc>
        <w:tc>
          <w:tcPr>
            <w:tcW w:w="1767" w:type="dxa"/>
            <w:hideMark/>
          </w:tcPr>
          <w:p w14:paraId="2C191918" w14:textId="77777777" w:rsidR="00302A0B" w:rsidRPr="00302A0B" w:rsidRDefault="00302A0B" w:rsidP="00F80434">
            <w:pPr>
              <w:spacing w:after="0"/>
            </w:pPr>
            <w:r>
              <w:t>Yes</w:t>
            </w:r>
          </w:p>
        </w:tc>
      </w:tr>
      <w:tr w:rsidR="00302A0B" w:rsidRPr="00302A0B" w14:paraId="54803212" w14:textId="77777777" w:rsidTr="00F80434">
        <w:trPr>
          <w:cantSplit/>
        </w:trPr>
        <w:tc>
          <w:tcPr>
            <w:tcW w:w="1980" w:type="dxa"/>
            <w:hideMark/>
          </w:tcPr>
          <w:p w14:paraId="2A54A29F" w14:textId="77777777" w:rsidR="00302A0B" w:rsidRPr="00302A0B" w:rsidRDefault="00302A0B" w:rsidP="00F80434">
            <w:pPr>
              <w:spacing w:after="0"/>
            </w:pPr>
            <w:r>
              <w:t> </w:t>
            </w:r>
          </w:p>
        </w:tc>
        <w:tc>
          <w:tcPr>
            <w:tcW w:w="992" w:type="dxa"/>
            <w:hideMark/>
          </w:tcPr>
          <w:p w14:paraId="0BEF747F" w14:textId="77777777" w:rsidR="00302A0B" w:rsidRPr="00302A0B" w:rsidRDefault="00302A0B" w:rsidP="00F80434">
            <w:pPr>
              <w:spacing w:after="0"/>
            </w:pPr>
            <w:r>
              <w:t> </w:t>
            </w:r>
          </w:p>
        </w:tc>
        <w:tc>
          <w:tcPr>
            <w:tcW w:w="4678" w:type="dxa"/>
            <w:hideMark/>
          </w:tcPr>
          <w:p w14:paraId="7C54F198" w14:textId="77777777" w:rsidR="00302A0B" w:rsidRPr="00302A0B" w:rsidRDefault="00302A0B" w:rsidP="00F80434">
            <w:pPr>
              <w:spacing w:after="0"/>
            </w:pPr>
            <w:r>
              <w:t> </w:t>
            </w:r>
          </w:p>
        </w:tc>
        <w:tc>
          <w:tcPr>
            <w:tcW w:w="789" w:type="dxa"/>
            <w:noWrap/>
            <w:hideMark/>
          </w:tcPr>
          <w:p w14:paraId="61C53CAB" w14:textId="77777777" w:rsidR="00302A0B" w:rsidRPr="00302A0B" w:rsidRDefault="00302A0B" w:rsidP="00F80434">
            <w:pPr>
              <w:spacing w:after="0"/>
            </w:pPr>
            <w:r>
              <w:t>2</w:t>
            </w:r>
          </w:p>
        </w:tc>
        <w:tc>
          <w:tcPr>
            <w:tcW w:w="1767" w:type="dxa"/>
            <w:hideMark/>
          </w:tcPr>
          <w:p w14:paraId="66B54E0D" w14:textId="77777777" w:rsidR="00302A0B" w:rsidRPr="00302A0B" w:rsidRDefault="00302A0B" w:rsidP="00F80434">
            <w:pPr>
              <w:spacing w:after="0"/>
            </w:pPr>
            <w:r>
              <w:t>No</w:t>
            </w:r>
          </w:p>
        </w:tc>
      </w:tr>
      <w:tr w:rsidR="00302A0B" w:rsidRPr="00302A0B" w14:paraId="43088806" w14:textId="77777777" w:rsidTr="00F80434">
        <w:trPr>
          <w:cantSplit/>
        </w:trPr>
        <w:tc>
          <w:tcPr>
            <w:tcW w:w="1980" w:type="dxa"/>
            <w:hideMark/>
          </w:tcPr>
          <w:p w14:paraId="550DC537" w14:textId="77777777" w:rsidR="00302A0B" w:rsidRPr="00302A0B" w:rsidRDefault="00302A0B" w:rsidP="00F80434">
            <w:pPr>
              <w:spacing w:after="0"/>
            </w:pPr>
            <w:r>
              <w:t>Y&gt;1</w:t>
            </w:r>
          </w:p>
        </w:tc>
        <w:tc>
          <w:tcPr>
            <w:tcW w:w="992" w:type="dxa"/>
            <w:hideMark/>
          </w:tcPr>
          <w:p w14:paraId="0C539F4F" w14:textId="77777777" w:rsidR="00302A0B" w:rsidRPr="00302A0B" w:rsidRDefault="00302A0B" w:rsidP="00F80434">
            <w:pPr>
              <w:spacing w:after="0"/>
            </w:pPr>
            <w:r>
              <w:t>B08</w:t>
            </w:r>
          </w:p>
        </w:tc>
        <w:tc>
          <w:tcPr>
            <w:tcW w:w="4678" w:type="dxa"/>
            <w:hideMark/>
          </w:tcPr>
          <w:p w14:paraId="7F134262" w14:textId="77777777" w:rsidR="00302A0B" w:rsidRPr="00302A0B" w:rsidRDefault="00302A0B" w:rsidP="00F80434">
            <w:pPr>
              <w:spacing w:after="0"/>
            </w:pPr>
            <w:r>
              <w:t>Does /Y0/ currently live with his/her household or separately?</w:t>
            </w:r>
          </w:p>
        </w:tc>
        <w:tc>
          <w:tcPr>
            <w:tcW w:w="789" w:type="dxa"/>
            <w:noWrap/>
            <w:hideMark/>
          </w:tcPr>
          <w:p w14:paraId="20E69BA5" w14:textId="77777777" w:rsidR="00302A0B" w:rsidRPr="00302A0B" w:rsidRDefault="00302A0B" w:rsidP="00F80434">
            <w:pPr>
              <w:spacing w:after="0"/>
            </w:pPr>
            <w:r>
              <w:t>29</w:t>
            </w:r>
          </w:p>
        </w:tc>
        <w:tc>
          <w:tcPr>
            <w:tcW w:w="1767" w:type="dxa"/>
            <w:hideMark/>
          </w:tcPr>
          <w:p w14:paraId="49EDCE1A" w14:textId="77777777" w:rsidR="00302A0B" w:rsidRPr="00302A0B" w:rsidRDefault="00302A0B" w:rsidP="00F80434">
            <w:pPr>
              <w:spacing w:after="0"/>
            </w:pPr>
            <w:r>
              <w:t>With his/her household</w:t>
            </w:r>
          </w:p>
        </w:tc>
      </w:tr>
      <w:tr w:rsidR="00302A0B" w:rsidRPr="00302A0B" w14:paraId="52891109" w14:textId="77777777" w:rsidTr="00F80434">
        <w:trPr>
          <w:cantSplit/>
        </w:trPr>
        <w:tc>
          <w:tcPr>
            <w:tcW w:w="1980" w:type="dxa"/>
            <w:hideMark/>
          </w:tcPr>
          <w:p w14:paraId="39571A15" w14:textId="77777777" w:rsidR="00302A0B" w:rsidRPr="00302A0B" w:rsidRDefault="00302A0B" w:rsidP="00F80434">
            <w:pPr>
              <w:spacing w:after="0"/>
            </w:pPr>
            <w:r>
              <w:t> </w:t>
            </w:r>
          </w:p>
        </w:tc>
        <w:tc>
          <w:tcPr>
            <w:tcW w:w="992" w:type="dxa"/>
            <w:hideMark/>
          </w:tcPr>
          <w:p w14:paraId="5D90718B" w14:textId="77777777" w:rsidR="00302A0B" w:rsidRPr="00302A0B" w:rsidRDefault="00302A0B" w:rsidP="00F80434">
            <w:pPr>
              <w:spacing w:after="0"/>
            </w:pPr>
            <w:r>
              <w:t> </w:t>
            </w:r>
          </w:p>
        </w:tc>
        <w:tc>
          <w:tcPr>
            <w:tcW w:w="4678" w:type="dxa"/>
            <w:hideMark/>
          </w:tcPr>
          <w:p w14:paraId="0960BA24" w14:textId="77777777" w:rsidR="00302A0B" w:rsidRPr="00302A0B" w:rsidRDefault="00302A0B" w:rsidP="00F80434">
            <w:pPr>
              <w:spacing w:after="0"/>
            </w:pPr>
            <w:r>
              <w:t> </w:t>
            </w:r>
          </w:p>
        </w:tc>
        <w:tc>
          <w:tcPr>
            <w:tcW w:w="789" w:type="dxa"/>
            <w:noWrap/>
            <w:hideMark/>
          </w:tcPr>
          <w:p w14:paraId="5ED1A5FB" w14:textId="77777777" w:rsidR="00302A0B" w:rsidRPr="00302A0B" w:rsidRDefault="00302A0B" w:rsidP="00F80434">
            <w:pPr>
              <w:spacing w:after="0"/>
            </w:pPr>
            <w:r>
              <w:t>30</w:t>
            </w:r>
          </w:p>
        </w:tc>
        <w:tc>
          <w:tcPr>
            <w:tcW w:w="1767" w:type="dxa"/>
            <w:hideMark/>
          </w:tcPr>
          <w:p w14:paraId="2BD98326" w14:textId="77777777" w:rsidR="00302A0B" w:rsidRPr="00302A0B" w:rsidRDefault="00302A0B" w:rsidP="00F80434">
            <w:pPr>
              <w:spacing w:after="0"/>
            </w:pPr>
            <w:r>
              <w:t>Temporarily separately</w:t>
            </w:r>
          </w:p>
        </w:tc>
      </w:tr>
      <w:tr w:rsidR="00302A0B" w:rsidRPr="00302A0B" w14:paraId="2DA2B678" w14:textId="77777777" w:rsidTr="00F80434">
        <w:trPr>
          <w:cantSplit/>
        </w:trPr>
        <w:tc>
          <w:tcPr>
            <w:tcW w:w="1980" w:type="dxa"/>
            <w:hideMark/>
          </w:tcPr>
          <w:p w14:paraId="6F5F6401" w14:textId="77777777" w:rsidR="00302A0B" w:rsidRPr="00302A0B" w:rsidRDefault="00302A0B" w:rsidP="00F80434">
            <w:pPr>
              <w:spacing w:after="0"/>
            </w:pPr>
            <w:r>
              <w:t> </w:t>
            </w:r>
          </w:p>
        </w:tc>
        <w:tc>
          <w:tcPr>
            <w:tcW w:w="992" w:type="dxa"/>
            <w:hideMark/>
          </w:tcPr>
          <w:p w14:paraId="398C5D1F" w14:textId="77777777" w:rsidR="00302A0B" w:rsidRPr="00302A0B" w:rsidRDefault="00302A0B" w:rsidP="00F80434">
            <w:pPr>
              <w:spacing w:after="0"/>
            </w:pPr>
            <w:r>
              <w:t> </w:t>
            </w:r>
          </w:p>
        </w:tc>
        <w:tc>
          <w:tcPr>
            <w:tcW w:w="4678" w:type="dxa"/>
            <w:hideMark/>
          </w:tcPr>
          <w:p w14:paraId="58DD3152" w14:textId="77777777" w:rsidR="00302A0B" w:rsidRPr="00302A0B" w:rsidRDefault="00302A0B" w:rsidP="00F80434">
            <w:pPr>
              <w:spacing w:after="0"/>
            </w:pPr>
            <w:r>
              <w:t> </w:t>
            </w:r>
          </w:p>
        </w:tc>
        <w:tc>
          <w:tcPr>
            <w:tcW w:w="789" w:type="dxa"/>
            <w:noWrap/>
            <w:hideMark/>
          </w:tcPr>
          <w:p w14:paraId="38BA066F" w14:textId="77777777" w:rsidR="00302A0B" w:rsidRPr="00302A0B" w:rsidRDefault="00302A0B" w:rsidP="00F80434">
            <w:pPr>
              <w:spacing w:after="0"/>
            </w:pPr>
            <w:r>
              <w:t>31</w:t>
            </w:r>
          </w:p>
        </w:tc>
        <w:tc>
          <w:tcPr>
            <w:tcW w:w="1767" w:type="dxa"/>
            <w:hideMark/>
          </w:tcPr>
          <w:p w14:paraId="53959C87" w14:textId="77777777" w:rsidR="00302A0B" w:rsidRPr="00302A0B" w:rsidRDefault="00302A0B" w:rsidP="00F80434">
            <w:pPr>
              <w:spacing w:after="0"/>
            </w:pPr>
            <w:r>
              <w:t>Alone</w:t>
            </w:r>
          </w:p>
        </w:tc>
      </w:tr>
      <w:tr w:rsidR="00302A0B" w:rsidRPr="00302A0B" w14:paraId="569528D9" w14:textId="77777777" w:rsidTr="00F80434">
        <w:trPr>
          <w:cantSplit/>
        </w:trPr>
        <w:tc>
          <w:tcPr>
            <w:tcW w:w="1980" w:type="dxa"/>
            <w:hideMark/>
          </w:tcPr>
          <w:p w14:paraId="563EE1C0" w14:textId="77777777" w:rsidR="00302A0B" w:rsidRPr="00302A0B" w:rsidRDefault="00302A0B" w:rsidP="00F80434">
            <w:pPr>
              <w:spacing w:after="0"/>
            </w:pPr>
            <w:r>
              <w:t>B08=30</w:t>
            </w:r>
          </w:p>
        </w:tc>
        <w:tc>
          <w:tcPr>
            <w:tcW w:w="992" w:type="dxa"/>
            <w:hideMark/>
          </w:tcPr>
          <w:p w14:paraId="45675984" w14:textId="77777777" w:rsidR="00302A0B" w:rsidRPr="00302A0B" w:rsidRDefault="00302A0B" w:rsidP="00F80434">
            <w:pPr>
              <w:spacing w:after="0"/>
            </w:pPr>
            <w:r>
              <w:t>B09</w:t>
            </w:r>
          </w:p>
        </w:tc>
        <w:tc>
          <w:tcPr>
            <w:tcW w:w="4678" w:type="dxa"/>
            <w:hideMark/>
          </w:tcPr>
          <w:p w14:paraId="28E203D5" w14:textId="77777777" w:rsidR="00302A0B" w:rsidRPr="00302A0B" w:rsidRDefault="00302A0B" w:rsidP="00F80434">
            <w:pPr>
              <w:spacing w:after="0"/>
            </w:pPr>
            <w:r>
              <w:t>Why is /Y0/ living temporarily separately? Is the reason...</w:t>
            </w:r>
          </w:p>
        </w:tc>
        <w:tc>
          <w:tcPr>
            <w:tcW w:w="789" w:type="dxa"/>
            <w:noWrap/>
            <w:hideMark/>
          </w:tcPr>
          <w:p w14:paraId="01B9C4EB" w14:textId="77777777" w:rsidR="00302A0B" w:rsidRPr="00302A0B" w:rsidRDefault="00302A0B" w:rsidP="00F80434">
            <w:pPr>
              <w:spacing w:after="0"/>
            </w:pPr>
            <w:r>
              <w:t>343</w:t>
            </w:r>
          </w:p>
        </w:tc>
        <w:tc>
          <w:tcPr>
            <w:tcW w:w="1767" w:type="dxa"/>
            <w:hideMark/>
          </w:tcPr>
          <w:p w14:paraId="4EC42A3C" w14:textId="77777777" w:rsidR="00302A0B" w:rsidRPr="00302A0B" w:rsidRDefault="00302A0B" w:rsidP="00F80434">
            <w:pPr>
              <w:spacing w:after="0"/>
            </w:pPr>
            <w:r>
              <w:t>Studies</w:t>
            </w:r>
          </w:p>
        </w:tc>
      </w:tr>
      <w:tr w:rsidR="00302A0B" w:rsidRPr="00302A0B" w14:paraId="66FC94CB" w14:textId="77777777" w:rsidTr="00F80434">
        <w:trPr>
          <w:cantSplit/>
        </w:trPr>
        <w:tc>
          <w:tcPr>
            <w:tcW w:w="1980" w:type="dxa"/>
            <w:hideMark/>
          </w:tcPr>
          <w:p w14:paraId="334CF0A3" w14:textId="77777777" w:rsidR="00302A0B" w:rsidRPr="00302A0B" w:rsidRDefault="00302A0B" w:rsidP="00F80434">
            <w:pPr>
              <w:spacing w:after="0"/>
            </w:pPr>
            <w:r>
              <w:t> </w:t>
            </w:r>
          </w:p>
        </w:tc>
        <w:tc>
          <w:tcPr>
            <w:tcW w:w="992" w:type="dxa"/>
            <w:hideMark/>
          </w:tcPr>
          <w:p w14:paraId="29B874F5" w14:textId="77777777" w:rsidR="00302A0B" w:rsidRPr="00302A0B" w:rsidRDefault="00302A0B" w:rsidP="00F80434">
            <w:pPr>
              <w:spacing w:after="0"/>
            </w:pPr>
            <w:r>
              <w:t> </w:t>
            </w:r>
          </w:p>
        </w:tc>
        <w:tc>
          <w:tcPr>
            <w:tcW w:w="4678" w:type="dxa"/>
            <w:hideMark/>
          </w:tcPr>
          <w:p w14:paraId="246BA962" w14:textId="77777777" w:rsidR="00302A0B" w:rsidRPr="00302A0B" w:rsidRDefault="00302A0B" w:rsidP="00F80434">
            <w:pPr>
              <w:spacing w:after="0"/>
            </w:pPr>
            <w:r>
              <w:t> </w:t>
            </w:r>
          </w:p>
        </w:tc>
        <w:tc>
          <w:tcPr>
            <w:tcW w:w="789" w:type="dxa"/>
            <w:noWrap/>
            <w:hideMark/>
          </w:tcPr>
          <w:p w14:paraId="514DC7ED" w14:textId="77777777" w:rsidR="00302A0B" w:rsidRPr="00302A0B" w:rsidRDefault="00302A0B" w:rsidP="00F80434">
            <w:pPr>
              <w:spacing w:after="0"/>
            </w:pPr>
            <w:r>
              <w:t>100</w:t>
            </w:r>
          </w:p>
        </w:tc>
        <w:tc>
          <w:tcPr>
            <w:tcW w:w="1767" w:type="dxa"/>
            <w:hideMark/>
          </w:tcPr>
          <w:p w14:paraId="2FFBB933" w14:textId="77777777" w:rsidR="00302A0B" w:rsidRPr="00302A0B" w:rsidRDefault="00302A0B" w:rsidP="00F80434">
            <w:pPr>
              <w:spacing w:after="0"/>
            </w:pPr>
            <w:r>
              <w:t>Work</w:t>
            </w:r>
          </w:p>
        </w:tc>
      </w:tr>
      <w:tr w:rsidR="00302A0B" w:rsidRPr="00302A0B" w14:paraId="3971A9D7" w14:textId="77777777" w:rsidTr="00F80434">
        <w:trPr>
          <w:cantSplit/>
        </w:trPr>
        <w:tc>
          <w:tcPr>
            <w:tcW w:w="1980" w:type="dxa"/>
            <w:hideMark/>
          </w:tcPr>
          <w:p w14:paraId="02E52397" w14:textId="77777777" w:rsidR="00302A0B" w:rsidRPr="00302A0B" w:rsidRDefault="00302A0B" w:rsidP="00F80434">
            <w:pPr>
              <w:spacing w:after="0"/>
            </w:pPr>
            <w:r>
              <w:t> </w:t>
            </w:r>
          </w:p>
        </w:tc>
        <w:tc>
          <w:tcPr>
            <w:tcW w:w="992" w:type="dxa"/>
            <w:hideMark/>
          </w:tcPr>
          <w:p w14:paraId="2B93044A" w14:textId="77777777" w:rsidR="00302A0B" w:rsidRPr="00302A0B" w:rsidRDefault="00302A0B" w:rsidP="00F80434">
            <w:pPr>
              <w:spacing w:after="0"/>
            </w:pPr>
            <w:r>
              <w:t> </w:t>
            </w:r>
          </w:p>
        </w:tc>
        <w:tc>
          <w:tcPr>
            <w:tcW w:w="4678" w:type="dxa"/>
            <w:hideMark/>
          </w:tcPr>
          <w:p w14:paraId="421859B6" w14:textId="77777777" w:rsidR="00302A0B" w:rsidRPr="00302A0B" w:rsidRDefault="00302A0B" w:rsidP="00F80434">
            <w:pPr>
              <w:spacing w:after="0"/>
            </w:pPr>
            <w:r>
              <w:t> </w:t>
            </w:r>
          </w:p>
        </w:tc>
        <w:tc>
          <w:tcPr>
            <w:tcW w:w="789" w:type="dxa"/>
            <w:noWrap/>
            <w:hideMark/>
          </w:tcPr>
          <w:p w14:paraId="3B3668E5" w14:textId="77777777" w:rsidR="00302A0B" w:rsidRPr="00302A0B" w:rsidRDefault="00302A0B" w:rsidP="00F80434">
            <w:pPr>
              <w:spacing w:after="0"/>
            </w:pPr>
            <w:r>
              <w:t>511</w:t>
            </w:r>
          </w:p>
        </w:tc>
        <w:tc>
          <w:tcPr>
            <w:tcW w:w="1767" w:type="dxa"/>
            <w:hideMark/>
          </w:tcPr>
          <w:p w14:paraId="3162E180" w14:textId="77777777" w:rsidR="00302A0B" w:rsidRPr="00302A0B" w:rsidRDefault="00302A0B" w:rsidP="00F80434">
            <w:pPr>
              <w:spacing w:after="0"/>
            </w:pPr>
            <w:r>
              <w:t>Military service / alternative service</w:t>
            </w:r>
          </w:p>
        </w:tc>
      </w:tr>
      <w:tr w:rsidR="00302A0B" w:rsidRPr="00302A0B" w14:paraId="1FB9850F" w14:textId="77777777" w:rsidTr="00F80434">
        <w:trPr>
          <w:cantSplit/>
        </w:trPr>
        <w:tc>
          <w:tcPr>
            <w:tcW w:w="1980" w:type="dxa"/>
            <w:hideMark/>
          </w:tcPr>
          <w:p w14:paraId="588D7BBD" w14:textId="77777777" w:rsidR="00302A0B" w:rsidRPr="00302A0B" w:rsidRDefault="00302A0B" w:rsidP="00F80434">
            <w:pPr>
              <w:spacing w:after="0"/>
            </w:pPr>
            <w:r>
              <w:t> </w:t>
            </w:r>
          </w:p>
        </w:tc>
        <w:tc>
          <w:tcPr>
            <w:tcW w:w="992" w:type="dxa"/>
            <w:hideMark/>
          </w:tcPr>
          <w:p w14:paraId="46D0EB4F" w14:textId="77777777" w:rsidR="00302A0B" w:rsidRPr="00302A0B" w:rsidRDefault="00302A0B" w:rsidP="00F80434">
            <w:pPr>
              <w:spacing w:after="0"/>
            </w:pPr>
            <w:r>
              <w:t> </w:t>
            </w:r>
          </w:p>
        </w:tc>
        <w:tc>
          <w:tcPr>
            <w:tcW w:w="4678" w:type="dxa"/>
            <w:hideMark/>
          </w:tcPr>
          <w:p w14:paraId="57E013E2" w14:textId="77777777" w:rsidR="00302A0B" w:rsidRPr="00302A0B" w:rsidRDefault="00302A0B" w:rsidP="00F80434">
            <w:pPr>
              <w:spacing w:after="0"/>
            </w:pPr>
            <w:r>
              <w:t> </w:t>
            </w:r>
          </w:p>
        </w:tc>
        <w:tc>
          <w:tcPr>
            <w:tcW w:w="789" w:type="dxa"/>
            <w:noWrap/>
            <w:hideMark/>
          </w:tcPr>
          <w:p w14:paraId="4A67AB4E" w14:textId="77777777" w:rsidR="00302A0B" w:rsidRPr="00302A0B" w:rsidRDefault="00302A0B" w:rsidP="00F80434">
            <w:pPr>
              <w:spacing w:after="0"/>
            </w:pPr>
            <w:r>
              <w:t>207</w:t>
            </w:r>
          </w:p>
        </w:tc>
        <w:tc>
          <w:tcPr>
            <w:tcW w:w="1767" w:type="dxa"/>
            <w:hideMark/>
          </w:tcPr>
          <w:p w14:paraId="06239FE3" w14:textId="77777777" w:rsidR="00302A0B" w:rsidRPr="00302A0B" w:rsidRDefault="00302A0B" w:rsidP="00F80434">
            <w:pPr>
              <w:spacing w:after="0"/>
            </w:pPr>
            <w:r>
              <w:t>Medical treatment</w:t>
            </w:r>
          </w:p>
        </w:tc>
      </w:tr>
      <w:tr w:rsidR="00302A0B" w:rsidRPr="00302A0B" w14:paraId="4BFA2EA2" w14:textId="77777777" w:rsidTr="00F80434">
        <w:trPr>
          <w:cantSplit/>
        </w:trPr>
        <w:tc>
          <w:tcPr>
            <w:tcW w:w="1980" w:type="dxa"/>
            <w:hideMark/>
          </w:tcPr>
          <w:p w14:paraId="2B324FC4" w14:textId="77777777" w:rsidR="00302A0B" w:rsidRPr="00302A0B" w:rsidRDefault="00302A0B" w:rsidP="00F80434">
            <w:pPr>
              <w:spacing w:after="0"/>
            </w:pPr>
            <w:r>
              <w:t> </w:t>
            </w:r>
          </w:p>
        </w:tc>
        <w:tc>
          <w:tcPr>
            <w:tcW w:w="992" w:type="dxa"/>
            <w:hideMark/>
          </w:tcPr>
          <w:p w14:paraId="442AD856" w14:textId="77777777" w:rsidR="00302A0B" w:rsidRPr="00302A0B" w:rsidRDefault="00302A0B" w:rsidP="00F80434">
            <w:pPr>
              <w:spacing w:after="0"/>
            </w:pPr>
            <w:r>
              <w:t> </w:t>
            </w:r>
          </w:p>
        </w:tc>
        <w:tc>
          <w:tcPr>
            <w:tcW w:w="4678" w:type="dxa"/>
            <w:hideMark/>
          </w:tcPr>
          <w:p w14:paraId="3ABA35AE" w14:textId="77777777" w:rsidR="00302A0B" w:rsidRPr="00302A0B" w:rsidRDefault="00302A0B" w:rsidP="00F80434">
            <w:pPr>
              <w:spacing w:after="0"/>
            </w:pPr>
            <w:r>
              <w:t> </w:t>
            </w:r>
          </w:p>
        </w:tc>
        <w:tc>
          <w:tcPr>
            <w:tcW w:w="789" w:type="dxa"/>
            <w:noWrap/>
            <w:hideMark/>
          </w:tcPr>
          <w:p w14:paraId="14AA3745" w14:textId="77777777" w:rsidR="00302A0B" w:rsidRPr="00302A0B" w:rsidRDefault="00302A0B" w:rsidP="00F80434">
            <w:pPr>
              <w:spacing w:after="0"/>
            </w:pPr>
            <w:r>
              <w:t>513</w:t>
            </w:r>
          </w:p>
        </w:tc>
        <w:tc>
          <w:tcPr>
            <w:tcW w:w="1767" w:type="dxa"/>
            <w:hideMark/>
          </w:tcPr>
          <w:p w14:paraId="61170A7C" w14:textId="77777777" w:rsidR="00302A0B" w:rsidRPr="00302A0B" w:rsidRDefault="00302A0B" w:rsidP="00F80434">
            <w:pPr>
              <w:spacing w:after="0"/>
            </w:pPr>
            <w:r>
              <w:t>Imprisonment</w:t>
            </w:r>
          </w:p>
        </w:tc>
      </w:tr>
      <w:tr w:rsidR="00302A0B" w:rsidRPr="00302A0B" w14:paraId="4E141BBC" w14:textId="77777777" w:rsidTr="00F80434">
        <w:trPr>
          <w:cantSplit/>
        </w:trPr>
        <w:tc>
          <w:tcPr>
            <w:tcW w:w="1980" w:type="dxa"/>
            <w:hideMark/>
          </w:tcPr>
          <w:p w14:paraId="57DBD2CB" w14:textId="77777777" w:rsidR="00302A0B" w:rsidRPr="00302A0B" w:rsidRDefault="00302A0B" w:rsidP="00F80434">
            <w:pPr>
              <w:spacing w:after="0"/>
            </w:pPr>
            <w:r>
              <w:t> </w:t>
            </w:r>
          </w:p>
        </w:tc>
        <w:tc>
          <w:tcPr>
            <w:tcW w:w="992" w:type="dxa"/>
            <w:hideMark/>
          </w:tcPr>
          <w:p w14:paraId="27329CB3" w14:textId="77777777" w:rsidR="00302A0B" w:rsidRPr="00302A0B" w:rsidRDefault="00302A0B" w:rsidP="00F80434">
            <w:pPr>
              <w:spacing w:after="0"/>
            </w:pPr>
            <w:r>
              <w:t> </w:t>
            </w:r>
          </w:p>
        </w:tc>
        <w:tc>
          <w:tcPr>
            <w:tcW w:w="4678" w:type="dxa"/>
            <w:hideMark/>
          </w:tcPr>
          <w:p w14:paraId="5BB24888" w14:textId="77777777" w:rsidR="00302A0B" w:rsidRPr="00302A0B" w:rsidRDefault="00302A0B" w:rsidP="00F80434">
            <w:pPr>
              <w:spacing w:after="0"/>
            </w:pPr>
            <w:r>
              <w:t> </w:t>
            </w:r>
          </w:p>
        </w:tc>
        <w:tc>
          <w:tcPr>
            <w:tcW w:w="789" w:type="dxa"/>
            <w:noWrap/>
            <w:hideMark/>
          </w:tcPr>
          <w:p w14:paraId="61956A83" w14:textId="77777777" w:rsidR="00302A0B" w:rsidRPr="00302A0B" w:rsidRDefault="00302A0B" w:rsidP="00F80434">
            <w:pPr>
              <w:spacing w:after="0"/>
            </w:pPr>
            <w:r>
              <w:t>OTH</w:t>
            </w:r>
          </w:p>
        </w:tc>
        <w:tc>
          <w:tcPr>
            <w:tcW w:w="1767" w:type="dxa"/>
            <w:hideMark/>
          </w:tcPr>
          <w:p w14:paraId="3C240D04" w14:textId="77777777" w:rsidR="00302A0B" w:rsidRPr="00302A0B" w:rsidRDefault="00302A0B" w:rsidP="00F80434">
            <w:pPr>
              <w:spacing w:after="0"/>
            </w:pPr>
            <w:r>
              <w:t>Other</w:t>
            </w:r>
          </w:p>
        </w:tc>
      </w:tr>
      <w:tr w:rsidR="00302A0B" w:rsidRPr="00302A0B" w14:paraId="35D56983" w14:textId="77777777" w:rsidTr="00F80434">
        <w:trPr>
          <w:cantSplit/>
        </w:trPr>
        <w:tc>
          <w:tcPr>
            <w:tcW w:w="1980" w:type="dxa"/>
            <w:hideMark/>
          </w:tcPr>
          <w:p w14:paraId="7478C77F" w14:textId="77777777" w:rsidR="00302A0B" w:rsidRPr="00302A0B" w:rsidRDefault="00302A0B" w:rsidP="00F80434">
            <w:pPr>
              <w:spacing w:after="0"/>
            </w:pPr>
            <w:r>
              <w:t>B09=OTH</w:t>
            </w:r>
          </w:p>
        </w:tc>
        <w:tc>
          <w:tcPr>
            <w:tcW w:w="992" w:type="dxa"/>
            <w:hideMark/>
          </w:tcPr>
          <w:p w14:paraId="588A48EC" w14:textId="77777777" w:rsidR="00302A0B" w:rsidRPr="00302A0B" w:rsidRDefault="00302A0B" w:rsidP="00F80434">
            <w:pPr>
              <w:spacing w:after="0"/>
            </w:pPr>
            <w:r>
              <w:t>B09M</w:t>
            </w:r>
          </w:p>
        </w:tc>
        <w:tc>
          <w:tcPr>
            <w:tcW w:w="4678" w:type="dxa"/>
            <w:hideMark/>
          </w:tcPr>
          <w:p w14:paraId="4C1C7441" w14:textId="77777777" w:rsidR="00302A0B" w:rsidRPr="00302A0B" w:rsidRDefault="00302A0B" w:rsidP="00F80434">
            <w:pPr>
              <w:spacing w:after="0"/>
            </w:pPr>
            <w:r>
              <w:t>Specify the reason for why /Y0/ lives separately.</w:t>
            </w:r>
          </w:p>
        </w:tc>
        <w:tc>
          <w:tcPr>
            <w:tcW w:w="789" w:type="dxa"/>
            <w:noWrap/>
            <w:hideMark/>
          </w:tcPr>
          <w:p w14:paraId="7AA4B861" w14:textId="77777777" w:rsidR="00302A0B" w:rsidRPr="00302A0B" w:rsidRDefault="00302A0B" w:rsidP="00F80434">
            <w:pPr>
              <w:spacing w:after="0"/>
            </w:pPr>
            <w:r>
              <w:t> </w:t>
            </w:r>
          </w:p>
        </w:tc>
        <w:tc>
          <w:tcPr>
            <w:tcW w:w="1767" w:type="dxa"/>
            <w:hideMark/>
          </w:tcPr>
          <w:p w14:paraId="1C42481E" w14:textId="77777777" w:rsidR="00302A0B" w:rsidRPr="00302A0B" w:rsidRDefault="00302A0B" w:rsidP="00F80434">
            <w:pPr>
              <w:spacing w:after="0"/>
            </w:pPr>
            <w:r>
              <w:t> </w:t>
            </w:r>
          </w:p>
        </w:tc>
      </w:tr>
      <w:tr w:rsidR="00302A0B" w:rsidRPr="00302A0B" w14:paraId="35E34E9A" w14:textId="77777777" w:rsidTr="00F80434">
        <w:trPr>
          <w:cantSplit/>
        </w:trPr>
        <w:tc>
          <w:tcPr>
            <w:tcW w:w="1980" w:type="dxa"/>
            <w:hideMark/>
          </w:tcPr>
          <w:p w14:paraId="573D8C6C" w14:textId="77777777" w:rsidR="00302A0B" w:rsidRPr="00302A0B" w:rsidRDefault="00302A0B" w:rsidP="00F80434">
            <w:pPr>
              <w:spacing w:after="0"/>
            </w:pPr>
            <w:r>
              <w:t> </w:t>
            </w:r>
          </w:p>
        </w:tc>
        <w:tc>
          <w:tcPr>
            <w:tcW w:w="992" w:type="dxa"/>
            <w:hideMark/>
          </w:tcPr>
          <w:p w14:paraId="6F40F029" w14:textId="77777777" w:rsidR="00302A0B" w:rsidRPr="00302A0B" w:rsidRDefault="00302A0B" w:rsidP="00F80434">
            <w:pPr>
              <w:spacing w:after="0"/>
            </w:pPr>
            <w:r>
              <w:t>tekstLA12</w:t>
            </w:r>
          </w:p>
        </w:tc>
        <w:tc>
          <w:tcPr>
            <w:tcW w:w="4678" w:type="dxa"/>
            <w:hideMark/>
          </w:tcPr>
          <w:p w14:paraId="294A4870" w14:textId="77777777" w:rsidR="00302A0B" w:rsidRPr="00302A0B" w:rsidRDefault="00302A0B" w:rsidP="00F80434">
            <w:pPr>
              <w:spacing w:after="0"/>
            </w:pPr>
            <w:r>
              <w:t>The next questions concern all children up to the age of 17 in your household.</w:t>
            </w:r>
          </w:p>
        </w:tc>
        <w:tc>
          <w:tcPr>
            <w:tcW w:w="789" w:type="dxa"/>
            <w:noWrap/>
            <w:hideMark/>
          </w:tcPr>
          <w:p w14:paraId="21C9A7C3" w14:textId="77777777" w:rsidR="00302A0B" w:rsidRPr="00302A0B" w:rsidRDefault="00302A0B" w:rsidP="00F80434">
            <w:pPr>
              <w:spacing w:after="0"/>
            </w:pPr>
            <w:r>
              <w:t> </w:t>
            </w:r>
          </w:p>
        </w:tc>
        <w:tc>
          <w:tcPr>
            <w:tcW w:w="1767" w:type="dxa"/>
            <w:hideMark/>
          </w:tcPr>
          <w:p w14:paraId="5035AAB9" w14:textId="77777777" w:rsidR="00302A0B" w:rsidRPr="00302A0B" w:rsidRDefault="00302A0B" w:rsidP="00F80434">
            <w:pPr>
              <w:spacing w:after="0"/>
            </w:pPr>
            <w:r>
              <w:t> </w:t>
            </w:r>
          </w:p>
        </w:tc>
      </w:tr>
      <w:tr w:rsidR="00302A0B" w:rsidRPr="00302A0B" w14:paraId="40227144" w14:textId="77777777" w:rsidTr="00F80434">
        <w:trPr>
          <w:cantSplit/>
        </w:trPr>
        <w:tc>
          <w:tcPr>
            <w:tcW w:w="1980" w:type="dxa"/>
            <w:hideMark/>
          </w:tcPr>
          <w:p w14:paraId="6C4B4A27" w14:textId="77777777" w:rsidR="00302A0B" w:rsidRPr="00302A0B" w:rsidRDefault="00302A0B" w:rsidP="00F80434">
            <w:pPr>
              <w:spacing w:after="0"/>
            </w:pPr>
            <w:r>
              <w:t>YX2&lt;18 (always)</w:t>
            </w:r>
          </w:p>
        </w:tc>
        <w:tc>
          <w:tcPr>
            <w:tcW w:w="992" w:type="dxa"/>
            <w:hideMark/>
          </w:tcPr>
          <w:p w14:paraId="1F689CB3" w14:textId="77777777" w:rsidR="00302A0B" w:rsidRPr="00302A0B" w:rsidRDefault="00302A0B" w:rsidP="00F80434">
            <w:pPr>
              <w:spacing w:after="0"/>
            </w:pPr>
            <w:r>
              <w:t>LA12A</w:t>
            </w:r>
          </w:p>
        </w:tc>
        <w:tc>
          <w:tcPr>
            <w:tcW w:w="4678" w:type="dxa"/>
            <w:hideMark/>
          </w:tcPr>
          <w:p w14:paraId="0B50537A" w14:textId="77777777" w:rsidR="004E62C9" w:rsidRPr="004E62C9" w:rsidRDefault="004E62C9" w:rsidP="00F80434">
            <w:pPr>
              <w:spacing w:after="0"/>
              <w:rPr>
                <w:b/>
              </w:rPr>
            </w:pPr>
            <w:r>
              <w:rPr>
                <w:b/>
              </w:rPr>
              <w:t xml:space="preserve">Does </w:t>
            </w:r>
            <w:r w:rsidR="00B64214">
              <w:rPr>
                <w:b/>
              </w:rPr>
              <w:t xml:space="preserve">the </w:t>
            </w:r>
            <w:r>
              <w:rPr>
                <w:b/>
              </w:rPr>
              <w:t>child /name, age/ have a bedroom?</w:t>
            </w:r>
          </w:p>
          <w:p w14:paraId="239F17A2" w14:textId="77777777" w:rsidR="004E62C9" w:rsidRDefault="004E62C9" w:rsidP="00F80434">
            <w:pPr>
              <w:spacing w:after="0"/>
            </w:pPr>
            <w:r>
              <w:t xml:space="preserve"> </w:t>
            </w:r>
          </w:p>
          <w:p w14:paraId="295A710D" w14:textId="77777777" w:rsidR="00302A0B" w:rsidRPr="004E62C9" w:rsidRDefault="004E62C9" w:rsidP="00F80434">
            <w:pPr>
              <w:spacing w:after="0"/>
              <w:rPr>
                <w:i/>
              </w:rPr>
            </w:pPr>
            <w:r>
              <w:rPr>
                <w:i/>
              </w:rPr>
              <w:t>It is irrelevant whether the child has his/her own bedroom or shares a bedroom with (half) siblings, in both cases enter "Yes". If the child sleeps in the same room with adults, answer "No".</w:t>
            </w:r>
          </w:p>
        </w:tc>
        <w:tc>
          <w:tcPr>
            <w:tcW w:w="789" w:type="dxa"/>
            <w:noWrap/>
            <w:hideMark/>
          </w:tcPr>
          <w:p w14:paraId="0DAFD957" w14:textId="77777777" w:rsidR="00302A0B" w:rsidRPr="00302A0B" w:rsidRDefault="00302A0B" w:rsidP="00F80434">
            <w:pPr>
              <w:spacing w:after="0"/>
            </w:pPr>
            <w:r>
              <w:t>1</w:t>
            </w:r>
          </w:p>
        </w:tc>
        <w:tc>
          <w:tcPr>
            <w:tcW w:w="1767" w:type="dxa"/>
            <w:hideMark/>
          </w:tcPr>
          <w:p w14:paraId="2E319B60" w14:textId="77777777" w:rsidR="00302A0B" w:rsidRPr="00302A0B" w:rsidRDefault="00302A0B" w:rsidP="00F80434">
            <w:pPr>
              <w:spacing w:after="0"/>
            </w:pPr>
            <w:r>
              <w:t>Yes</w:t>
            </w:r>
          </w:p>
        </w:tc>
      </w:tr>
      <w:tr w:rsidR="00302A0B" w:rsidRPr="00302A0B" w14:paraId="2173D07C" w14:textId="77777777" w:rsidTr="00F80434">
        <w:trPr>
          <w:cantSplit/>
        </w:trPr>
        <w:tc>
          <w:tcPr>
            <w:tcW w:w="1980" w:type="dxa"/>
            <w:hideMark/>
          </w:tcPr>
          <w:p w14:paraId="04600ACF" w14:textId="77777777" w:rsidR="00302A0B" w:rsidRPr="00302A0B" w:rsidRDefault="00302A0B" w:rsidP="00F80434">
            <w:pPr>
              <w:spacing w:after="0"/>
            </w:pPr>
            <w:r>
              <w:t> </w:t>
            </w:r>
          </w:p>
        </w:tc>
        <w:tc>
          <w:tcPr>
            <w:tcW w:w="992" w:type="dxa"/>
            <w:hideMark/>
          </w:tcPr>
          <w:p w14:paraId="738B5727" w14:textId="77777777" w:rsidR="00302A0B" w:rsidRPr="00302A0B" w:rsidRDefault="00302A0B" w:rsidP="00F80434">
            <w:pPr>
              <w:spacing w:after="0"/>
            </w:pPr>
            <w:r>
              <w:t> </w:t>
            </w:r>
          </w:p>
        </w:tc>
        <w:tc>
          <w:tcPr>
            <w:tcW w:w="4678" w:type="dxa"/>
            <w:hideMark/>
          </w:tcPr>
          <w:p w14:paraId="439B5699" w14:textId="77777777" w:rsidR="00302A0B" w:rsidRPr="00302A0B" w:rsidRDefault="00302A0B" w:rsidP="00F80434">
            <w:pPr>
              <w:spacing w:after="0"/>
            </w:pPr>
            <w:r>
              <w:t> </w:t>
            </w:r>
          </w:p>
        </w:tc>
        <w:tc>
          <w:tcPr>
            <w:tcW w:w="789" w:type="dxa"/>
            <w:noWrap/>
            <w:hideMark/>
          </w:tcPr>
          <w:p w14:paraId="395606EC" w14:textId="77777777" w:rsidR="00302A0B" w:rsidRPr="00302A0B" w:rsidRDefault="00302A0B" w:rsidP="00F80434">
            <w:pPr>
              <w:spacing w:after="0"/>
            </w:pPr>
            <w:r>
              <w:t>2</w:t>
            </w:r>
          </w:p>
        </w:tc>
        <w:tc>
          <w:tcPr>
            <w:tcW w:w="1767" w:type="dxa"/>
            <w:hideMark/>
          </w:tcPr>
          <w:p w14:paraId="34544F52" w14:textId="77777777" w:rsidR="00302A0B" w:rsidRPr="00302A0B" w:rsidRDefault="00302A0B" w:rsidP="00F80434">
            <w:pPr>
              <w:spacing w:after="0"/>
            </w:pPr>
            <w:r>
              <w:t>No</w:t>
            </w:r>
          </w:p>
        </w:tc>
      </w:tr>
      <w:tr w:rsidR="00302A0B" w:rsidRPr="00302A0B" w14:paraId="72D19181" w14:textId="77777777" w:rsidTr="00F80434">
        <w:trPr>
          <w:cantSplit/>
        </w:trPr>
        <w:tc>
          <w:tcPr>
            <w:tcW w:w="1980" w:type="dxa"/>
            <w:hideMark/>
          </w:tcPr>
          <w:p w14:paraId="7311FAC3" w14:textId="77777777" w:rsidR="00302A0B" w:rsidRPr="00302A0B" w:rsidRDefault="00302A0B" w:rsidP="00F80434">
            <w:pPr>
              <w:spacing w:after="0"/>
            </w:pPr>
            <w:r>
              <w:t>LA12A=2</w:t>
            </w:r>
          </w:p>
        </w:tc>
        <w:tc>
          <w:tcPr>
            <w:tcW w:w="992" w:type="dxa"/>
            <w:hideMark/>
          </w:tcPr>
          <w:p w14:paraId="13CE0341" w14:textId="77777777" w:rsidR="00302A0B" w:rsidRPr="00302A0B" w:rsidRDefault="00302A0B" w:rsidP="00F80434">
            <w:pPr>
              <w:spacing w:after="0"/>
            </w:pPr>
            <w:r>
              <w:t>LA12B</w:t>
            </w:r>
          </w:p>
        </w:tc>
        <w:tc>
          <w:tcPr>
            <w:tcW w:w="4678" w:type="dxa"/>
            <w:hideMark/>
          </w:tcPr>
          <w:p w14:paraId="615F8431" w14:textId="77777777" w:rsidR="00302A0B" w:rsidRPr="00302A0B" w:rsidRDefault="00302A0B" w:rsidP="00F80434">
            <w:pPr>
              <w:spacing w:after="0"/>
              <w:rPr>
                <w:b/>
                <w:bCs/>
              </w:rPr>
            </w:pPr>
            <w:r>
              <w:rPr>
                <w:b/>
              </w:rPr>
              <w:t>Can you not afford it or is there some other reason?</w:t>
            </w:r>
          </w:p>
        </w:tc>
        <w:tc>
          <w:tcPr>
            <w:tcW w:w="789" w:type="dxa"/>
            <w:noWrap/>
            <w:hideMark/>
          </w:tcPr>
          <w:p w14:paraId="285F32C1" w14:textId="77777777" w:rsidR="00302A0B" w:rsidRPr="00302A0B" w:rsidRDefault="00302A0B" w:rsidP="00F80434">
            <w:pPr>
              <w:spacing w:after="0"/>
            </w:pPr>
            <w:r>
              <w:t>207</w:t>
            </w:r>
          </w:p>
        </w:tc>
        <w:tc>
          <w:tcPr>
            <w:tcW w:w="1767" w:type="dxa"/>
            <w:hideMark/>
          </w:tcPr>
          <w:p w14:paraId="672ADF9E" w14:textId="77777777" w:rsidR="00302A0B" w:rsidRPr="00302A0B" w:rsidRDefault="00302A0B" w:rsidP="00F80434">
            <w:pPr>
              <w:spacing w:after="0"/>
            </w:pPr>
            <w:r>
              <w:t>Cannot afford it</w:t>
            </w:r>
          </w:p>
        </w:tc>
      </w:tr>
      <w:tr w:rsidR="00302A0B" w:rsidRPr="00302A0B" w14:paraId="3D160EC2" w14:textId="77777777" w:rsidTr="00F80434">
        <w:trPr>
          <w:cantSplit/>
        </w:trPr>
        <w:tc>
          <w:tcPr>
            <w:tcW w:w="1980" w:type="dxa"/>
            <w:hideMark/>
          </w:tcPr>
          <w:p w14:paraId="6CC7EB49" w14:textId="77777777" w:rsidR="00302A0B" w:rsidRPr="00302A0B" w:rsidRDefault="00302A0B" w:rsidP="00F80434">
            <w:pPr>
              <w:spacing w:after="0"/>
            </w:pPr>
            <w:r>
              <w:t> </w:t>
            </w:r>
          </w:p>
        </w:tc>
        <w:tc>
          <w:tcPr>
            <w:tcW w:w="992" w:type="dxa"/>
            <w:hideMark/>
          </w:tcPr>
          <w:p w14:paraId="4C9A3F3D" w14:textId="77777777" w:rsidR="00302A0B" w:rsidRPr="00302A0B" w:rsidRDefault="00302A0B" w:rsidP="00F80434">
            <w:pPr>
              <w:spacing w:after="0"/>
            </w:pPr>
            <w:r>
              <w:t> </w:t>
            </w:r>
          </w:p>
        </w:tc>
        <w:tc>
          <w:tcPr>
            <w:tcW w:w="4678" w:type="dxa"/>
            <w:hideMark/>
          </w:tcPr>
          <w:p w14:paraId="5478DA68" w14:textId="77777777" w:rsidR="00302A0B" w:rsidRPr="00302A0B" w:rsidRDefault="00302A0B" w:rsidP="00F80434">
            <w:pPr>
              <w:spacing w:after="0"/>
            </w:pPr>
            <w:r>
              <w:t> </w:t>
            </w:r>
          </w:p>
        </w:tc>
        <w:tc>
          <w:tcPr>
            <w:tcW w:w="789" w:type="dxa"/>
            <w:noWrap/>
            <w:hideMark/>
          </w:tcPr>
          <w:p w14:paraId="3B5F9A0E" w14:textId="77777777" w:rsidR="00302A0B" w:rsidRPr="00302A0B" w:rsidRDefault="00302A0B" w:rsidP="00F80434">
            <w:pPr>
              <w:spacing w:after="0"/>
            </w:pPr>
            <w:r>
              <w:t>303</w:t>
            </w:r>
          </w:p>
        </w:tc>
        <w:tc>
          <w:tcPr>
            <w:tcW w:w="1767" w:type="dxa"/>
            <w:hideMark/>
          </w:tcPr>
          <w:p w14:paraId="5DA5CF7E" w14:textId="77777777" w:rsidR="00302A0B" w:rsidRPr="00302A0B" w:rsidRDefault="00302A0B" w:rsidP="00F80434">
            <w:pPr>
              <w:spacing w:after="0"/>
            </w:pPr>
            <w:r>
              <w:t>Some other reason</w:t>
            </w:r>
          </w:p>
        </w:tc>
      </w:tr>
      <w:tr w:rsidR="00302A0B" w:rsidRPr="00302A0B" w14:paraId="4A2DE7D7" w14:textId="77777777" w:rsidTr="00F80434">
        <w:trPr>
          <w:cantSplit/>
        </w:trPr>
        <w:tc>
          <w:tcPr>
            <w:tcW w:w="1980" w:type="dxa"/>
            <w:hideMark/>
          </w:tcPr>
          <w:p w14:paraId="1240F73B" w14:textId="77777777" w:rsidR="00302A0B" w:rsidRPr="00302A0B" w:rsidRDefault="00302A0B" w:rsidP="00F80434">
            <w:pPr>
              <w:spacing w:after="0"/>
            </w:pPr>
            <w:r>
              <w:t>YX2&lt;18 (always)</w:t>
            </w:r>
          </w:p>
        </w:tc>
        <w:tc>
          <w:tcPr>
            <w:tcW w:w="992" w:type="dxa"/>
            <w:hideMark/>
          </w:tcPr>
          <w:p w14:paraId="6159423C" w14:textId="77777777" w:rsidR="00302A0B" w:rsidRPr="00302A0B" w:rsidRDefault="00302A0B" w:rsidP="00F80434">
            <w:pPr>
              <w:spacing w:after="0"/>
            </w:pPr>
            <w:r>
              <w:t>LA13A</w:t>
            </w:r>
          </w:p>
        </w:tc>
        <w:tc>
          <w:tcPr>
            <w:tcW w:w="4678" w:type="dxa"/>
            <w:hideMark/>
          </w:tcPr>
          <w:p w14:paraId="384EF3A7" w14:textId="77777777" w:rsidR="00302A0B" w:rsidRPr="00302A0B" w:rsidRDefault="00302A0B" w:rsidP="00F80434">
            <w:pPr>
              <w:spacing w:after="0"/>
            </w:pPr>
            <w:r>
              <w:rPr>
                <w:b/>
              </w:rPr>
              <w:t xml:space="preserve">How often do parents (caregivers) spend time actively with </w:t>
            </w:r>
            <w:r w:rsidR="00B64214">
              <w:rPr>
                <w:b/>
              </w:rPr>
              <w:t xml:space="preserve">the </w:t>
            </w:r>
            <w:r>
              <w:rPr>
                <w:b/>
              </w:rPr>
              <w:t xml:space="preserve">child /name, age/ (meals, playing, homework, walks, conversations, etc.)? </w:t>
            </w:r>
            <w:r>
              <w:t xml:space="preserve"> </w:t>
            </w:r>
            <w:r>
              <w:br/>
            </w:r>
            <w:r>
              <w:rPr>
                <w:i/>
              </w:rPr>
              <w:t>Do not include electronic contacts. If the parents’ spending time with the child is very different, consider the parent (caregiver) who spends time with the child more frequently.</w:t>
            </w:r>
          </w:p>
        </w:tc>
        <w:tc>
          <w:tcPr>
            <w:tcW w:w="789" w:type="dxa"/>
            <w:hideMark/>
          </w:tcPr>
          <w:p w14:paraId="47E6312C" w14:textId="77777777" w:rsidR="00302A0B" w:rsidRPr="00302A0B" w:rsidRDefault="00302A0B" w:rsidP="00F80434">
            <w:pPr>
              <w:spacing w:after="0"/>
            </w:pPr>
            <w:r>
              <w:t>134</w:t>
            </w:r>
          </w:p>
        </w:tc>
        <w:tc>
          <w:tcPr>
            <w:tcW w:w="1767" w:type="dxa"/>
            <w:hideMark/>
          </w:tcPr>
          <w:p w14:paraId="64F94737" w14:textId="77777777" w:rsidR="00302A0B" w:rsidRPr="00302A0B" w:rsidRDefault="00302A0B" w:rsidP="00F80434">
            <w:pPr>
              <w:spacing w:after="0"/>
            </w:pPr>
            <w:r>
              <w:t>Several times a day</w:t>
            </w:r>
          </w:p>
        </w:tc>
      </w:tr>
      <w:tr w:rsidR="00302A0B" w:rsidRPr="00302A0B" w14:paraId="1821191B" w14:textId="77777777" w:rsidTr="00F80434">
        <w:trPr>
          <w:cantSplit/>
        </w:trPr>
        <w:tc>
          <w:tcPr>
            <w:tcW w:w="1980" w:type="dxa"/>
            <w:hideMark/>
          </w:tcPr>
          <w:p w14:paraId="5E23FB4B" w14:textId="77777777" w:rsidR="00302A0B" w:rsidRPr="00302A0B" w:rsidRDefault="00302A0B" w:rsidP="00F80434">
            <w:pPr>
              <w:spacing w:after="0"/>
            </w:pPr>
            <w:r>
              <w:t> </w:t>
            </w:r>
          </w:p>
        </w:tc>
        <w:tc>
          <w:tcPr>
            <w:tcW w:w="992" w:type="dxa"/>
            <w:hideMark/>
          </w:tcPr>
          <w:p w14:paraId="256C646F" w14:textId="77777777" w:rsidR="00302A0B" w:rsidRPr="00302A0B" w:rsidRDefault="00302A0B" w:rsidP="00F80434">
            <w:pPr>
              <w:spacing w:after="0"/>
            </w:pPr>
            <w:r>
              <w:t> </w:t>
            </w:r>
          </w:p>
        </w:tc>
        <w:tc>
          <w:tcPr>
            <w:tcW w:w="4678" w:type="dxa"/>
            <w:hideMark/>
          </w:tcPr>
          <w:p w14:paraId="4A55B749" w14:textId="77777777" w:rsidR="00302A0B" w:rsidRPr="00302A0B" w:rsidRDefault="00302A0B" w:rsidP="00F80434">
            <w:pPr>
              <w:spacing w:after="0"/>
            </w:pPr>
            <w:r>
              <w:t> </w:t>
            </w:r>
          </w:p>
        </w:tc>
        <w:tc>
          <w:tcPr>
            <w:tcW w:w="789" w:type="dxa"/>
            <w:hideMark/>
          </w:tcPr>
          <w:p w14:paraId="556557DD" w14:textId="77777777" w:rsidR="00302A0B" w:rsidRPr="00302A0B" w:rsidRDefault="00302A0B" w:rsidP="00F80434">
            <w:pPr>
              <w:spacing w:after="0"/>
            </w:pPr>
            <w:r>
              <w:t>106</w:t>
            </w:r>
          </w:p>
        </w:tc>
        <w:tc>
          <w:tcPr>
            <w:tcW w:w="1767" w:type="dxa"/>
            <w:hideMark/>
          </w:tcPr>
          <w:p w14:paraId="2BE8AC27" w14:textId="77777777" w:rsidR="00302A0B" w:rsidRPr="00302A0B" w:rsidRDefault="00302A0B" w:rsidP="00F80434">
            <w:pPr>
              <w:spacing w:after="0"/>
            </w:pPr>
            <w:r>
              <w:t>Once a day</w:t>
            </w:r>
          </w:p>
        </w:tc>
      </w:tr>
      <w:tr w:rsidR="00302A0B" w:rsidRPr="00302A0B" w14:paraId="4625253D" w14:textId="77777777" w:rsidTr="00F80434">
        <w:trPr>
          <w:cantSplit/>
        </w:trPr>
        <w:tc>
          <w:tcPr>
            <w:tcW w:w="1980" w:type="dxa"/>
            <w:hideMark/>
          </w:tcPr>
          <w:p w14:paraId="48CCD87B" w14:textId="77777777" w:rsidR="00302A0B" w:rsidRPr="00302A0B" w:rsidRDefault="00302A0B" w:rsidP="00F80434">
            <w:pPr>
              <w:spacing w:after="0"/>
            </w:pPr>
            <w:r>
              <w:t> </w:t>
            </w:r>
          </w:p>
        </w:tc>
        <w:tc>
          <w:tcPr>
            <w:tcW w:w="992" w:type="dxa"/>
            <w:hideMark/>
          </w:tcPr>
          <w:p w14:paraId="7599BEF2" w14:textId="77777777" w:rsidR="00302A0B" w:rsidRPr="00302A0B" w:rsidRDefault="00302A0B" w:rsidP="00F80434">
            <w:pPr>
              <w:spacing w:after="0"/>
            </w:pPr>
            <w:r>
              <w:t> </w:t>
            </w:r>
          </w:p>
        </w:tc>
        <w:tc>
          <w:tcPr>
            <w:tcW w:w="4678" w:type="dxa"/>
            <w:hideMark/>
          </w:tcPr>
          <w:p w14:paraId="263F4912" w14:textId="77777777" w:rsidR="00302A0B" w:rsidRPr="00302A0B" w:rsidRDefault="00302A0B" w:rsidP="00F80434">
            <w:pPr>
              <w:spacing w:after="0"/>
            </w:pPr>
            <w:r>
              <w:t> </w:t>
            </w:r>
          </w:p>
        </w:tc>
        <w:tc>
          <w:tcPr>
            <w:tcW w:w="789" w:type="dxa"/>
            <w:hideMark/>
          </w:tcPr>
          <w:p w14:paraId="64E2F474" w14:textId="77777777" w:rsidR="00302A0B" w:rsidRPr="00302A0B" w:rsidRDefault="00302A0B" w:rsidP="00F80434">
            <w:pPr>
              <w:spacing w:after="0"/>
            </w:pPr>
            <w:r>
              <w:t>2152</w:t>
            </w:r>
          </w:p>
        </w:tc>
        <w:tc>
          <w:tcPr>
            <w:tcW w:w="1767" w:type="dxa"/>
            <w:hideMark/>
          </w:tcPr>
          <w:p w14:paraId="71C8F9D4" w14:textId="77777777" w:rsidR="00302A0B" w:rsidRPr="00302A0B" w:rsidRDefault="00302A0B" w:rsidP="00F80434">
            <w:pPr>
              <w:spacing w:after="0"/>
            </w:pPr>
            <w:r>
              <w:t xml:space="preserve">Every week </w:t>
            </w:r>
          </w:p>
        </w:tc>
      </w:tr>
      <w:tr w:rsidR="00302A0B" w:rsidRPr="00302A0B" w14:paraId="4D8F4F5F" w14:textId="77777777" w:rsidTr="00F80434">
        <w:trPr>
          <w:cantSplit/>
        </w:trPr>
        <w:tc>
          <w:tcPr>
            <w:tcW w:w="1980" w:type="dxa"/>
            <w:hideMark/>
          </w:tcPr>
          <w:p w14:paraId="1A126C4E" w14:textId="77777777" w:rsidR="00302A0B" w:rsidRPr="00302A0B" w:rsidRDefault="00302A0B" w:rsidP="00F80434">
            <w:pPr>
              <w:spacing w:after="0"/>
            </w:pPr>
            <w:r>
              <w:lastRenderedPageBreak/>
              <w:t> </w:t>
            </w:r>
          </w:p>
        </w:tc>
        <w:tc>
          <w:tcPr>
            <w:tcW w:w="992" w:type="dxa"/>
            <w:hideMark/>
          </w:tcPr>
          <w:p w14:paraId="4FD1A954" w14:textId="77777777" w:rsidR="00302A0B" w:rsidRPr="00302A0B" w:rsidRDefault="00302A0B" w:rsidP="00F80434">
            <w:pPr>
              <w:spacing w:after="0"/>
            </w:pPr>
            <w:r>
              <w:t> </w:t>
            </w:r>
          </w:p>
        </w:tc>
        <w:tc>
          <w:tcPr>
            <w:tcW w:w="4678" w:type="dxa"/>
            <w:hideMark/>
          </w:tcPr>
          <w:p w14:paraId="3959CFD0" w14:textId="77777777" w:rsidR="00302A0B" w:rsidRPr="00302A0B" w:rsidRDefault="00302A0B" w:rsidP="00F80434">
            <w:pPr>
              <w:spacing w:after="0"/>
            </w:pPr>
            <w:r>
              <w:t> </w:t>
            </w:r>
          </w:p>
        </w:tc>
        <w:tc>
          <w:tcPr>
            <w:tcW w:w="789" w:type="dxa"/>
            <w:hideMark/>
          </w:tcPr>
          <w:p w14:paraId="45861F4D" w14:textId="77777777" w:rsidR="00302A0B" w:rsidRPr="00302A0B" w:rsidRDefault="00302A0B" w:rsidP="00F80434">
            <w:pPr>
              <w:spacing w:after="0"/>
            </w:pPr>
            <w:r>
              <w:t>308</w:t>
            </w:r>
          </w:p>
        </w:tc>
        <w:tc>
          <w:tcPr>
            <w:tcW w:w="1767" w:type="dxa"/>
            <w:hideMark/>
          </w:tcPr>
          <w:p w14:paraId="456BA46A" w14:textId="77777777" w:rsidR="00302A0B" w:rsidRPr="00302A0B" w:rsidRDefault="00302A0B" w:rsidP="00F80434">
            <w:pPr>
              <w:spacing w:after="0"/>
            </w:pPr>
            <w:r>
              <w:t xml:space="preserve">Several times a month  </w:t>
            </w:r>
          </w:p>
        </w:tc>
      </w:tr>
      <w:tr w:rsidR="00302A0B" w:rsidRPr="00302A0B" w14:paraId="1A496EEF" w14:textId="77777777" w:rsidTr="00F80434">
        <w:trPr>
          <w:cantSplit/>
        </w:trPr>
        <w:tc>
          <w:tcPr>
            <w:tcW w:w="1980" w:type="dxa"/>
            <w:hideMark/>
          </w:tcPr>
          <w:p w14:paraId="0DE4D9B0" w14:textId="77777777" w:rsidR="00302A0B" w:rsidRPr="00302A0B" w:rsidRDefault="00302A0B" w:rsidP="00F80434">
            <w:pPr>
              <w:spacing w:after="0"/>
            </w:pPr>
            <w:r>
              <w:t> </w:t>
            </w:r>
          </w:p>
        </w:tc>
        <w:tc>
          <w:tcPr>
            <w:tcW w:w="992" w:type="dxa"/>
            <w:hideMark/>
          </w:tcPr>
          <w:p w14:paraId="1F7FF72D" w14:textId="77777777" w:rsidR="00302A0B" w:rsidRPr="00302A0B" w:rsidRDefault="00302A0B" w:rsidP="00F80434">
            <w:pPr>
              <w:spacing w:after="0"/>
            </w:pPr>
            <w:r>
              <w:t> </w:t>
            </w:r>
          </w:p>
        </w:tc>
        <w:tc>
          <w:tcPr>
            <w:tcW w:w="4678" w:type="dxa"/>
            <w:hideMark/>
          </w:tcPr>
          <w:p w14:paraId="0B3A42B5" w14:textId="77777777" w:rsidR="00302A0B" w:rsidRPr="00302A0B" w:rsidRDefault="00302A0B" w:rsidP="00F80434">
            <w:pPr>
              <w:spacing w:after="0"/>
            </w:pPr>
            <w:r>
              <w:t> </w:t>
            </w:r>
          </w:p>
        </w:tc>
        <w:tc>
          <w:tcPr>
            <w:tcW w:w="789" w:type="dxa"/>
            <w:hideMark/>
          </w:tcPr>
          <w:p w14:paraId="551DC68F" w14:textId="77777777" w:rsidR="00302A0B" w:rsidRPr="00302A0B" w:rsidRDefault="00302A0B" w:rsidP="00F80434">
            <w:pPr>
              <w:spacing w:after="0"/>
            </w:pPr>
            <w:r>
              <w:t>3041</w:t>
            </w:r>
          </w:p>
        </w:tc>
        <w:tc>
          <w:tcPr>
            <w:tcW w:w="1767" w:type="dxa"/>
            <w:hideMark/>
          </w:tcPr>
          <w:p w14:paraId="72574D9D" w14:textId="77777777" w:rsidR="00302A0B" w:rsidRPr="00302A0B" w:rsidRDefault="00302A0B" w:rsidP="00F80434">
            <w:pPr>
              <w:spacing w:after="0"/>
            </w:pPr>
            <w:r>
              <w:t>Once a month</w:t>
            </w:r>
          </w:p>
        </w:tc>
      </w:tr>
      <w:tr w:rsidR="00302A0B" w:rsidRPr="00302A0B" w14:paraId="2129BA86" w14:textId="77777777" w:rsidTr="00F80434">
        <w:trPr>
          <w:cantSplit/>
        </w:trPr>
        <w:tc>
          <w:tcPr>
            <w:tcW w:w="1980" w:type="dxa"/>
            <w:hideMark/>
          </w:tcPr>
          <w:p w14:paraId="0E3173B6" w14:textId="77777777" w:rsidR="00302A0B" w:rsidRPr="00302A0B" w:rsidRDefault="00302A0B" w:rsidP="00F80434">
            <w:pPr>
              <w:spacing w:after="0"/>
            </w:pPr>
            <w:r>
              <w:t> </w:t>
            </w:r>
          </w:p>
        </w:tc>
        <w:tc>
          <w:tcPr>
            <w:tcW w:w="992" w:type="dxa"/>
            <w:hideMark/>
          </w:tcPr>
          <w:p w14:paraId="1A30B907" w14:textId="77777777" w:rsidR="00302A0B" w:rsidRPr="00302A0B" w:rsidRDefault="00302A0B" w:rsidP="00F80434">
            <w:pPr>
              <w:spacing w:after="0"/>
            </w:pPr>
            <w:r>
              <w:t xml:space="preserve">    </w:t>
            </w:r>
          </w:p>
        </w:tc>
        <w:tc>
          <w:tcPr>
            <w:tcW w:w="4678" w:type="dxa"/>
            <w:hideMark/>
          </w:tcPr>
          <w:p w14:paraId="5A3705F4" w14:textId="77777777" w:rsidR="00302A0B" w:rsidRPr="00302A0B" w:rsidRDefault="00302A0B" w:rsidP="00F80434">
            <w:pPr>
              <w:spacing w:after="0"/>
            </w:pPr>
            <w:r>
              <w:t> </w:t>
            </w:r>
          </w:p>
        </w:tc>
        <w:tc>
          <w:tcPr>
            <w:tcW w:w="789" w:type="dxa"/>
            <w:hideMark/>
          </w:tcPr>
          <w:p w14:paraId="0BEC3544" w14:textId="77777777" w:rsidR="00302A0B" w:rsidRPr="00302A0B" w:rsidRDefault="00302A0B" w:rsidP="00F80434">
            <w:pPr>
              <w:spacing w:after="0"/>
            </w:pPr>
            <w:r>
              <w:t>3032</w:t>
            </w:r>
          </w:p>
        </w:tc>
        <w:tc>
          <w:tcPr>
            <w:tcW w:w="1767" w:type="dxa"/>
            <w:hideMark/>
          </w:tcPr>
          <w:p w14:paraId="7FC41A16" w14:textId="77777777" w:rsidR="00302A0B" w:rsidRPr="00302A0B" w:rsidRDefault="00302A0B" w:rsidP="00F80434">
            <w:pPr>
              <w:spacing w:after="0"/>
            </w:pPr>
            <w:r>
              <w:t xml:space="preserve">Less than once a month </w:t>
            </w:r>
          </w:p>
        </w:tc>
      </w:tr>
      <w:tr w:rsidR="00302A0B" w:rsidRPr="00302A0B" w14:paraId="6B864322" w14:textId="77777777" w:rsidTr="00F80434">
        <w:trPr>
          <w:cantSplit/>
        </w:trPr>
        <w:tc>
          <w:tcPr>
            <w:tcW w:w="1980" w:type="dxa"/>
            <w:hideMark/>
          </w:tcPr>
          <w:p w14:paraId="58E57C52" w14:textId="77777777" w:rsidR="00302A0B" w:rsidRPr="00302A0B" w:rsidRDefault="00302A0B" w:rsidP="00F80434">
            <w:pPr>
              <w:spacing w:after="0"/>
            </w:pPr>
            <w:r>
              <w:t> </w:t>
            </w:r>
          </w:p>
        </w:tc>
        <w:tc>
          <w:tcPr>
            <w:tcW w:w="992" w:type="dxa"/>
            <w:hideMark/>
          </w:tcPr>
          <w:p w14:paraId="76DF473A" w14:textId="77777777" w:rsidR="00302A0B" w:rsidRPr="00302A0B" w:rsidRDefault="00302A0B" w:rsidP="00F80434">
            <w:pPr>
              <w:spacing w:after="0"/>
            </w:pPr>
            <w:r>
              <w:t> </w:t>
            </w:r>
          </w:p>
        </w:tc>
        <w:tc>
          <w:tcPr>
            <w:tcW w:w="4678" w:type="dxa"/>
            <w:hideMark/>
          </w:tcPr>
          <w:p w14:paraId="6EBC7C6C" w14:textId="77777777" w:rsidR="00302A0B" w:rsidRPr="00302A0B" w:rsidRDefault="00302A0B" w:rsidP="00F80434">
            <w:pPr>
              <w:spacing w:after="0"/>
            </w:pPr>
            <w:r>
              <w:t> </w:t>
            </w:r>
          </w:p>
        </w:tc>
        <w:tc>
          <w:tcPr>
            <w:tcW w:w="789" w:type="dxa"/>
            <w:hideMark/>
          </w:tcPr>
          <w:p w14:paraId="4FFE1AEB" w14:textId="77777777" w:rsidR="00302A0B" w:rsidRPr="00302A0B" w:rsidRDefault="00302A0B" w:rsidP="00F80434">
            <w:pPr>
              <w:spacing w:after="0"/>
            </w:pPr>
            <w:r>
              <w:t>510</w:t>
            </w:r>
          </w:p>
        </w:tc>
        <w:tc>
          <w:tcPr>
            <w:tcW w:w="1767" w:type="dxa"/>
            <w:hideMark/>
          </w:tcPr>
          <w:p w14:paraId="625B818F" w14:textId="77777777" w:rsidR="00302A0B" w:rsidRPr="00302A0B" w:rsidRDefault="00302A0B" w:rsidP="00F80434">
            <w:pPr>
              <w:spacing w:after="0"/>
            </w:pPr>
            <w:r>
              <w:t>Never</w:t>
            </w:r>
          </w:p>
        </w:tc>
      </w:tr>
      <w:tr w:rsidR="00302A0B" w:rsidRPr="00302A0B" w14:paraId="7D3795E5" w14:textId="77777777" w:rsidTr="00F80434">
        <w:trPr>
          <w:cantSplit/>
        </w:trPr>
        <w:tc>
          <w:tcPr>
            <w:tcW w:w="1980" w:type="dxa"/>
            <w:hideMark/>
          </w:tcPr>
          <w:p w14:paraId="18CA56AE" w14:textId="77777777" w:rsidR="00302A0B" w:rsidRPr="00302A0B" w:rsidRDefault="00302A0B" w:rsidP="00F80434">
            <w:pPr>
              <w:spacing w:after="0"/>
            </w:pPr>
            <w:r>
              <w:t>YX2&lt;16 (always)</w:t>
            </w:r>
          </w:p>
        </w:tc>
        <w:tc>
          <w:tcPr>
            <w:tcW w:w="992" w:type="dxa"/>
            <w:hideMark/>
          </w:tcPr>
          <w:p w14:paraId="256C1745" w14:textId="77777777" w:rsidR="00302A0B" w:rsidRPr="00302A0B" w:rsidRDefault="00302A0B" w:rsidP="00F80434">
            <w:pPr>
              <w:spacing w:after="0"/>
            </w:pPr>
            <w:r>
              <w:t>BL</w:t>
            </w:r>
          </w:p>
        </w:tc>
        <w:tc>
          <w:tcPr>
            <w:tcW w:w="4678" w:type="dxa"/>
            <w:hideMark/>
          </w:tcPr>
          <w:p w14:paraId="3EC58589" w14:textId="77777777" w:rsidR="00302A0B" w:rsidRPr="00302A0B" w:rsidRDefault="00302A0B" w:rsidP="00F80434">
            <w:pPr>
              <w:spacing w:after="0"/>
            </w:pPr>
            <w:r>
              <w:t>The following questions concern children up to the age of 15 in your household in a typical week during the school year.</w:t>
            </w:r>
          </w:p>
        </w:tc>
        <w:tc>
          <w:tcPr>
            <w:tcW w:w="789" w:type="dxa"/>
            <w:noWrap/>
            <w:hideMark/>
          </w:tcPr>
          <w:p w14:paraId="3AA0BFF2" w14:textId="77777777" w:rsidR="00302A0B" w:rsidRPr="00302A0B" w:rsidRDefault="00302A0B" w:rsidP="00F80434">
            <w:pPr>
              <w:spacing w:after="0"/>
            </w:pPr>
            <w:r>
              <w:t> </w:t>
            </w:r>
          </w:p>
        </w:tc>
        <w:tc>
          <w:tcPr>
            <w:tcW w:w="1767" w:type="dxa"/>
            <w:hideMark/>
          </w:tcPr>
          <w:p w14:paraId="43F08553" w14:textId="77777777" w:rsidR="00302A0B" w:rsidRPr="00302A0B" w:rsidRDefault="00302A0B" w:rsidP="00F80434">
            <w:pPr>
              <w:spacing w:after="0"/>
            </w:pPr>
            <w:r>
              <w:t> </w:t>
            </w:r>
          </w:p>
        </w:tc>
      </w:tr>
      <w:tr w:rsidR="00302A0B" w:rsidRPr="00302A0B" w14:paraId="61566E18" w14:textId="77777777" w:rsidTr="00F80434">
        <w:trPr>
          <w:cantSplit/>
        </w:trPr>
        <w:tc>
          <w:tcPr>
            <w:tcW w:w="1980" w:type="dxa"/>
            <w:hideMark/>
          </w:tcPr>
          <w:p w14:paraId="587E5CBD" w14:textId="77777777" w:rsidR="00302A0B" w:rsidRPr="00302A0B" w:rsidRDefault="00302A0B" w:rsidP="00F80434">
            <w:pPr>
              <w:spacing w:after="0"/>
            </w:pPr>
            <w:r>
              <w:t>YX2&lt;16 (always)</w:t>
            </w:r>
          </w:p>
        </w:tc>
        <w:tc>
          <w:tcPr>
            <w:tcW w:w="992" w:type="dxa"/>
            <w:hideMark/>
          </w:tcPr>
          <w:p w14:paraId="02B8A3E4" w14:textId="77777777" w:rsidR="00302A0B" w:rsidRPr="00302A0B" w:rsidRDefault="00302A0B" w:rsidP="00F80434">
            <w:pPr>
              <w:spacing w:after="0"/>
            </w:pPr>
            <w:r>
              <w:t> </w:t>
            </w:r>
          </w:p>
        </w:tc>
        <w:tc>
          <w:tcPr>
            <w:tcW w:w="4678" w:type="dxa"/>
            <w:hideMark/>
          </w:tcPr>
          <w:p w14:paraId="00742485" w14:textId="77777777" w:rsidR="00302A0B" w:rsidRPr="00302A0B" w:rsidRDefault="00302A0B" w:rsidP="00F80434">
            <w:pPr>
              <w:spacing w:after="0"/>
            </w:pPr>
            <w:r>
              <w:t>Number of children up to the age of 15 in your household at the time of interview.</w:t>
            </w:r>
          </w:p>
        </w:tc>
        <w:tc>
          <w:tcPr>
            <w:tcW w:w="789" w:type="dxa"/>
            <w:noWrap/>
            <w:hideMark/>
          </w:tcPr>
          <w:p w14:paraId="02A9A8C3" w14:textId="77777777" w:rsidR="00302A0B" w:rsidRPr="00302A0B" w:rsidRDefault="00302A0B" w:rsidP="00F80434">
            <w:pPr>
              <w:spacing w:after="0"/>
            </w:pPr>
            <w:r>
              <w:t> </w:t>
            </w:r>
          </w:p>
        </w:tc>
        <w:tc>
          <w:tcPr>
            <w:tcW w:w="1767" w:type="dxa"/>
            <w:hideMark/>
          </w:tcPr>
          <w:p w14:paraId="41BBEBEB" w14:textId="77777777" w:rsidR="00302A0B" w:rsidRPr="00302A0B" w:rsidRDefault="00302A0B" w:rsidP="00F80434">
            <w:pPr>
              <w:spacing w:after="0"/>
            </w:pPr>
            <w:r>
              <w:t> </w:t>
            </w:r>
          </w:p>
        </w:tc>
      </w:tr>
      <w:tr w:rsidR="00302A0B" w:rsidRPr="00302A0B" w14:paraId="4C2F7629" w14:textId="77777777" w:rsidTr="00F80434">
        <w:trPr>
          <w:cantSplit/>
        </w:trPr>
        <w:tc>
          <w:tcPr>
            <w:tcW w:w="1980" w:type="dxa"/>
            <w:hideMark/>
          </w:tcPr>
          <w:p w14:paraId="4BCA7BF7" w14:textId="77777777" w:rsidR="00302A0B" w:rsidRPr="00302A0B" w:rsidRDefault="00302A0B" w:rsidP="00F80434">
            <w:pPr>
              <w:spacing w:after="0"/>
            </w:pPr>
            <w:r>
              <w:t> </w:t>
            </w:r>
          </w:p>
        </w:tc>
        <w:tc>
          <w:tcPr>
            <w:tcW w:w="992" w:type="dxa"/>
            <w:hideMark/>
          </w:tcPr>
          <w:p w14:paraId="32028620" w14:textId="77777777" w:rsidR="00302A0B" w:rsidRPr="00302A0B" w:rsidRDefault="00302A0B" w:rsidP="00F80434">
            <w:pPr>
              <w:spacing w:after="0"/>
            </w:pPr>
            <w:r>
              <w:t> </w:t>
            </w:r>
          </w:p>
        </w:tc>
        <w:tc>
          <w:tcPr>
            <w:tcW w:w="4678" w:type="dxa"/>
            <w:hideMark/>
          </w:tcPr>
          <w:p w14:paraId="25E059D6" w14:textId="77777777" w:rsidR="00302A0B" w:rsidRPr="00302A0B" w:rsidRDefault="00302A0B" w:rsidP="00F80434">
            <w:pPr>
              <w:spacing w:after="0"/>
            </w:pPr>
            <w:r>
              <w:t> </w:t>
            </w:r>
          </w:p>
        </w:tc>
        <w:tc>
          <w:tcPr>
            <w:tcW w:w="789" w:type="dxa"/>
            <w:noWrap/>
            <w:hideMark/>
          </w:tcPr>
          <w:p w14:paraId="2AE322E9" w14:textId="77777777" w:rsidR="00302A0B" w:rsidRPr="00302A0B" w:rsidRDefault="00302A0B" w:rsidP="00F80434">
            <w:pPr>
              <w:spacing w:after="0"/>
            </w:pPr>
            <w:r>
              <w:t>2</w:t>
            </w:r>
          </w:p>
        </w:tc>
        <w:tc>
          <w:tcPr>
            <w:tcW w:w="1767" w:type="dxa"/>
            <w:hideMark/>
          </w:tcPr>
          <w:p w14:paraId="66BF1903" w14:textId="77777777" w:rsidR="00302A0B" w:rsidRPr="00302A0B" w:rsidRDefault="00302A0B" w:rsidP="00F80434">
            <w:pPr>
              <w:spacing w:after="0"/>
            </w:pPr>
            <w:r>
              <w:t>No</w:t>
            </w:r>
          </w:p>
        </w:tc>
      </w:tr>
      <w:tr w:rsidR="00302A0B" w:rsidRPr="00302A0B" w14:paraId="748DA230" w14:textId="77777777" w:rsidTr="00F80434">
        <w:trPr>
          <w:cantSplit/>
        </w:trPr>
        <w:tc>
          <w:tcPr>
            <w:tcW w:w="1980" w:type="dxa"/>
            <w:hideMark/>
          </w:tcPr>
          <w:p w14:paraId="53D4D637" w14:textId="77777777" w:rsidR="00302A0B" w:rsidRPr="00302A0B" w:rsidRDefault="00302A0B" w:rsidP="00F80434">
            <w:pPr>
              <w:spacing w:after="0"/>
            </w:pPr>
            <w:r>
              <w:t>YX2&lt;15</w:t>
            </w:r>
          </w:p>
        </w:tc>
        <w:tc>
          <w:tcPr>
            <w:tcW w:w="992" w:type="dxa"/>
            <w:hideMark/>
          </w:tcPr>
          <w:p w14:paraId="272AD539" w14:textId="77777777" w:rsidR="00302A0B" w:rsidRPr="00302A0B" w:rsidRDefault="00302A0B" w:rsidP="00F80434">
            <w:pPr>
              <w:spacing w:after="0"/>
            </w:pPr>
            <w:r>
              <w:t>B12</w:t>
            </w:r>
          </w:p>
        </w:tc>
        <w:tc>
          <w:tcPr>
            <w:tcW w:w="4678" w:type="dxa"/>
            <w:hideMark/>
          </w:tcPr>
          <w:p w14:paraId="3142ABFF" w14:textId="77777777" w:rsidR="00302A0B" w:rsidRPr="00302A0B" w:rsidRDefault="00302A0B" w:rsidP="00F80434">
            <w:pPr>
              <w:spacing w:after="0"/>
            </w:pPr>
            <w:r>
              <w:t xml:space="preserve">Child's current age </w:t>
            </w:r>
          </w:p>
        </w:tc>
        <w:tc>
          <w:tcPr>
            <w:tcW w:w="789" w:type="dxa"/>
            <w:noWrap/>
            <w:hideMark/>
          </w:tcPr>
          <w:p w14:paraId="65CD29A1" w14:textId="77777777" w:rsidR="00302A0B" w:rsidRPr="00302A0B" w:rsidRDefault="00302A0B" w:rsidP="00F80434">
            <w:pPr>
              <w:spacing w:after="0"/>
            </w:pPr>
            <w:r>
              <w:t> </w:t>
            </w:r>
          </w:p>
        </w:tc>
        <w:tc>
          <w:tcPr>
            <w:tcW w:w="1767" w:type="dxa"/>
            <w:hideMark/>
          </w:tcPr>
          <w:p w14:paraId="0AC2F715" w14:textId="77777777" w:rsidR="00302A0B" w:rsidRPr="00302A0B" w:rsidRDefault="00302A0B" w:rsidP="00F80434">
            <w:pPr>
              <w:spacing w:after="0"/>
            </w:pPr>
            <w:r>
              <w:t> </w:t>
            </w:r>
          </w:p>
        </w:tc>
      </w:tr>
      <w:tr w:rsidR="00302A0B" w:rsidRPr="00302A0B" w14:paraId="7FD44A99" w14:textId="77777777" w:rsidTr="00F80434">
        <w:trPr>
          <w:cantSplit/>
        </w:trPr>
        <w:tc>
          <w:tcPr>
            <w:tcW w:w="1980" w:type="dxa"/>
            <w:hideMark/>
          </w:tcPr>
          <w:p w14:paraId="7894092A" w14:textId="77777777" w:rsidR="00302A0B" w:rsidRPr="00302A0B" w:rsidRDefault="00302A0B" w:rsidP="00F80434">
            <w:pPr>
              <w:spacing w:after="0"/>
            </w:pPr>
            <w:r>
              <w:t>YX2&lt;15</w:t>
            </w:r>
          </w:p>
        </w:tc>
        <w:tc>
          <w:tcPr>
            <w:tcW w:w="992" w:type="dxa"/>
            <w:hideMark/>
          </w:tcPr>
          <w:p w14:paraId="623088AA" w14:textId="77777777" w:rsidR="00302A0B" w:rsidRPr="00302A0B" w:rsidRDefault="00302A0B" w:rsidP="00F80434">
            <w:pPr>
              <w:spacing w:after="0"/>
            </w:pPr>
            <w:r>
              <w:t>BX3</w:t>
            </w:r>
          </w:p>
        </w:tc>
        <w:tc>
          <w:tcPr>
            <w:tcW w:w="4678" w:type="dxa"/>
            <w:hideMark/>
          </w:tcPr>
          <w:p w14:paraId="7AF7DE10" w14:textId="77777777" w:rsidR="00302A0B" w:rsidRPr="00302A0B" w:rsidRDefault="00302A0B" w:rsidP="00F80434">
            <w:pPr>
              <w:spacing w:after="0"/>
            </w:pPr>
            <w:r>
              <w:t>First name</w:t>
            </w:r>
          </w:p>
        </w:tc>
        <w:tc>
          <w:tcPr>
            <w:tcW w:w="789" w:type="dxa"/>
            <w:noWrap/>
            <w:hideMark/>
          </w:tcPr>
          <w:p w14:paraId="120EF2C4" w14:textId="77777777" w:rsidR="00302A0B" w:rsidRPr="00302A0B" w:rsidRDefault="00302A0B" w:rsidP="00F80434">
            <w:pPr>
              <w:spacing w:after="0"/>
            </w:pPr>
            <w:r>
              <w:t> </w:t>
            </w:r>
          </w:p>
        </w:tc>
        <w:tc>
          <w:tcPr>
            <w:tcW w:w="1767" w:type="dxa"/>
            <w:hideMark/>
          </w:tcPr>
          <w:p w14:paraId="628412DB" w14:textId="77777777" w:rsidR="00302A0B" w:rsidRPr="00302A0B" w:rsidRDefault="00302A0B" w:rsidP="00F80434">
            <w:pPr>
              <w:spacing w:after="0"/>
            </w:pPr>
            <w:r>
              <w:t> </w:t>
            </w:r>
          </w:p>
        </w:tc>
      </w:tr>
      <w:tr w:rsidR="00302A0B" w:rsidRPr="00302A0B" w14:paraId="2F7E624A" w14:textId="77777777" w:rsidTr="00F80434">
        <w:trPr>
          <w:cantSplit/>
        </w:trPr>
        <w:tc>
          <w:tcPr>
            <w:tcW w:w="1980" w:type="dxa"/>
            <w:hideMark/>
          </w:tcPr>
          <w:p w14:paraId="0E3ED721" w14:textId="77777777" w:rsidR="00302A0B" w:rsidRPr="00302A0B" w:rsidRDefault="00302A0B" w:rsidP="00F80434">
            <w:pPr>
              <w:spacing w:after="0"/>
            </w:pPr>
            <w:r>
              <w:t>YX2&lt;15</w:t>
            </w:r>
          </w:p>
        </w:tc>
        <w:tc>
          <w:tcPr>
            <w:tcW w:w="992" w:type="dxa"/>
            <w:hideMark/>
          </w:tcPr>
          <w:p w14:paraId="1BCFD718" w14:textId="77777777" w:rsidR="00302A0B" w:rsidRPr="00302A0B" w:rsidRDefault="00302A0B" w:rsidP="00F80434">
            <w:pPr>
              <w:spacing w:after="0"/>
            </w:pPr>
            <w:r>
              <w:t>B13</w:t>
            </w:r>
          </w:p>
        </w:tc>
        <w:tc>
          <w:tcPr>
            <w:tcW w:w="4678" w:type="dxa"/>
            <w:hideMark/>
          </w:tcPr>
          <w:p w14:paraId="0F7B7FD9" w14:textId="77777777" w:rsidR="00302A0B" w:rsidRPr="00302A0B" w:rsidRDefault="00302A0B" w:rsidP="00F80434">
            <w:pPr>
              <w:spacing w:after="0"/>
            </w:pPr>
            <w:r>
              <w:t>Looking at a typical week during the school year, does the child /BX3/ attend a hobby group (baby schools, sports clubs, art clubs, music school etc.)?</w:t>
            </w:r>
          </w:p>
        </w:tc>
        <w:tc>
          <w:tcPr>
            <w:tcW w:w="789" w:type="dxa"/>
            <w:noWrap/>
            <w:hideMark/>
          </w:tcPr>
          <w:p w14:paraId="0FE4704A" w14:textId="77777777" w:rsidR="00302A0B" w:rsidRPr="00302A0B" w:rsidRDefault="00302A0B" w:rsidP="00F80434">
            <w:pPr>
              <w:spacing w:after="0"/>
            </w:pPr>
            <w:r>
              <w:t>1</w:t>
            </w:r>
          </w:p>
        </w:tc>
        <w:tc>
          <w:tcPr>
            <w:tcW w:w="1767" w:type="dxa"/>
            <w:hideMark/>
          </w:tcPr>
          <w:p w14:paraId="49B49329" w14:textId="77777777" w:rsidR="00302A0B" w:rsidRPr="00302A0B" w:rsidRDefault="00302A0B" w:rsidP="00F80434">
            <w:pPr>
              <w:spacing w:after="0"/>
            </w:pPr>
            <w:r>
              <w:t>Yes</w:t>
            </w:r>
          </w:p>
        </w:tc>
      </w:tr>
      <w:tr w:rsidR="00302A0B" w:rsidRPr="00302A0B" w14:paraId="0EC53081" w14:textId="77777777" w:rsidTr="00F80434">
        <w:trPr>
          <w:cantSplit/>
        </w:trPr>
        <w:tc>
          <w:tcPr>
            <w:tcW w:w="1980" w:type="dxa"/>
            <w:hideMark/>
          </w:tcPr>
          <w:p w14:paraId="1E8D74EC" w14:textId="77777777" w:rsidR="00302A0B" w:rsidRPr="00302A0B" w:rsidRDefault="00302A0B" w:rsidP="00F80434">
            <w:pPr>
              <w:spacing w:after="0"/>
            </w:pPr>
            <w:r>
              <w:t> </w:t>
            </w:r>
          </w:p>
        </w:tc>
        <w:tc>
          <w:tcPr>
            <w:tcW w:w="992" w:type="dxa"/>
            <w:hideMark/>
          </w:tcPr>
          <w:p w14:paraId="33CB3284" w14:textId="77777777" w:rsidR="00302A0B" w:rsidRPr="00302A0B" w:rsidRDefault="00302A0B" w:rsidP="00F80434">
            <w:pPr>
              <w:spacing w:after="0"/>
            </w:pPr>
            <w:r>
              <w:t> </w:t>
            </w:r>
          </w:p>
        </w:tc>
        <w:tc>
          <w:tcPr>
            <w:tcW w:w="4678" w:type="dxa"/>
            <w:hideMark/>
          </w:tcPr>
          <w:p w14:paraId="155DAEF3" w14:textId="77777777" w:rsidR="00302A0B" w:rsidRPr="00302A0B" w:rsidRDefault="00302A0B" w:rsidP="00F80434">
            <w:pPr>
              <w:spacing w:after="0"/>
            </w:pPr>
            <w:r>
              <w:t> </w:t>
            </w:r>
          </w:p>
        </w:tc>
        <w:tc>
          <w:tcPr>
            <w:tcW w:w="789" w:type="dxa"/>
            <w:noWrap/>
            <w:hideMark/>
          </w:tcPr>
          <w:p w14:paraId="460D4E35" w14:textId="77777777" w:rsidR="00302A0B" w:rsidRPr="00302A0B" w:rsidRDefault="00302A0B" w:rsidP="00F80434">
            <w:pPr>
              <w:spacing w:after="0"/>
            </w:pPr>
            <w:r>
              <w:t>2</w:t>
            </w:r>
          </w:p>
        </w:tc>
        <w:tc>
          <w:tcPr>
            <w:tcW w:w="1767" w:type="dxa"/>
            <w:hideMark/>
          </w:tcPr>
          <w:p w14:paraId="077E2E5C" w14:textId="77777777" w:rsidR="00302A0B" w:rsidRPr="00302A0B" w:rsidRDefault="00302A0B" w:rsidP="00F80434">
            <w:pPr>
              <w:spacing w:after="0"/>
            </w:pPr>
            <w:r>
              <w:t>No</w:t>
            </w:r>
          </w:p>
        </w:tc>
      </w:tr>
      <w:tr w:rsidR="00302A0B" w:rsidRPr="00302A0B" w14:paraId="2D55F2C5" w14:textId="77777777" w:rsidTr="00F80434">
        <w:trPr>
          <w:cantSplit/>
        </w:trPr>
        <w:tc>
          <w:tcPr>
            <w:tcW w:w="1980" w:type="dxa"/>
            <w:hideMark/>
          </w:tcPr>
          <w:p w14:paraId="3DE2775E" w14:textId="77777777" w:rsidR="00302A0B" w:rsidRPr="00302A0B" w:rsidRDefault="00302A0B" w:rsidP="00F80434">
            <w:pPr>
              <w:spacing w:after="0"/>
            </w:pPr>
            <w:r>
              <w:t>B13=1</w:t>
            </w:r>
          </w:p>
        </w:tc>
        <w:tc>
          <w:tcPr>
            <w:tcW w:w="992" w:type="dxa"/>
            <w:hideMark/>
          </w:tcPr>
          <w:p w14:paraId="340A14F6" w14:textId="77777777" w:rsidR="00302A0B" w:rsidRPr="00302A0B" w:rsidRDefault="00302A0B" w:rsidP="00F80434">
            <w:pPr>
              <w:spacing w:after="0"/>
            </w:pPr>
            <w:r>
              <w:t>B13A</w:t>
            </w:r>
          </w:p>
        </w:tc>
        <w:tc>
          <w:tcPr>
            <w:tcW w:w="4678" w:type="dxa"/>
            <w:hideMark/>
          </w:tcPr>
          <w:p w14:paraId="01D2E39C" w14:textId="77777777" w:rsidR="00302A0B" w:rsidRPr="00302A0B" w:rsidRDefault="00302A0B" w:rsidP="00F80434">
            <w:pPr>
              <w:spacing w:after="0"/>
            </w:pPr>
            <w:r>
              <w:t>How many hours per week is spent on all hobby groups?</w:t>
            </w:r>
          </w:p>
        </w:tc>
        <w:tc>
          <w:tcPr>
            <w:tcW w:w="789" w:type="dxa"/>
            <w:noWrap/>
            <w:hideMark/>
          </w:tcPr>
          <w:p w14:paraId="12727AAB" w14:textId="77777777" w:rsidR="00302A0B" w:rsidRPr="00302A0B" w:rsidRDefault="00302A0B" w:rsidP="00F80434">
            <w:pPr>
              <w:spacing w:after="0"/>
            </w:pPr>
            <w:r>
              <w:t> </w:t>
            </w:r>
          </w:p>
        </w:tc>
        <w:tc>
          <w:tcPr>
            <w:tcW w:w="1767" w:type="dxa"/>
            <w:hideMark/>
          </w:tcPr>
          <w:p w14:paraId="4CD89EEE" w14:textId="77777777" w:rsidR="00302A0B" w:rsidRPr="00302A0B" w:rsidRDefault="00302A0B" w:rsidP="00F80434">
            <w:pPr>
              <w:spacing w:after="0"/>
            </w:pPr>
            <w:r>
              <w:t> </w:t>
            </w:r>
          </w:p>
        </w:tc>
      </w:tr>
      <w:tr w:rsidR="00302A0B" w:rsidRPr="00302A0B" w14:paraId="51BF4B38" w14:textId="77777777" w:rsidTr="00F80434">
        <w:trPr>
          <w:cantSplit/>
        </w:trPr>
        <w:tc>
          <w:tcPr>
            <w:tcW w:w="1980" w:type="dxa"/>
            <w:hideMark/>
          </w:tcPr>
          <w:p w14:paraId="554F2F08" w14:textId="77777777" w:rsidR="00302A0B" w:rsidRPr="00302A0B" w:rsidRDefault="00302A0B" w:rsidP="00F80434">
            <w:pPr>
              <w:spacing w:after="0"/>
            </w:pPr>
            <w:r>
              <w:t>B13=2</w:t>
            </w:r>
          </w:p>
        </w:tc>
        <w:tc>
          <w:tcPr>
            <w:tcW w:w="992" w:type="dxa"/>
            <w:hideMark/>
          </w:tcPr>
          <w:p w14:paraId="59CC19F9" w14:textId="77777777" w:rsidR="00302A0B" w:rsidRPr="00302A0B" w:rsidRDefault="00302A0B" w:rsidP="00F80434">
            <w:pPr>
              <w:spacing w:after="0"/>
            </w:pPr>
            <w:r>
              <w:t>B14</w:t>
            </w:r>
          </w:p>
        </w:tc>
        <w:tc>
          <w:tcPr>
            <w:tcW w:w="4678" w:type="dxa"/>
            <w:hideMark/>
          </w:tcPr>
          <w:p w14:paraId="060D5E05" w14:textId="77777777" w:rsidR="00302A0B" w:rsidRPr="00302A0B" w:rsidRDefault="00302A0B" w:rsidP="00B64214">
            <w:pPr>
              <w:spacing w:after="0"/>
            </w:pPr>
            <w:r>
              <w:t xml:space="preserve">Why doesn’t </w:t>
            </w:r>
            <w:r w:rsidR="00B64214">
              <w:t xml:space="preserve">the </w:t>
            </w:r>
            <w:r>
              <w:t xml:space="preserve">child /BX3/ attend a hobby group? </w:t>
            </w:r>
          </w:p>
        </w:tc>
        <w:tc>
          <w:tcPr>
            <w:tcW w:w="789" w:type="dxa"/>
            <w:noWrap/>
            <w:hideMark/>
          </w:tcPr>
          <w:p w14:paraId="49DCA342" w14:textId="77777777" w:rsidR="00302A0B" w:rsidRPr="00302A0B" w:rsidRDefault="00302A0B" w:rsidP="00F80434">
            <w:pPr>
              <w:spacing w:after="0"/>
            </w:pPr>
            <w:r>
              <w:t>11</w:t>
            </w:r>
          </w:p>
        </w:tc>
        <w:tc>
          <w:tcPr>
            <w:tcW w:w="1767" w:type="dxa"/>
            <w:hideMark/>
          </w:tcPr>
          <w:p w14:paraId="306FF2B8" w14:textId="77777777" w:rsidR="00302A0B" w:rsidRPr="00302A0B" w:rsidRDefault="00302A0B" w:rsidP="00F80434">
            <w:pPr>
              <w:spacing w:after="0"/>
            </w:pPr>
            <w:r>
              <w:t>We can’t afford it</w:t>
            </w:r>
          </w:p>
        </w:tc>
      </w:tr>
      <w:tr w:rsidR="00302A0B" w:rsidRPr="00302A0B" w14:paraId="79BB41BE" w14:textId="77777777" w:rsidTr="00F80434">
        <w:trPr>
          <w:cantSplit/>
        </w:trPr>
        <w:tc>
          <w:tcPr>
            <w:tcW w:w="1980" w:type="dxa"/>
            <w:hideMark/>
          </w:tcPr>
          <w:p w14:paraId="32B57D09" w14:textId="77777777" w:rsidR="00302A0B" w:rsidRPr="00302A0B" w:rsidRDefault="00302A0B" w:rsidP="00F80434">
            <w:pPr>
              <w:spacing w:after="0"/>
            </w:pPr>
            <w:r>
              <w:t> </w:t>
            </w:r>
          </w:p>
        </w:tc>
        <w:tc>
          <w:tcPr>
            <w:tcW w:w="992" w:type="dxa"/>
            <w:hideMark/>
          </w:tcPr>
          <w:p w14:paraId="778A8600" w14:textId="77777777" w:rsidR="00302A0B" w:rsidRPr="00302A0B" w:rsidRDefault="00302A0B" w:rsidP="00F80434">
            <w:pPr>
              <w:spacing w:after="0"/>
            </w:pPr>
            <w:r>
              <w:t> </w:t>
            </w:r>
          </w:p>
        </w:tc>
        <w:tc>
          <w:tcPr>
            <w:tcW w:w="4678" w:type="dxa"/>
            <w:hideMark/>
          </w:tcPr>
          <w:p w14:paraId="1843B5FF" w14:textId="77777777" w:rsidR="00302A0B" w:rsidRPr="00302A0B" w:rsidRDefault="00302A0B" w:rsidP="00F80434">
            <w:pPr>
              <w:spacing w:after="0"/>
            </w:pPr>
            <w:r>
              <w:t> </w:t>
            </w:r>
          </w:p>
        </w:tc>
        <w:tc>
          <w:tcPr>
            <w:tcW w:w="789" w:type="dxa"/>
            <w:noWrap/>
            <w:hideMark/>
          </w:tcPr>
          <w:p w14:paraId="78A9C52F" w14:textId="77777777" w:rsidR="00302A0B" w:rsidRPr="00302A0B" w:rsidRDefault="00302A0B" w:rsidP="00F80434">
            <w:pPr>
              <w:spacing w:after="0"/>
            </w:pPr>
            <w:r>
              <w:t>4</w:t>
            </w:r>
          </w:p>
        </w:tc>
        <w:tc>
          <w:tcPr>
            <w:tcW w:w="1767" w:type="dxa"/>
            <w:hideMark/>
          </w:tcPr>
          <w:p w14:paraId="23FE9C34" w14:textId="77777777" w:rsidR="00302A0B" w:rsidRPr="00302A0B" w:rsidRDefault="00302A0B" w:rsidP="00F80434">
            <w:pPr>
              <w:spacing w:after="0"/>
            </w:pPr>
            <w:r>
              <w:t xml:space="preserve">There are no hobby groups near the dwelling </w:t>
            </w:r>
          </w:p>
        </w:tc>
      </w:tr>
      <w:tr w:rsidR="00302A0B" w:rsidRPr="00302A0B" w14:paraId="77753E22" w14:textId="77777777" w:rsidTr="00F80434">
        <w:trPr>
          <w:cantSplit/>
        </w:trPr>
        <w:tc>
          <w:tcPr>
            <w:tcW w:w="1980" w:type="dxa"/>
            <w:hideMark/>
          </w:tcPr>
          <w:p w14:paraId="1FD60179" w14:textId="77777777" w:rsidR="00302A0B" w:rsidRPr="00302A0B" w:rsidRDefault="00302A0B" w:rsidP="00F80434">
            <w:pPr>
              <w:spacing w:after="0"/>
            </w:pPr>
            <w:r>
              <w:t> </w:t>
            </w:r>
          </w:p>
        </w:tc>
        <w:tc>
          <w:tcPr>
            <w:tcW w:w="992" w:type="dxa"/>
            <w:hideMark/>
          </w:tcPr>
          <w:p w14:paraId="700344B6" w14:textId="77777777" w:rsidR="00302A0B" w:rsidRPr="00302A0B" w:rsidRDefault="00302A0B" w:rsidP="00F80434">
            <w:pPr>
              <w:spacing w:after="0"/>
            </w:pPr>
            <w:r>
              <w:t> </w:t>
            </w:r>
          </w:p>
        </w:tc>
        <w:tc>
          <w:tcPr>
            <w:tcW w:w="4678" w:type="dxa"/>
            <w:hideMark/>
          </w:tcPr>
          <w:p w14:paraId="486FFE71" w14:textId="77777777" w:rsidR="00302A0B" w:rsidRPr="00302A0B" w:rsidRDefault="00302A0B" w:rsidP="00F80434">
            <w:pPr>
              <w:spacing w:after="0"/>
            </w:pPr>
            <w:r>
              <w:t> </w:t>
            </w:r>
          </w:p>
        </w:tc>
        <w:tc>
          <w:tcPr>
            <w:tcW w:w="789" w:type="dxa"/>
            <w:noWrap/>
            <w:hideMark/>
          </w:tcPr>
          <w:p w14:paraId="0B810680" w14:textId="77777777" w:rsidR="00302A0B" w:rsidRPr="00302A0B" w:rsidRDefault="00302A0B" w:rsidP="00F80434">
            <w:pPr>
              <w:spacing w:after="0"/>
            </w:pPr>
            <w:r>
              <w:t>21</w:t>
            </w:r>
          </w:p>
        </w:tc>
        <w:tc>
          <w:tcPr>
            <w:tcW w:w="1767" w:type="dxa"/>
            <w:hideMark/>
          </w:tcPr>
          <w:p w14:paraId="6FE320FB" w14:textId="77777777" w:rsidR="00302A0B" w:rsidRPr="00302A0B" w:rsidRDefault="00302A0B" w:rsidP="00F80434">
            <w:pPr>
              <w:spacing w:after="0"/>
            </w:pPr>
            <w:r>
              <w:t>The child does not want to go anywhere</w:t>
            </w:r>
          </w:p>
        </w:tc>
      </w:tr>
      <w:tr w:rsidR="00302A0B" w:rsidRPr="00302A0B" w14:paraId="7E6C12BB" w14:textId="77777777" w:rsidTr="00F80434">
        <w:trPr>
          <w:cantSplit/>
        </w:trPr>
        <w:tc>
          <w:tcPr>
            <w:tcW w:w="1980" w:type="dxa"/>
            <w:hideMark/>
          </w:tcPr>
          <w:p w14:paraId="67DD8F6B" w14:textId="77777777" w:rsidR="00302A0B" w:rsidRPr="00302A0B" w:rsidRDefault="00302A0B" w:rsidP="00F80434">
            <w:pPr>
              <w:spacing w:after="0"/>
            </w:pPr>
            <w:r>
              <w:t> </w:t>
            </w:r>
          </w:p>
        </w:tc>
        <w:tc>
          <w:tcPr>
            <w:tcW w:w="992" w:type="dxa"/>
            <w:hideMark/>
          </w:tcPr>
          <w:p w14:paraId="39D3D975" w14:textId="77777777" w:rsidR="00302A0B" w:rsidRPr="00302A0B" w:rsidRDefault="00302A0B" w:rsidP="00F80434">
            <w:pPr>
              <w:spacing w:after="0"/>
            </w:pPr>
            <w:r>
              <w:t> </w:t>
            </w:r>
          </w:p>
        </w:tc>
        <w:tc>
          <w:tcPr>
            <w:tcW w:w="4678" w:type="dxa"/>
            <w:hideMark/>
          </w:tcPr>
          <w:p w14:paraId="0F4A3253" w14:textId="77777777" w:rsidR="00302A0B" w:rsidRPr="00302A0B" w:rsidRDefault="00302A0B" w:rsidP="00F80434">
            <w:pPr>
              <w:spacing w:after="0"/>
            </w:pPr>
            <w:r>
              <w:t> </w:t>
            </w:r>
          </w:p>
        </w:tc>
        <w:tc>
          <w:tcPr>
            <w:tcW w:w="789" w:type="dxa"/>
            <w:noWrap/>
            <w:hideMark/>
          </w:tcPr>
          <w:p w14:paraId="2C79654F" w14:textId="77777777" w:rsidR="00302A0B" w:rsidRPr="00302A0B" w:rsidRDefault="00302A0B" w:rsidP="00F80434">
            <w:pPr>
              <w:spacing w:after="0"/>
            </w:pPr>
            <w:r>
              <w:t>31</w:t>
            </w:r>
          </w:p>
        </w:tc>
        <w:tc>
          <w:tcPr>
            <w:tcW w:w="1767" w:type="dxa"/>
            <w:hideMark/>
          </w:tcPr>
          <w:p w14:paraId="4830424B" w14:textId="77777777" w:rsidR="00302A0B" w:rsidRPr="00302A0B" w:rsidRDefault="00302A0B" w:rsidP="00F80434">
            <w:pPr>
              <w:spacing w:after="0"/>
            </w:pPr>
            <w:r>
              <w:t xml:space="preserve">The child does not have the time </w:t>
            </w:r>
          </w:p>
        </w:tc>
      </w:tr>
      <w:tr w:rsidR="00302A0B" w:rsidRPr="00302A0B" w14:paraId="4E7916CB" w14:textId="77777777" w:rsidTr="00F80434">
        <w:trPr>
          <w:cantSplit/>
        </w:trPr>
        <w:tc>
          <w:tcPr>
            <w:tcW w:w="1980" w:type="dxa"/>
            <w:hideMark/>
          </w:tcPr>
          <w:p w14:paraId="131787D2" w14:textId="77777777" w:rsidR="00302A0B" w:rsidRPr="00302A0B" w:rsidRDefault="00302A0B" w:rsidP="00F80434">
            <w:pPr>
              <w:spacing w:after="0"/>
            </w:pPr>
            <w:r>
              <w:t> </w:t>
            </w:r>
          </w:p>
        </w:tc>
        <w:tc>
          <w:tcPr>
            <w:tcW w:w="992" w:type="dxa"/>
            <w:hideMark/>
          </w:tcPr>
          <w:p w14:paraId="08C24EBF" w14:textId="77777777" w:rsidR="00302A0B" w:rsidRPr="00302A0B" w:rsidRDefault="00302A0B" w:rsidP="00F80434">
            <w:pPr>
              <w:spacing w:after="0"/>
            </w:pPr>
            <w:r>
              <w:t> </w:t>
            </w:r>
          </w:p>
        </w:tc>
        <w:tc>
          <w:tcPr>
            <w:tcW w:w="4678" w:type="dxa"/>
            <w:hideMark/>
          </w:tcPr>
          <w:p w14:paraId="2153A57E" w14:textId="77777777" w:rsidR="00302A0B" w:rsidRPr="00302A0B" w:rsidRDefault="00302A0B" w:rsidP="00F80434">
            <w:pPr>
              <w:spacing w:after="0"/>
            </w:pPr>
            <w:r>
              <w:t> </w:t>
            </w:r>
          </w:p>
        </w:tc>
        <w:tc>
          <w:tcPr>
            <w:tcW w:w="789" w:type="dxa"/>
            <w:noWrap/>
            <w:hideMark/>
          </w:tcPr>
          <w:p w14:paraId="21009DC7" w14:textId="77777777" w:rsidR="00302A0B" w:rsidRPr="00302A0B" w:rsidRDefault="00302A0B" w:rsidP="00F80434">
            <w:pPr>
              <w:spacing w:after="0"/>
            </w:pPr>
            <w:r>
              <w:t>91</w:t>
            </w:r>
          </w:p>
        </w:tc>
        <w:tc>
          <w:tcPr>
            <w:tcW w:w="1767" w:type="dxa"/>
            <w:hideMark/>
          </w:tcPr>
          <w:p w14:paraId="2FB1AE51" w14:textId="77777777" w:rsidR="00302A0B" w:rsidRPr="00302A0B" w:rsidRDefault="00302A0B" w:rsidP="00F80434">
            <w:pPr>
              <w:spacing w:after="0"/>
            </w:pPr>
            <w:r>
              <w:t>The child is too small</w:t>
            </w:r>
          </w:p>
        </w:tc>
      </w:tr>
      <w:tr w:rsidR="00302A0B" w:rsidRPr="00302A0B" w14:paraId="6ED70F31" w14:textId="77777777" w:rsidTr="00F80434">
        <w:trPr>
          <w:cantSplit/>
        </w:trPr>
        <w:tc>
          <w:tcPr>
            <w:tcW w:w="1980" w:type="dxa"/>
            <w:hideMark/>
          </w:tcPr>
          <w:p w14:paraId="166C3A86" w14:textId="77777777" w:rsidR="00302A0B" w:rsidRPr="00302A0B" w:rsidRDefault="00302A0B" w:rsidP="00F80434">
            <w:pPr>
              <w:spacing w:after="0"/>
            </w:pPr>
            <w:r>
              <w:t> </w:t>
            </w:r>
          </w:p>
        </w:tc>
        <w:tc>
          <w:tcPr>
            <w:tcW w:w="992" w:type="dxa"/>
            <w:hideMark/>
          </w:tcPr>
          <w:p w14:paraId="510DD2D0" w14:textId="77777777" w:rsidR="00302A0B" w:rsidRPr="00302A0B" w:rsidRDefault="00302A0B" w:rsidP="00F80434">
            <w:pPr>
              <w:spacing w:after="0"/>
            </w:pPr>
            <w:r>
              <w:t> </w:t>
            </w:r>
          </w:p>
        </w:tc>
        <w:tc>
          <w:tcPr>
            <w:tcW w:w="4678" w:type="dxa"/>
            <w:hideMark/>
          </w:tcPr>
          <w:p w14:paraId="1A5D4EE1" w14:textId="77777777" w:rsidR="00302A0B" w:rsidRPr="00302A0B" w:rsidRDefault="00302A0B" w:rsidP="00F80434">
            <w:pPr>
              <w:spacing w:after="0"/>
            </w:pPr>
            <w:r>
              <w:t> </w:t>
            </w:r>
          </w:p>
        </w:tc>
        <w:tc>
          <w:tcPr>
            <w:tcW w:w="789" w:type="dxa"/>
            <w:noWrap/>
            <w:hideMark/>
          </w:tcPr>
          <w:p w14:paraId="08A7D500" w14:textId="77777777" w:rsidR="00302A0B" w:rsidRPr="00302A0B" w:rsidRDefault="00302A0B" w:rsidP="00F80434">
            <w:pPr>
              <w:spacing w:after="0"/>
            </w:pPr>
            <w:r>
              <w:t>51</w:t>
            </w:r>
          </w:p>
        </w:tc>
        <w:tc>
          <w:tcPr>
            <w:tcW w:w="1767" w:type="dxa"/>
            <w:hideMark/>
          </w:tcPr>
          <w:p w14:paraId="29A30A83" w14:textId="77777777" w:rsidR="00302A0B" w:rsidRPr="00302A0B" w:rsidRDefault="00302A0B" w:rsidP="00F80434">
            <w:pPr>
              <w:spacing w:after="0"/>
            </w:pPr>
            <w:r>
              <w:t>The waiting list is too long / no vacancies</w:t>
            </w:r>
          </w:p>
        </w:tc>
      </w:tr>
      <w:tr w:rsidR="00302A0B" w:rsidRPr="00302A0B" w14:paraId="3C0A7E93" w14:textId="77777777" w:rsidTr="00F80434">
        <w:trPr>
          <w:cantSplit/>
        </w:trPr>
        <w:tc>
          <w:tcPr>
            <w:tcW w:w="1980" w:type="dxa"/>
            <w:hideMark/>
          </w:tcPr>
          <w:p w14:paraId="4B6EAF34" w14:textId="77777777" w:rsidR="00302A0B" w:rsidRPr="00302A0B" w:rsidRDefault="00302A0B" w:rsidP="00F80434">
            <w:pPr>
              <w:spacing w:after="0"/>
            </w:pPr>
            <w:r>
              <w:t> </w:t>
            </w:r>
          </w:p>
        </w:tc>
        <w:tc>
          <w:tcPr>
            <w:tcW w:w="992" w:type="dxa"/>
            <w:hideMark/>
          </w:tcPr>
          <w:p w14:paraId="70444703" w14:textId="77777777" w:rsidR="00302A0B" w:rsidRPr="00302A0B" w:rsidRDefault="00302A0B" w:rsidP="00F80434">
            <w:pPr>
              <w:spacing w:after="0"/>
            </w:pPr>
            <w:r>
              <w:t> </w:t>
            </w:r>
          </w:p>
        </w:tc>
        <w:tc>
          <w:tcPr>
            <w:tcW w:w="4678" w:type="dxa"/>
            <w:hideMark/>
          </w:tcPr>
          <w:p w14:paraId="0665383A" w14:textId="77777777" w:rsidR="00302A0B" w:rsidRPr="00302A0B" w:rsidRDefault="00302A0B" w:rsidP="00F80434">
            <w:pPr>
              <w:spacing w:after="0"/>
            </w:pPr>
            <w:r>
              <w:t> </w:t>
            </w:r>
          </w:p>
        </w:tc>
        <w:tc>
          <w:tcPr>
            <w:tcW w:w="789" w:type="dxa"/>
            <w:noWrap/>
            <w:hideMark/>
          </w:tcPr>
          <w:p w14:paraId="742ABF8A" w14:textId="77777777" w:rsidR="00302A0B" w:rsidRPr="00302A0B" w:rsidRDefault="00302A0B" w:rsidP="00F80434">
            <w:pPr>
              <w:spacing w:after="0"/>
            </w:pPr>
            <w:r>
              <w:t>22</w:t>
            </w:r>
          </w:p>
        </w:tc>
        <w:tc>
          <w:tcPr>
            <w:tcW w:w="1767" w:type="dxa"/>
            <w:hideMark/>
          </w:tcPr>
          <w:p w14:paraId="2703135C" w14:textId="77777777" w:rsidR="00302A0B" w:rsidRPr="00302A0B" w:rsidRDefault="00302A0B" w:rsidP="00F80434">
            <w:pPr>
              <w:spacing w:after="0"/>
            </w:pPr>
            <w:r>
              <w:t>We do not consider it important for the child to attend a hobby group</w:t>
            </w:r>
          </w:p>
        </w:tc>
      </w:tr>
      <w:tr w:rsidR="00302A0B" w:rsidRPr="00302A0B" w14:paraId="54A730E5" w14:textId="77777777" w:rsidTr="00F80434">
        <w:trPr>
          <w:cantSplit/>
        </w:trPr>
        <w:tc>
          <w:tcPr>
            <w:tcW w:w="1980" w:type="dxa"/>
            <w:hideMark/>
          </w:tcPr>
          <w:p w14:paraId="79A6922F" w14:textId="77777777" w:rsidR="00302A0B" w:rsidRPr="00302A0B" w:rsidRDefault="00302A0B" w:rsidP="00F80434">
            <w:pPr>
              <w:spacing w:after="0"/>
            </w:pPr>
            <w:r>
              <w:t> </w:t>
            </w:r>
          </w:p>
        </w:tc>
        <w:tc>
          <w:tcPr>
            <w:tcW w:w="992" w:type="dxa"/>
            <w:hideMark/>
          </w:tcPr>
          <w:p w14:paraId="06430B8A" w14:textId="77777777" w:rsidR="00302A0B" w:rsidRPr="00302A0B" w:rsidRDefault="00302A0B" w:rsidP="00F80434">
            <w:pPr>
              <w:spacing w:after="0"/>
            </w:pPr>
            <w:r>
              <w:t> </w:t>
            </w:r>
          </w:p>
        </w:tc>
        <w:tc>
          <w:tcPr>
            <w:tcW w:w="4678" w:type="dxa"/>
            <w:hideMark/>
          </w:tcPr>
          <w:p w14:paraId="551E675A" w14:textId="77777777" w:rsidR="00302A0B" w:rsidRPr="00302A0B" w:rsidRDefault="00302A0B" w:rsidP="00F80434">
            <w:pPr>
              <w:spacing w:after="0"/>
            </w:pPr>
            <w:r>
              <w:t> </w:t>
            </w:r>
          </w:p>
        </w:tc>
        <w:tc>
          <w:tcPr>
            <w:tcW w:w="789" w:type="dxa"/>
            <w:noWrap/>
            <w:hideMark/>
          </w:tcPr>
          <w:p w14:paraId="0A6FC6B5" w14:textId="77777777" w:rsidR="00302A0B" w:rsidRPr="00302A0B" w:rsidRDefault="00302A0B" w:rsidP="00F80434">
            <w:pPr>
              <w:spacing w:after="0"/>
            </w:pPr>
            <w:r>
              <w:t>OTH</w:t>
            </w:r>
          </w:p>
        </w:tc>
        <w:tc>
          <w:tcPr>
            <w:tcW w:w="1767" w:type="dxa"/>
            <w:hideMark/>
          </w:tcPr>
          <w:p w14:paraId="7D26CD84" w14:textId="77777777" w:rsidR="00302A0B" w:rsidRPr="00302A0B" w:rsidRDefault="00302A0B" w:rsidP="00F80434">
            <w:pPr>
              <w:spacing w:after="0"/>
            </w:pPr>
            <w:r>
              <w:t>Other</w:t>
            </w:r>
          </w:p>
        </w:tc>
      </w:tr>
      <w:tr w:rsidR="00302A0B" w:rsidRPr="00302A0B" w14:paraId="4B168972" w14:textId="77777777" w:rsidTr="00F80434">
        <w:trPr>
          <w:cantSplit/>
        </w:trPr>
        <w:tc>
          <w:tcPr>
            <w:tcW w:w="1980" w:type="dxa"/>
            <w:hideMark/>
          </w:tcPr>
          <w:p w14:paraId="2D0BA96B" w14:textId="77777777" w:rsidR="00302A0B" w:rsidRPr="00302A0B" w:rsidRDefault="00302A0B" w:rsidP="00F80434">
            <w:pPr>
              <w:spacing w:after="0"/>
            </w:pPr>
            <w:r>
              <w:t>B14=OTH</w:t>
            </w:r>
          </w:p>
        </w:tc>
        <w:tc>
          <w:tcPr>
            <w:tcW w:w="992" w:type="dxa"/>
            <w:hideMark/>
          </w:tcPr>
          <w:p w14:paraId="336F3AC0" w14:textId="77777777" w:rsidR="00302A0B" w:rsidRPr="00302A0B" w:rsidRDefault="00302A0B" w:rsidP="00F80434">
            <w:pPr>
              <w:spacing w:after="0"/>
            </w:pPr>
            <w:r>
              <w:t>B14M</w:t>
            </w:r>
          </w:p>
        </w:tc>
        <w:tc>
          <w:tcPr>
            <w:tcW w:w="4678" w:type="dxa"/>
            <w:hideMark/>
          </w:tcPr>
          <w:p w14:paraId="4D2D9929" w14:textId="77777777" w:rsidR="00302A0B" w:rsidRPr="00302A0B" w:rsidRDefault="00302A0B" w:rsidP="00F80434">
            <w:pPr>
              <w:spacing w:after="0"/>
            </w:pPr>
            <w:r>
              <w:t>Please specify.</w:t>
            </w:r>
          </w:p>
        </w:tc>
        <w:tc>
          <w:tcPr>
            <w:tcW w:w="789" w:type="dxa"/>
            <w:noWrap/>
            <w:hideMark/>
          </w:tcPr>
          <w:p w14:paraId="6959A9AF" w14:textId="77777777" w:rsidR="00302A0B" w:rsidRPr="00302A0B" w:rsidRDefault="00302A0B" w:rsidP="00F80434">
            <w:pPr>
              <w:spacing w:after="0"/>
            </w:pPr>
            <w:r>
              <w:t> </w:t>
            </w:r>
          </w:p>
        </w:tc>
        <w:tc>
          <w:tcPr>
            <w:tcW w:w="1767" w:type="dxa"/>
            <w:hideMark/>
          </w:tcPr>
          <w:p w14:paraId="2FCF9F14" w14:textId="77777777" w:rsidR="00302A0B" w:rsidRPr="00302A0B" w:rsidRDefault="00302A0B" w:rsidP="00F80434">
            <w:pPr>
              <w:spacing w:after="0"/>
            </w:pPr>
            <w:r>
              <w:t> </w:t>
            </w:r>
          </w:p>
        </w:tc>
      </w:tr>
      <w:tr w:rsidR="00302A0B" w:rsidRPr="00302A0B" w14:paraId="46B6506C" w14:textId="77777777" w:rsidTr="00F80434">
        <w:trPr>
          <w:cantSplit/>
        </w:trPr>
        <w:tc>
          <w:tcPr>
            <w:tcW w:w="1980" w:type="dxa"/>
            <w:hideMark/>
          </w:tcPr>
          <w:p w14:paraId="3AA3C9AF" w14:textId="77777777" w:rsidR="00302A0B" w:rsidRPr="00302A0B" w:rsidRDefault="00302A0B" w:rsidP="00F80434">
            <w:pPr>
              <w:spacing w:after="0"/>
            </w:pPr>
            <w:r>
              <w:t xml:space="preserve">YX2&lt;15 and </w:t>
            </w:r>
            <w:proofErr w:type="spellStart"/>
            <w:r>
              <w:t>aasta</w:t>
            </w:r>
            <w:proofErr w:type="spellEnd"/>
            <w:r>
              <w:t>(YA2)&lt;2021</w:t>
            </w:r>
          </w:p>
        </w:tc>
        <w:tc>
          <w:tcPr>
            <w:tcW w:w="992" w:type="dxa"/>
            <w:hideMark/>
          </w:tcPr>
          <w:p w14:paraId="387D0E4C" w14:textId="77777777" w:rsidR="00302A0B" w:rsidRPr="00302A0B" w:rsidRDefault="00302A0B" w:rsidP="00F80434">
            <w:pPr>
              <w:spacing w:after="0"/>
            </w:pPr>
            <w:r>
              <w:t>B15</w:t>
            </w:r>
          </w:p>
        </w:tc>
        <w:tc>
          <w:tcPr>
            <w:tcW w:w="4678" w:type="dxa"/>
            <w:hideMark/>
          </w:tcPr>
          <w:p w14:paraId="309A5DA4" w14:textId="77777777" w:rsidR="00302A0B" w:rsidRPr="00302A0B" w:rsidRDefault="00302A0B" w:rsidP="00F80434">
            <w:pPr>
              <w:spacing w:after="0"/>
            </w:pPr>
            <w:r>
              <w:t>Does /BX3/ attend school or school for children with special needs (primary school, basic school, home school)?</w:t>
            </w:r>
          </w:p>
        </w:tc>
        <w:tc>
          <w:tcPr>
            <w:tcW w:w="789" w:type="dxa"/>
            <w:noWrap/>
            <w:hideMark/>
          </w:tcPr>
          <w:p w14:paraId="2D0722DD" w14:textId="77777777" w:rsidR="00302A0B" w:rsidRPr="00302A0B" w:rsidRDefault="00302A0B" w:rsidP="00F80434">
            <w:pPr>
              <w:spacing w:after="0"/>
            </w:pPr>
            <w:r>
              <w:t>1</w:t>
            </w:r>
          </w:p>
        </w:tc>
        <w:tc>
          <w:tcPr>
            <w:tcW w:w="1767" w:type="dxa"/>
            <w:hideMark/>
          </w:tcPr>
          <w:p w14:paraId="05D13A4D" w14:textId="77777777" w:rsidR="00302A0B" w:rsidRPr="00302A0B" w:rsidRDefault="00302A0B" w:rsidP="00F80434">
            <w:pPr>
              <w:spacing w:after="0"/>
            </w:pPr>
            <w:r>
              <w:t>Yes</w:t>
            </w:r>
          </w:p>
        </w:tc>
      </w:tr>
      <w:tr w:rsidR="00302A0B" w:rsidRPr="00302A0B" w14:paraId="5EFAFC8F" w14:textId="77777777" w:rsidTr="00F80434">
        <w:trPr>
          <w:cantSplit/>
        </w:trPr>
        <w:tc>
          <w:tcPr>
            <w:tcW w:w="1980" w:type="dxa"/>
            <w:hideMark/>
          </w:tcPr>
          <w:p w14:paraId="5B381EC4" w14:textId="77777777" w:rsidR="00302A0B" w:rsidRPr="00302A0B" w:rsidRDefault="00302A0B" w:rsidP="00F80434">
            <w:pPr>
              <w:spacing w:after="0"/>
            </w:pPr>
            <w:r>
              <w:t> </w:t>
            </w:r>
          </w:p>
        </w:tc>
        <w:tc>
          <w:tcPr>
            <w:tcW w:w="992" w:type="dxa"/>
            <w:hideMark/>
          </w:tcPr>
          <w:p w14:paraId="130135C0" w14:textId="77777777" w:rsidR="00302A0B" w:rsidRPr="00302A0B" w:rsidRDefault="00302A0B" w:rsidP="00F80434">
            <w:pPr>
              <w:spacing w:after="0"/>
            </w:pPr>
            <w:r>
              <w:t> </w:t>
            </w:r>
          </w:p>
        </w:tc>
        <w:tc>
          <w:tcPr>
            <w:tcW w:w="4678" w:type="dxa"/>
            <w:hideMark/>
          </w:tcPr>
          <w:p w14:paraId="3077B37C" w14:textId="77777777" w:rsidR="00302A0B" w:rsidRPr="00302A0B" w:rsidRDefault="00302A0B" w:rsidP="00F80434">
            <w:pPr>
              <w:spacing w:after="0"/>
            </w:pPr>
            <w:r>
              <w:t> </w:t>
            </w:r>
          </w:p>
        </w:tc>
        <w:tc>
          <w:tcPr>
            <w:tcW w:w="789" w:type="dxa"/>
            <w:noWrap/>
            <w:hideMark/>
          </w:tcPr>
          <w:p w14:paraId="7B2D6061" w14:textId="77777777" w:rsidR="00302A0B" w:rsidRPr="00302A0B" w:rsidRDefault="00302A0B" w:rsidP="00F80434">
            <w:pPr>
              <w:spacing w:after="0"/>
            </w:pPr>
            <w:r>
              <w:t>2</w:t>
            </w:r>
          </w:p>
        </w:tc>
        <w:tc>
          <w:tcPr>
            <w:tcW w:w="1767" w:type="dxa"/>
            <w:hideMark/>
          </w:tcPr>
          <w:p w14:paraId="16D75C42" w14:textId="77777777" w:rsidR="00302A0B" w:rsidRPr="00302A0B" w:rsidRDefault="00302A0B" w:rsidP="00F80434">
            <w:pPr>
              <w:spacing w:after="0"/>
            </w:pPr>
            <w:r>
              <w:t>No</w:t>
            </w:r>
          </w:p>
        </w:tc>
      </w:tr>
      <w:tr w:rsidR="00302A0B" w:rsidRPr="00302A0B" w14:paraId="64F3905D" w14:textId="77777777" w:rsidTr="00F80434">
        <w:trPr>
          <w:cantSplit/>
        </w:trPr>
        <w:tc>
          <w:tcPr>
            <w:tcW w:w="1980" w:type="dxa"/>
            <w:hideMark/>
          </w:tcPr>
          <w:p w14:paraId="5DB7D6B5" w14:textId="77777777" w:rsidR="00302A0B" w:rsidRPr="00302A0B" w:rsidRDefault="00302A0B" w:rsidP="00F80434">
            <w:pPr>
              <w:spacing w:after="0"/>
            </w:pPr>
            <w:r>
              <w:t>B15=1</w:t>
            </w:r>
          </w:p>
        </w:tc>
        <w:tc>
          <w:tcPr>
            <w:tcW w:w="992" w:type="dxa"/>
            <w:hideMark/>
          </w:tcPr>
          <w:p w14:paraId="70B4D902" w14:textId="77777777" w:rsidR="00302A0B" w:rsidRPr="00302A0B" w:rsidRDefault="00302A0B" w:rsidP="00F80434">
            <w:pPr>
              <w:spacing w:after="0"/>
            </w:pPr>
            <w:r>
              <w:t>B15A</w:t>
            </w:r>
          </w:p>
        </w:tc>
        <w:tc>
          <w:tcPr>
            <w:tcW w:w="4678" w:type="dxa"/>
            <w:hideMark/>
          </w:tcPr>
          <w:p w14:paraId="64F61A36" w14:textId="77777777" w:rsidR="00302A0B" w:rsidRPr="00302A0B" w:rsidRDefault="00302A0B" w:rsidP="00F80434">
            <w:pPr>
              <w:spacing w:after="0"/>
            </w:pPr>
            <w:r>
              <w:t>In a typical school week, how many hours does the child spend in class?</w:t>
            </w:r>
          </w:p>
        </w:tc>
        <w:tc>
          <w:tcPr>
            <w:tcW w:w="789" w:type="dxa"/>
            <w:noWrap/>
            <w:hideMark/>
          </w:tcPr>
          <w:p w14:paraId="50586674" w14:textId="77777777" w:rsidR="00302A0B" w:rsidRPr="00302A0B" w:rsidRDefault="00302A0B" w:rsidP="00F80434">
            <w:pPr>
              <w:spacing w:after="0"/>
            </w:pPr>
            <w:r>
              <w:t> </w:t>
            </w:r>
          </w:p>
        </w:tc>
        <w:tc>
          <w:tcPr>
            <w:tcW w:w="1767" w:type="dxa"/>
            <w:hideMark/>
          </w:tcPr>
          <w:p w14:paraId="6A5F4C00" w14:textId="77777777" w:rsidR="00302A0B" w:rsidRPr="00302A0B" w:rsidRDefault="00302A0B" w:rsidP="00F80434">
            <w:pPr>
              <w:spacing w:after="0"/>
            </w:pPr>
            <w:r>
              <w:t> </w:t>
            </w:r>
          </w:p>
        </w:tc>
      </w:tr>
      <w:tr w:rsidR="00302A0B" w:rsidRPr="00302A0B" w14:paraId="084FAB2B" w14:textId="77777777" w:rsidTr="00F80434">
        <w:trPr>
          <w:cantSplit/>
        </w:trPr>
        <w:tc>
          <w:tcPr>
            <w:tcW w:w="1980" w:type="dxa"/>
            <w:hideMark/>
          </w:tcPr>
          <w:p w14:paraId="6EF61CFE" w14:textId="77777777" w:rsidR="00302A0B" w:rsidRPr="00302A0B" w:rsidRDefault="00302A0B" w:rsidP="00F80434">
            <w:pPr>
              <w:spacing w:after="0"/>
            </w:pPr>
            <w:r>
              <w:lastRenderedPageBreak/>
              <w:t>B15=1</w:t>
            </w:r>
          </w:p>
        </w:tc>
        <w:tc>
          <w:tcPr>
            <w:tcW w:w="992" w:type="dxa"/>
            <w:hideMark/>
          </w:tcPr>
          <w:p w14:paraId="72C33AF9" w14:textId="77777777" w:rsidR="00302A0B" w:rsidRPr="00302A0B" w:rsidRDefault="00302A0B" w:rsidP="00F80434">
            <w:pPr>
              <w:spacing w:after="0"/>
            </w:pPr>
            <w:r>
              <w:t>BL1</w:t>
            </w:r>
          </w:p>
        </w:tc>
        <w:tc>
          <w:tcPr>
            <w:tcW w:w="4678" w:type="dxa"/>
            <w:hideMark/>
          </w:tcPr>
          <w:p w14:paraId="46BA68A7" w14:textId="77777777" w:rsidR="00302A0B" w:rsidRPr="00302A0B" w:rsidRDefault="00302A0B" w:rsidP="00F80434">
            <w:pPr>
              <w:spacing w:after="0"/>
            </w:pPr>
            <w:r>
              <w:t>Does the child /BX3/ attend a long day or remedial group at school or day centre on regular school days?</w:t>
            </w:r>
          </w:p>
        </w:tc>
        <w:tc>
          <w:tcPr>
            <w:tcW w:w="789" w:type="dxa"/>
            <w:noWrap/>
            <w:hideMark/>
          </w:tcPr>
          <w:p w14:paraId="784DB4CB" w14:textId="77777777" w:rsidR="00302A0B" w:rsidRPr="00302A0B" w:rsidRDefault="00302A0B" w:rsidP="00F80434">
            <w:pPr>
              <w:spacing w:after="0"/>
            </w:pPr>
            <w:r>
              <w:t>1</w:t>
            </w:r>
          </w:p>
        </w:tc>
        <w:tc>
          <w:tcPr>
            <w:tcW w:w="1767" w:type="dxa"/>
            <w:hideMark/>
          </w:tcPr>
          <w:p w14:paraId="581DBFB0" w14:textId="77777777" w:rsidR="00302A0B" w:rsidRPr="00302A0B" w:rsidRDefault="00302A0B" w:rsidP="00F80434">
            <w:pPr>
              <w:spacing w:after="0"/>
            </w:pPr>
            <w:r>
              <w:t>Yes</w:t>
            </w:r>
          </w:p>
        </w:tc>
      </w:tr>
      <w:tr w:rsidR="00302A0B" w:rsidRPr="00302A0B" w14:paraId="053A758B" w14:textId="77777777" w:rsidTr="00F80434">
        <w:trPr>
          <w:cantSplit/>
        </w:trPr>
        <w:tc>
          <w:tcPr>
            <w:tcW w:w="1980" w:type="dxa"/>
            <w:hideMark/>
          </w:tcPr>
          <w:p w14:paraId="73663722" w14:textId="77777777" w:rsidR="00302A0B" w:rsidRPr="00302A0B" w:rsidRDefault="00302A0B" w:rsidP="00F80434">
            <w:pPr>
              <w:spacing w:after="0"/>
            </w:pPr>
            <w:r>
              <w:t> </w:t>
            </w:r>
          </w:p>
        </w:tc>
        <w:tc>
          <w:tcPr>
            <w:tcW w:w="992" w:type="dxa"/>
            <w:hideMark/>
          </w:tcPr>
          <w:p w14:paraId="335DFB21" w14:textId="77777777" w:rsidR="00302A0B" w:rsidRPr="00302A0B" w:rsidRDefault="00302A0B" w:rsidP="00F80434">
            <w:pPr>
              <w:spacing w:after="0"/>
            </w:pPr>
            <w:r>
              <w:t> </w:t>
            </w:r>
          </w:p>
        </w:tc>
        <w:tc>
          <w:tcPr>
            <w:tcW w:w="4678" w:type="dxa"/>
            <w:hideMark/>
          </w:tcPr>
          <w:p w14:paraId="3777EA7E" w14:textId="77777777" w:rsidR="00302A0B" w:rsidRPr="00302A0B" w:rsidRDefault="00302A0B" w:rsidP="00F80434">
            <w:pPr>
              <w:spacing w:after="0"/>
            </w:pPr>
            <w:r>
              <w:t> </w:t>
            </w:r>
          </w:p>
        </w:tc>
        <w:tc>
          <w:tcPr>
            <w:tcW w:w="789" w:type="dxa"/>
            <w:noWrap/>
            <w:hideMark/>
          </w:tcPr>
          <w:p w14:paraId="0E6BC4E2" w14:textId="77777777" w:rsidR="00302A0B" w:rsidRPr="00302A0B" w:rsidRDefault="00302A0B" w:rsidP="00F80434">
            <w:pPr>
              <w:spacing w:after="0"/>
            </w:pPr>
            <w:r>
              <w:t>2</w:t>
            </w:r>
          </w:p>
        </w:tc>
        <w:tc>
          <w:tcPr>
            <w:tcW w:w="1767" w:type="dxa"/>
            <w:hideMark/>
          </w:tcPr>
          <w:p w14:paraId="576CD529" w14:textId="77777777" w:rsidR="00302A0B" w:rsidRPr="00302A0B" w:rsidRDefault="00302A0B" w:rsidP="00F80434">
            <w:pPr>
              <w:spacing w:after="0"/>
            </w:pPr>
            <w:r>
              <w:t>No</w:t>
            </w:r>
          </w:p>
        </w:tc>
      </w:tr>
      <w:tr w:rsidR="00302A0B" w:rsidRPr="00302A0B" w14:paraId="7FD80F71" w14:textId="77777777" w:rsidTr="00F80434">
        <w:trPr>
          <w:cantSplit/>
        </w:trPr>
        <w:tc>
          <w:tcPr>
            <w:tcW w:w="1980" w:type="dxa"/>
            <w:hideMark/>
          </w:tcPr>
          <w:p w14:paraId="2EBBFB56" w14:textId="77777777" w:rsidR="00302A0B" w:rsidRPr="00302A0B" w:rsidRDefault="00302A0B" w:rsidP="00F80434">
            <w:pPr>
              <w:spacing w:after="0"/>
            </w:pPr>
            <w:r>
              <w:t>BL1=1</w:t>
            </w:r>
          </w:p>
        </w:tc>
        <w:tc>
          <w:tcPr>
            <w:tcW w:w="992" w:type="dxa"/>
            <w:hideMark/>
          </w:tcPr>
          <w:p w14:paraId="7CA5E1AA" w14:textId="77777777" w:rsidR="00302A0B" w:rsidRPr="00302A0B" w:rsidRDefault="00302A0B" w:rsidP="00F80434">
            <w:pPr>
              <w:spacing w:after="0"/>
            </w:pPr>
            <w:r>
              <w:t>BL1A</w:t>
            </w:r>
          </w:p>
        </w:tc>
        <w:tc>
          <w:tcPr>
            <w:tcW w:w="4678" w:type="dxa"/>
            <w:hideMark/>
          </w:tcPr>
          <w:p w14:paraId="02CF2548" w14:textId="77777777" w:rsidR="00302A0B" w:rsidRPr="00302A0B" w:rsidRDefault="00302A0B" w:rsidP="00F80434">
            <w:pPr>
              <w:spacing w:after="0"/>
            </w:pPr>
            <w:r>
              <w:t>How many hours in a typical school week?</w:t>
            </w:r>
          </w:p>
        </w:tc>
        <w:tc>
          <w:tcPr>
            <w:tcW w:w="789" w:type="dxa"/>
            <w:noWrap/>
            <w:hideMark/>
          </w:tcPr>
          <w:p w14:paraId="5FD5EBA2" w14:textId="77777777" w:rsidR="00302A0B" w:rsidRPr="00302A0B" w:rsidRDefault="00302A0B" w:rsidP="00F80434">
            <w:pPr>
              <w:spacing w:after="0"/>
            </w:pPr>
            <w:r>
              <w:t> </w:t>
            </w:r>
          </w:p>
        </w:tc>
        <w:tc>
          <w:tcPr>
            <w:tcW w:w="1767" w:type="dxa"/>
            <w:hideMark/>
          </w:tcPr>
          <w:p w14:paraId="2CBD93B3" w14:textId="77777777" w:rsidR="00302A0B" w:rsidRPr="00302A0B" w:rsidRDefault="00302A0B" w:rsidP="00F80434">
            <w:pPr>
              <w:spacing w:after="0"/>
            </w:pPr>
            <w:r>
              <w:t> </w:t>
            </w:r>
          </w:p>
        </w:tc>
      </w:tr>
      <w:tr w:rsidR="00302A0B" w:rsidRPr="00302A0B" w14:paraId="77CCBAF6" w14:textId="77777777" w:rsidTr="00F80434">
        <w:trPr>
          <w:cantSplit/>
        </w:trPr>
        <w:tc>
          <w:tcPr>
            <w:tcW w:w="1980" w:type="dxa"/>
            <w:hideMark/>
          </w:tcPr>
          <w:p w14:paraId="1ED564F4" w14:textId="77777777" w:rsidR="00302A0B" w:rsidRPr="00302A0B" w:rsidRDefault="00302A0B" w:rsidP="00F80434">
            <w:pPr>
              <w:spacing w:after="0"/>
            </w:pPr>
            <w:r>
              <w:t>B15=2, UNK, REF</w:t>
            </w:r>
          </w:p>
        </w:tc>
        <w:tc>
          <w:tcPr>
            <w:tcW w:w="992" w:type="dxa"/>
            <w:hideMark/>
          </w:tcPr>
          <w:p w14:paraId="7B8EA4B3" w14:textId="77777777" w:rsidR="00302A0B" w:rsidRPr="00302A0B" w:rsidRDefault="00302A0B" w:rsidP="00F80434">
            <w:pPr>
              <w:spacing w:after="0"/>
            </w:pPr>
            <w:r>
              <w:t>B16</w:t>
            </w:r>
          </w:p>
        </w:tc>
        <w:tc>
          <w:tcPr>
            <w:tcW w:w="4678" w:type="dxa"/>
            <w:hideMark/>
          </w:tcPr>
          <w:p w14:paraId="2A5172D8" w14:textId="77777777" w:rsidR="00302A0B" w:rsidRPr="00302A0B" w:rsidRDefault="00302A0B" w:rsidP="00F80434">
            <w:pPr>
              <w:spacing w:after="0"/>
            </w:pPr>
            <w:r>
              <w:t>Does the child /BX3/ attend kindergarten, a crèche, kindergarten for children with special needs, preparatory courses for children of pre-school age or a pre-school?</w:t>
            </w:r>
          </w:p>
        </w:tc>
        <w:tc>
          <w:tcPr>
            <w:tcW w:w="789" w:type="dxa"/>
            <w:noWrap/>
            <w:hideMark/>
          </w:tcPr>
          <w:p w14:paraId="11AFA037" w14:textId="77777777" w:rsidR="00302A0B" w:rsidRPr="00302A0B" w:rsidRDefault="00302A0B" w:rsidP="00F80434">
            <w:pPr>
              <w:spacing w:after="0"/>
            </w:pPr>
            <w:r>
              <w:t>1</w:t>
            </w:r>
          </w:p>
        </w:tc>
        <w:tc>
          <w:tcPr>
            <w:tcW w:w="1767" w:type="dxa"/>
            <w:hideMark/>
          </w:tcPr>
          <w:p w14:paraId="19A205FF" w14:textId="77777777" w:rsidR="00302A0B" w:rsidRPr="00302A0B" w:rsidRDefault="00302A0B" w:rsidP="00F80434">
            <w:pPr>
              <w:spacing w:after="0"/>
            </w:pPr>
            <w:r>
              <w:t>Yes</w:t>
            </w:r>
          </w:p>
        </w:tc>
      </w:tr>
      <w:tr w:rsidR="00302A0B" w:rsidRPr="00302A0B" w14:paraId="12C05DC6" w14:textId="77777777" w:rsidTr="00F80434">
        <w:trPr>
          <w:cantSplit/>
        </w:trPr>
        <w:tc>
          <w:tcPr>
            <w:tcW w:w="1980" w:type="dxa"/>
            <w:hideMark/>
          </w:tcPr>
          <w:p w14:paraId="042D5978" w14:textId="77777777" w:rsidR="00302A0B" w:rsidRPr="00302A0B" w:rsidRDefault="00302A0B" w:rsidP="00F80434">
            <w:pPr>
              <w:spacing w:after="0"/>
            </w:pPr>
            <w:r>
              <w:t> </w:t>
            </w:r>
          </w:p>
        </w:tc>
        <w:tc>
          <w:tcPr>
            <w:tcW w:w="992" w:type="dxa"/>
            <w:hideMark/>
          </w:tcPr>
          <w:p w14:paraId="5ACE0BDC" w14:textId="77777777" w:rsidR="00302A0B" w:rsidRPr="00302A0B" w:rsidRDefault="00302A0B" w:rsidP="00F80434">
            <w:pPr>
              <w:spacing w:after="0"/>
            </w:pPr>
            <w:r>
              <w:t> </w:t>
            </w:r>
          </w:p>
        </w:tc>
        <w:tc>
          <w:tcPr>
            <w:tcW w:w="4678" w:type="dxa"/>
            <w:hideMark/>
          </w:tcPr>
          <w:p w14:paraId="2DA9EAC3" w14:textId="77777777" w:rsidR="00302A0B" w:rsidRPr="00302A0B" w:rsidRDefault="00302A0B" w:rsidP="00F80434">
            <w:pPr>
              <w:spacing w:after="0"/>
            </w:pPr>
            <w:r>
              <w:t> </w:t>
            </w:r>
          </w:p>
        </w:tc>
        <w:tc>
          <w:tcPr>
            <w:tcW w:w="789" w:type="dxa"/>
            <w:noWrap/>
            <w:hideMark/>
          </w:tcPr>
          <w:p w14:paraId="6AA00DA2" w14:textId="77777777" w:rsidR="00302A0B" w:rsidRPr="00302A0B" w:rsidRDefault="00302A0B" w:rsidP="00F80434">
            <w:pPr>
              <w:spacing w:after="0"/>
            </w:pPr>
            <w:r>
              <w:t>2</w:t>
            </w:r>
          </w:p>
        </w:tc>
        <w:tc>
          <w:tcPr>
            <w:tcW w:w="1767" w:type="dxa"/>
            <w:hideMark/>
          </w:tcPr>
          <w:p w14:paraId="1937F50B" w14:textId="77777777" w:rsidR="00302A0B" w:rsidRPr="00302A0B" w:rsidRDefault="00302A0B" w:rsidP="00F80434">
            <w:pPr>
              <w:spacing w:after="0"/>
            </w:pPr>
            <w:r>
              <w:t>No</w:t>
            </w:r>
          </w:p>
        </w:tc>
      </w:tr>
      <w:tr w:rsidR="00302A0B" w:rsidRPr="00302A0B" w14:paraId="61D8850F" w14:textId="77777777" w:rsidTr="00F80434">
        <w:trPr>
          <w:cantSplit/>
        </w:trPr>
        <w:tc>
          <w:tcPr>
            <w:tcW w:w="1980" w:type="dxa"/>
            <w:hideMark/>
          </w:tcPr>
          <w:p w14:paraId="78DA1FEF" w14:textId="77777777" w:rsidR="00302A0B" w:rsidRPr="00302A0B" w:rsidRDefault="00302A0B" w:rsidP="00F80434">
            <w:pPr>
              <w:spacing w:after="0"/>
            </w:pPr>
            <w:r>
              <w:t>B16=1</w:t>
            </w:r>
          </w:p>
        </w:tc>
        <w:tc>
          <w:tcPr>
            <w:tcW w:w="992" w:type="dxa"/>
            <w:hideMark/>
          </w:tcPr>
          <w:p w14:paraId="63081E11" w14:textId="77777777" w:rsidR="00302A0B" w:rsidRPr="00302A0B" w:rsidRDefault="00302A0B" w:rsidP="00F80434">
            <w:pPr>
              <w:spacing w:after="0"/>
            </w:pPr>
            <w:r>
              <w:t>B16A</w:t>
            </w:r>
          </w:p>
        </w:tc>
        <w:tc>
          <w:tcPr>
            <w:tcW w:w="4678" w:type="dxa"/>
            <w:hideMark/>
          </w:tcPr>
          <w:p w14:paraId="497650F6" w14:textId="77777777" w:rsidR="00302A0B" w:rsidRPr="00302A0B" w:rsidRDefault="00302A0B" w:rsidP="00F80434">
            <w:pPr>
              <w:spacing w:after="0"/>
            </w:pPr>
            <w:r>
              <w:t>How many hours in a typical week?</w:t>
            </w:r>
          </w:p>
        </w:tc>
        <w:tc>
          <w:tcPr>
            <w:tcW w:w="789" w:type="dxa"/>
            <w:noWrap/>
            <w:hideMark/>
          </w:tcPr>
          <w:p w14:paraId="5B0CBE97" w14:textId="77777777" w:rsidR="00302A0B" w:rsidRPr="00302A0B" w:rsidRDefault="00302A0B" w:rsidP="00F80434">
            <w:pPr>
              <w:spacing w:after="0"/>
            </w:pPr>
            <w:r>
              <w:t> </w:t>
            </w:r>
          </w:p>
        </w:tc>
        <w:tc>
          <w:tcPr>
            <w:tcW w:w="1767" w:type="dxa"/>
            <w:hideMark/>
          </w:tcPr>
          <w:p w14:paraId="12F87CCD" w14:textId="77777777" w:rsidR="00302A0B" w:rsidRPr="00302A0B" w:rsidRDefault="00302A0B" w:rsidP="00F80434">
            <w:pPr>
              <w:spacing w:after="0"/>
            </w:pPr>
            <w:r>
              <w:t> </w:t>
            </w:r>
          </w:p>
        </w:tc>
      </w:tr>
      <w:tr w:rsidR="00302A0B" w:rsidRPr="00302A0B" w14:paraId="33DA8A02" w14:textId="77777777" w:rsidTr="00F80434">
        <w:trPr>
          <w:cantSplit/>
        </w:trPr>
        <w:tc>
          <w:tcPr>
            <w:tcW w:w="1980" w:type="dxa"/>
            <w:hideMark/>
          </w:tcPr>
          <w:p w14:paraId="4A758051" w14:textId="77777777" w:rsidR="00302A0B" w:rsidRPr="00302A0B" w:rsidRDefault="00302A0B" w:rsidP="00F80434">
            <w:pPr>
              <w:spacing w:after="0"/>
            </w:pPr>
            <w:r>
              <w:t>B16=1</w:t>
            </w:r>
          </w:p>
        </w:tc>
        <w:tc>
          <w:tcPr>
            <w:tcW w:w="992" w:type="dxa"/>
            <w:hideMark/>
          </w:tcPr>
          <w:p w14:paraId="18C88489" w14:textId="77777777" w:rsidR="00302A0B" w:rsidRPr="00302A0B" w:rsidRDefault="00302A0B" w:rsidP="00F80434">
            <w:pPr>
              <w:spacing w:after="0"/>
            </w:pPr>
            <w:r>
              <w:t>BL3</w:t>
            </w:r>
          </w:p>
        </w:tc>
        <w:tc>
          <w:tcPr>
            <w:tcW w:w="4678" w:type="dxa"/>
            <w:hideMark/>
          </w:tcPr>
          <w:p w14:paraId="5F913ED4" w14:textId="77777777" w:rsidR="00302A0B" w:rsidRPr="00302A0B" w:rsidRDefault="00302A0B" w:rsidP="00F80434">
            <w:pPr>
              <w:spacing w:after="0"/>
            </w:pPr>
            <w:r>
              <w:t>On a regular kindergarten day, does the child /BX3/ attend some children’s and family centre, day care centre or childcare institution where the child is looked after by a professional?</w:t>
            </w:r>
          </w:p>
        </w:tc>
        <w:tc>
          <w:tcPr>
            <w:tcW w:w="789" w:type="dxa"/>
            <w:noWrap/>
            <w:hideMark/>
          </w:tcPr>
          <w:p w14:paraId="62243AA8" w14:textId="77777777" w:rsidR="00302A0B" w:rsidRPr="00302A0B" w:rsidRDefault="00302A0B" w:rsidP="00F80434">
            <w:pPr>
              <w:spacing w:after="0"/>
            </w:pPr>
            <w:r>
              <w:t>1</w:t>
            </w:r>
          </w:p>
        </w:tc>
        <w:tc>
          <w:tcPr>
            <w:tcW w:w="1767" w:type="dxa"/>
            <w:hideMark/>
          </w:tcPr>
          <w:p w14:paraId="22EB3199" w14:textId="77777777" w:rsidR="00302A0B" w:rsidRPr="00302A0B" w:rsidRDefault="00302A0B" w:rsidP="00F80434">
            <w:pPr>
              <w:spacing w:after="0"/>
            </w:pPr>
            <w:r>
              <w:t>Yes</w:t>
            </w:r>
          </w:p>
        </w:tc>
      </w:tr>
      <w:tr w:rsidR="00302A0B" w:rsidRPr="00302A0B" w14:paraId="2C9AF153" w14:textId="77777777" w:rsidTr="00F80434">
        <w:trPr>
          <w:cantSplit/>
        </w:trPr>
        <w:tc>
          <w:tcPr>
            <w:tcW w:w="1980" w:type="dxa"/>
            <w:hideMark/>
          </w:tcPr>
          <w:p w14:paraId="61ED36E1" w14:textId="77777777" w:rsidR="00302A0B" w:rsidRPr="00302A0B" w:rsidRDefault="00302A0B" w:rsidP="00F80434">
            <w:pPr>
              <w:spacing w:after="0"/>
            </w:pPr>
            <w:r>
              <w:t> </w:t>
            </w:r>
          </w:p>
        </w:tc>
        <w:tc>
          <w:tcPr>
            <w:tcW w:w="992" w:type="dxa"/>
            <w:hideMark/>
          </w:tcPr>
          <w:p w14:paraId="645F52DE" w14:textId="77777777" w:rsidR="00302A0B" w:rsidRPr="00302A0B" w:rsidRDefault="00302A0B" w:rsidP="00F80434">
            <w:pPr>
              <w:spacing w:after="0"/>
            </w:pPr>
            <w:r>
              <w:t> </w:t>
            </w:r>
          </w:p>
        </w:tc>
        <w:tc>
          <w:tcPr>
            <w:tcW w:w="4678" w:type="dxa"/>
            <w:hideMark/>
          </w:tcPr>
          <w:p w14:paraId="37FAF587" w14:textId="77777777" w:rsidR="00302A0B" w:rsidRPr="00302A0B" w:rsidRDefault="00302A0B" w:rsidP="00F80434">
            <w:pPr>
              <w:spacing w:after="0"/>
            </w:pPr>
            <w:r>
              <w:t> </w:t>
            </w:r>
          </w:p>
        </w:tc>
        <w:tc>
          <w:tcPr>
            <w:tcW w:w="789" w:type="dxa"/>
            <w:noWrap/>
            <w:hideMark/>
          </w:tcPr>
          <w:p w14:paraId="31A9FE95" w14:textId="77777777" w:rsidR="00302A0B" w:rsidRPr="00302A0B" w:rsidRDefault="00302A0B" w:rsidP="00F80434">
            <w:pPr>
              <w:spacing w:after="0"/>
            </w:pPr>
            <w:r>
              <w:t>2</w:t>
            </w:r>
          </w:p>
        </w:tc>
        <w:tc>
          <w:tcPr>
            <w:tcW w:w="1767" w:type="dxa"/>
            <w:hideMark/>
          </w:tcPr>
          <w:p w14:paraId="619858FE" w14:textId="77777777" w:rsidR="00302A0B" w:rsidRPr="00302A0B" w:rsidRDefault="00302A0B" w:rsidP="00F80434">
            <w:pPr>
              <w:spacing w:after="0"/>
            </w:pPr>
            <w:r>
              <w:t>No</w:t>
            </w:r>
          </w:p>
        </w:tc>
      </w:tr>
      <w:tr w:rsidR="00302A0B" w:rsidRPr="00302A0B" w14:paraId="7B767652" w14:textId="77777777" w:rsidTr="00F80434">
        <w:trPr>
          <w:cantSplit/>
        </w:trPr>
        <w:tc>
          <w:tcPr>
            <w:tcW w:w="1980" w:type="dxa"/>
            <w:hideMark/>
          </w:tcPr>
          <w:p w14:paraId="4F28C9F4" w14:textId="77777777" w:rsidR="00302A0B" w:rsidRPr="00302A0B" w:rsidRDefault="00302A0B" w:rsidP="00F80434">
            <w:pPr>
              <w:spacing w:after="0"/>
            </w:pPr>
            <w:r>
              <w:t>BL3=1</w:t>
            </w:r>
          </w:p>
        </w:tc>
        <w:tc>
          <w:tcPr>
            <w:tcW w:w="992" w:type="dxa"/>
            <w:hideMark/>
          </w:tcPr>
          <w:p w14:paraId="6AD87672" w14:textId="77777777" w:rsidR="00302A0B" w:rsidRPr="00302A0B" w:rsidRDefault="00302A0B" w:rsidP="00F80434">
            <w:pPr>
              <w:spacing w:after="0"/>
            </w:pPr>
            <w:r>
              <w:t>BL3A</w:t>
            </w:r>
          </w:p>
        </w:tc>
        <w:tc>
          <w:tcPr>
            <w:tcW w:w="4678" w:type="dxa"/>
            <w:hideMark/>
          </w:tcPr>
          <w:p w14:paraId="0D44E755" w14:textId="77777777" w:rsidR="00302A0B" w:rsidRPr="00302A0B" w:rsidRDefault="00302A0B" w:rsidP="00F80434">
            <w:pPr>
              <w:spacing w:after="0"/>
            </w:pPr>
            <w:r>
              <w:t>How many hours in a typical week?</w:t>
            </w:r>
          </w:p>
        </w:tc>
        <w:tc>
          <w:tcPr>
            <w:tcW w:w="789" w:type="dxa"/>
            <w:noWrap/>
            <w:hideMark/>
          </w:tcPr>
          <w:p w14:paraId="276B5B5B" w14:textId="77777777" w:rsidR="00302A0B" w:rsidRPr="00302A0B" w:rsidRDefault="00302A0B" w:rsidP="00F80434">
            <w:pPr>
              <w:spacing w:after="0"/>
            </w:pPr>
            <w:r>
              <w:t> </w:t>
            </w:r>
          </w:p>
        </w:tc>
        <w:tc>
          <w:tcPr>
            <w:tcW w:w="1767" w:type="dxa"/>
            <w:hideMark/>
          </w:tcPr>
          <w:p w14:paraId="5C9C83BB" w14:textId="77777777" w:rsidR="00302A0B" w:rsidRPr="00302A0B" w:rsidRDefault="00302A0B" w:rsidP="00F80434">
            <w:pPr>
              <w:spacing w:after="0"/>
            </w:pPr>
            <w:r>
              <w:t> </w:t>
            </w:r>
          </w:p>
        </w:tc>
      </w:tr>
      <w:tr w:rsidR="00302A0B" w:rsidRPr="00302A0B" w14:paraId="154700A8" w14:textId="77777777" w:rsidTr="00F80434">
        <w:trPr>
          <w:cantSplit/>
        </w:trPr>
        <w:tc>
          <w:tcPr>
            <w:tcW w:w="1980" w:type="dxa"/>
            <w:hideMark/>
          </w:tcPr>
          <w:p w14:paraId="0AA61C62" w14:textId="77777777" w:rsidR="00302A0B" w:rsidRPr="00302A0B" w:rsidRDefault="00302A0B" w:rsidP="00F80434">
            <w:pPr>
              <w:spacing w:after="0"/>
            </w:pPr>
            <w:r>
              <w:t>B15=1 or B16=1</w:t>
            </w:r>
          </w:p>
        </w:tc>
        <w:tc>
          <w:tcPr>
            <w:tcW w:w="992" w:type="dxa"/>
            <w:hideMark/>
          </w:tcPr>
          <w:p w14:paraId="219B80FE" w14:textId="77777777" w:rsidR="00302A0B" w:rsidRPr="00302A0B" w:rsidRDefault="00302A0B" w:rsidP="00F80434">
            <w:pPr>
              <w:spacing w:after="0"/>
            </w:pPr>
            <w:r>
              <w:t>BL7</w:t>
            </w:r>
          </w:p>
        </w:tc>
        <w:tc>
          <w:tcPr>
            <w:tcW w:w="4678" w:type="dxa"/>
            <w:hideMark/>
          </w:tcPr>
          <w:p w14:paraId="65B05C40" w14:textId="77777777" w:rsidR="00302A0B" w:rsidRPr="00302A0B" w:rsidRDefault="00302A0B" w:rsidP="00F80434">
            <w:pPr>
              <w:spacing w:after="0"/>
            </w:pPr>
            <w:r>
              <w:t>Does the child /BX3/ attend some children’s and family centre, day care centre or childcare institution on days other than regular school or kindergarten days?</w:t>
            </w:r>
          </w:p>
        </w:tc>
        <w:tc>
          <w:tcPr>
            <w:tcW w:w="789" w:type="dxa"/>
            <w:noWrap/>
            <w:hideMark/>
          </w:tcPr>
          <w:p w14:paraId="39CFE422" w14:textId="77777777" w:rsidR="00302A0B" w:rsidRPr="00302A0B" w:rsidRDefault="00302A0B" w:rsidP="00F80434">
            <w:pPr>
              <w:spacing w:after="0"/>
            </w:pPr>
            <w:r>
              <w:t>1</w:t>
            </w:r>
          </w:p>
        </w:tc>
        <w:tc>
          <w:tcPr>
            <w:tcW w:w="1767" w:type="dxa"/>
            <w:hideMark/>
          </w:tcPr>
          <w:p w14:paraId="776FC0DE" w14:textId="77777777" w:rsidR="00302A0B" w:rsidRPr="00302A0B" w:rsidRDefault="00302A0B" w:rsidP="00F80434">
            <w:pPr>
              <w:spacing w:after="0"/>
            </w:pPr>
            <w:r>
              <w:t>Yes</w:t>
            </w:r>
          </w:p>
        </w:tc>
      </w:tr>
      <w:tr w:rsidR="00302A0B" w:rsidRPr="00302A0B" w14:paraId="0CD1DBCB" w14:textId="77777777" w:rsidTr="00F80434">
        <w:trPr>
          <w:cantSplit/>
        </w:trPr>
        <w:tc>
          <w:tcPr>
            <w:tcW w:w="1980" w:type="dxa"/>
            <w:hideMark/>
          </w:tcPr>
          <w:p w14:paraId="5FF0F82F" w14:textId="77777777" w:rsidR="00302A0B" w:rsidRPr="00302A0B" w:rsidRDefault="00302A0B" w:rsidP="00F80434">
            <w:pPr>
              <w:spacing w:after="0"/>
            </w:pPr>
            <w:r>
              <w:t> </w:t>
            </w:r>
          </w:p>
        </w:tc>
        <w:tc>
          <w:tcPr>
            <w:tcW w:w="992" w:type="dxa"/>
            <w:hideMark/>
          </w:tcPr>
          <w:p w14:paraId="3A6E0408" w14:textId="77777777" w:rsidR="00302A0B" w:rsidRPr="00302A0B" w:rsidRDefault="00302A0B" w:rsidP="00F80434">
            <w:pPr>
              <w:spacing w:after="0"/>
            </w:pPr>
            <w:r>
              <w:t> </w:t>
            </w:r>
          </w:p>
        </w:tc>
        <w:tc>
          <w:tcPr>
            <w:tcW w:w="4678" w:type="dxa"/>
            <w:hideMark/>
          </w:tcPr>
          <w:p w14:paraId="299D8265" w14:textId="77777777" w:rsidR="00302A0B" w:rsidRPr="00302A0B" w:rsidRDefault="00302A0B" w:rsidP="00F80434">
            <w:pPr>
              <w:spacing w:after="0"/>
            </w:pPr>
            <w:r>
              <w:t> </w:t>
            </w:r>
          </w:p>
        </w:tc>
        <w:tc>
          <w:tcPr>
            <w:tcW w:w="789" w:type="dxa"/>
            <w:noWrap/>
            <w:hideMark/>
          </w:tcPr>
          <w:p w14:paraId="1AA02E37" w14:textId="77777777" w:rsidR="00302A0B" w:rsidRPr="00302A0B" w:rsidRDefault="00302A0B" w:rsidP="00F80434">
            <w:pPr>
              <w:spacing w:after="0"/>
            </w:pPr>
            <w:r>
              <w:t>2</w:t>
            </w:r>
          </w:p>
        </w:tc>
        <w:tc>
          <w:tcPr>
            <w:tcW w:w="1767" w:type="dxa"/>
            <w:hideMark/>
          </w:tcPr>
          <w:p w14:paraId="0E19BF70" w14:textId="77777777" w:rsidR="00302A0B" w:rsidRPr="00302A0B" w:rsidRDefault="00302A0B" w:rsidP="00F80434">
            <w:pPr>
              <w:spacing w:after="0"/>
            </w:pPr>
            <w:r>
              <w:t>No</w:t>
            </w:r>
          </w:p>
        </w:tc>
      </w:tr>
      <w:tr w:rsidR="00302A0B" w:rsidRPr="00302A0B" w14:paraId="37D02C66" w14:textId="77777777" w:rsidTr="00F80434">
        <w:trPr>
          <w:cantSplit/>
        </w:trPr>
        <w:tc>
          <w:tcPr>
            <w:tcW w:w="1980" w:type="dxa"/>
            <w:hideMark/>
          </w:tcPr>
          <w:p w14:paraId="69E9C5BF" w14:textId="77777777" w:rsidR="00302A0B" w:rsidRPr="00302A0B" w:rsidRDefault="00302A0B" w:rsidP="00F80434">
            <w:pPr>
              <w:spacing w:after="0"/>
            </w:pPr>
            <w:r>
              <w:t>BL7=1</w:t>
            </w:r>
          </w:p>
        </w:tc>
        <w:tc>
          <w:tcPr>
            <w:tcW w:w="992" w:type="dxa"/>
            <w:hideMark/>
          </w:tcPr>
          <w:p w14:paraId="485429C5" w14:textId="77777777" w:rsidR="00302A0B" w:rsidRPr="00302A0B" w:rsidRDefault="00302A0B" w:rsidP="00F80434">
            <w:pPr>
              <w:spacing w:after="0"/>
            </w:pPr>
            <w:r>
              <w:t>BL7A</w:t>
            </w:r>
          </w:p>
        </w:tc>
        <w:tc>
          <w:tcPr>
            <w:tcW w:w="4678" w:type="dxa"/>
            <w:hideMark/>
          </w:tcPr>
          <w:p w14:paraId="5FD34E4B" w14:textId="77777777" w:rsidR="00302A0B" w:rsidRPr="00302A0B" w:rsidRDefault="00302A0B" w:rsidP="00F80434">
            <w:pPr>
              <w:spacing w:after="0"/>
            </w:pPr>
            <w:r>
              <w:t>How many hours in a typical week?</w:t>
            </w:r>
          </w:p>
        </w:tc>
        <w:tc>
          <w:tcPr>
            <w:tcW w:w="789" w:type="dxa"/>
            <w:noWrap/>
            <w:hideMark/>
          </w:tcPr>
          <w:p w14:paraId="486F8A62" w14:textId="77777777" w:rsidR="00302A0B" w:rsidRPr="00302A0B" w:rsidRDefault="00302A0B" w:rsidP="00F80434">
            <w:pPr>
              <w:spacing w:after="0"/>
            </w:pPr>
            <w:r>
              <w:t> </w:t>
            </w:r>
          </w:p>
        </w:tc>
        <w:tc>
          <w:tcPr>
            <w:tcW w:w="1767" w:type="dxa"/>
            <w:hideMark/>
          </w:tcPr>
          <w:p w14:paraId="7A1CA418" w14:textId="77777777" w:rsidR="00302A0B" w:rsidRPr="00302A0B" w:rsidRDefault="00302A0B" w:rsidP="00F80434">
            <w:pPr>
              <w:spacing w:after="0"/>
            </w:pPr>
            <w:r>
              <w:t> </w:t>
            </w:r>
          </w:p>
        </w:tc>
      </w:tr>
      <w:tr w:rsidR="00302A0B" w:rsidRPr="00302A0B" w14:paraId="3AF8541A" w14:textId="77777777" w:rsidTr="00F80434">
        <w:trPr>
          <w:cantSplit/>
        </w:trPr>
        <w:tc>
          <w:tcPr>
            <w:tcW w:w="1980" w:type="dxa"/>
            <w:hideMark/>
          </w:tcPr>
          <w:p w14:paraId="48440C50" w14:textId="77777777" w:rsidR="00302A0B" w:rsidRPr="00302A0B" w:rsidRDefault="00302A0B" w:rsidP="00F80434">
            <w:pPr>
              <w:spacing w:after="0"/>
            </w:pPr>
            <w:r>
              <w:t> </w:t>
            </w:r>
          </w:p>
        </w:tc>
        <w:tc>
          <w:tcPr>
            <w:tcW w:w="992" w:type="dxa"/>
            <w:hideMark/>
          </w:tcPr>
          <w:p w14:paraId="759928EF" w14:textId="77777777" w:rsidR="00302A0B" w:rsidRPr="00302A0B" w:rsidRDefault="00302A0B" w:rsidP="00F80434">
            <w:pPr>
              <w:spacing w:after="0"/>
            </w:pPr>
            <w:r>
              <w:t>tekstBL5</w:t>
            </w:r>
          </w:p>
        </w:tc>
        <w:tc>
          <w:tcPr>
            <w:tcW w:w="4678" w:type="dxa"/>
            <w:hideMark/>
          </w:tcPr>
          <w:p w14:paraId="0FC44ACB" w14:textId="77777777" w:rsidR="00302A0B" w:rsidRPr="00302A0B" w:rsidRDefault="00302A0B" w:rsidP="00F80434">
            <w:pPr>
              <w:spacing w:after="0"/>
            </w:pPr>
            <w:r>
              <w:rPr>
                <w:b/>
              </w:rPr>
              <w:t xml:space="preserve">How many hours in a typical week during the school year is the child (/BX3/) looked after by... </w:t>
            </w:r>
            <w:r>
              <w:br/>
            </w:r>
            <w:r>
              <w:rPr>
                <w:i/>
              </w:rPr>
              <w:t>If this childcare option is not used, enter 0.</w:t>
            </w:r>
          </w:p>
        </w:tc>
        <w:tc>
          <w:tcPr>
            <w:tcW w:w="789" w:type="dxa"/>
            <w:noWrap/>
            <w:hideMark/>
          </w:tcPr>
          <w:p w14:paraId="78760BDC" w14:textId="77777777" w:rsidR="00302A0B" w:rsidRPr="00302A0B" w:rsidRDefault="00302A0B" w:rsidP="00F80434">
            <w:pPr>
              <w:spacing w:after="0"/>
            </w:pPr>
            <w:r>
              <w:t> </w:t>
            </w:r>
          </w:p>
        </w:tc>
        <w:tc>
          <w:tcPr>
            <w:tcW w:w="1767" w:type="dxa"/>
            <w:hideMark/>
          </w:tcPr>
          <w:p w14:paraId="63B1E703" w14:textId="77777777" w:rsidR="00302A0B" w:rsidRPr="00302A0B" w:rsidRDefault="00302A0B" w:rsidP="00F80434">
            <w:pPr>
              <w:spacing w:after="0"/>
            </w:pPr>
            <w:r>
              <w:t> </w:t>
            </w:r>
          </w:p>
        </w:tc>
      </w:tr>
      <w:tr w:rsidR="00302A0B" w:rsidRPr="00302A0B" w14:paraId="18A22F92" w14:textId="77777777" w:rsidTr="00F80434">
        <w:trPr>
          <w:cantSplit/>
        </w:trPr>
        <w:tc>
          <w:tcPr>
            <w:tcW w:w="1980" w:type="dxa"/>
            <w:hideMark/>
          </w:tcPr>
          <w:p w14:paraId="63BF4681" w14:textId="77777777" w:rsidR="00302A0B" w:rsidRPr="00302A0B" w:rsidRDefault="00302A0B" w:rsidP="00F80434">
            <w:pPr>
              <w:spacing w:after="0"/>
            </w:pPr>
            <w:r>
              <w:t>B15=1 or B16=1</w:t>
            </w:r>
          </w:p>
        </w:tc>
        <w:tc>
          <w:tcPr>
            <w:tcW w:w="992" w:type="dxa"/>
            <w:hideMark/>
          </w:tcPr>
          <w:p w14:paraId="3C00B3A2" w14:textId="77777777" w:rsidR="00302A0B" w:rsidRPr="00302A0B" w:rsidRDefault="00302A0B" w:rsidP="00F80434">
            <w:pPr>
              <w:spacing w:after="0"/>
            </w:pPr>
            <w:r>
              <w:t>BL5A</w:t>
            </w:r>
          </w:p>
        </w:tc>
        <w:tc>
          <w:tcPr>
            <w:tcW w:w="4678" w:type="dxa"/>
            <w:hideMark/>
          </w:tcPr>
          <w:p w14:paraId="01F80F7E" w14:textId="77777777" w:rsidR="00302A0B" w:rsidRPr="00302A0B" w:rsidRDefault="00302A0B" w:rsidP="00F80434">
            <w:pPr>
              <w:spacing w:after="0"/>
            </w:pPr>
            <w:r>
              <w:t>A relative, friend, etc. free of charge</w:t>
            </w:r>
            <w:r w:rsidR="006D77F1">
              <w:t>?</w:t>
            </w:r>
          </w:p>
        </w:tc>
        <w:tc>
          <w:tcPr>
            <w:tcW w:w="789" w:type="dxa"/>
            <w:noWrap/>
            <w:hideMark/>
          </w:tcPr>
          <w:p w14:paraId="24770CBF" w14:textId="77777777" w:rsidR="00302A0B" w:rsidRPr="00302A0B" w:rsidRDefault="00302A0B" w:rsidP="00F80434">
            <w:pPr>
              <w:spacing w:after="0"/>
            </w:pPr>
            <w:r>
              <w:t> </w:t>
            </w:r>
          </w:p>
        </w:tc>
        <w:tc>
          <w:tcPr>
            <w:tcW w:w="1767" w:type="dxa"/>
            <w:hideMark/>
          </w:tcPr>
          <w:p w14:paraId="0630C92B" w14:textId="77777777" w:rsidR="00302A0B" w:rsidRPr="00302A0B" w:rsidRDefault="00302A0B" w:rsidP="00F80434">
            <w:pPr>
              <w:spacing w:after="0"/>
            </w:pPr>
            <w:r>
              <w:t> </w:t>
            </w:r>
          </w:p>
        </w:tc>
      </w:tr>
      <w:tr w:rsidR="00302A0B" w:rsidRPr="00302A0B" w14:paraId="39C53FF7" w14:textId="77777777" w:rsidTr="00F80434">
        <w:trPr>
          <w:cantSplit/>
        </w:trPr>
        <w:tc>
          <w:tcPr>
            <w:tcW w:w="1980" w:type="dxa"/>
            <w:hideMark/>
          </w:tcPr>
          <w:p w14:paraId="2107A951" w14:textId="77777777" w:rsidR="00302A0B" w:rsidRPr="00302A0B" w:rsidRDefault="00302A0B" w:rsidP="00F80434">
            <w:pPr>
              <w:spacing w:after="0"/>
            </w:pPr>
            <w:r>
              <w:t>B15=1 or B16=1</w:t>
            </w:r>
          </w:p>
        </w:tc>
        <w:tc>
          <w:tcPr>
            <w:tcW w:w="992" w:type="dxa"/>
            <w:hideMark/>
          </w:tcPr>
          <w:p w14:paraId="3DF74186" w14:textId="77777777" w:rsidR="00302A0B" w:rsidRPr="00302A0B" w:rsidRDefault="00302A0B" w:rsidP="00F80434">
            <w:pPr>
              <w:spacing w:after="0"/>
            </w:pPr>
            <w:r>
              <w:t>BL5B</w:t>
            </w:r>
          </w:p>
        </w:tc>
        <w:tc>
          <w:tcPr>
            <w:tcW w:w="4678" w:type="dxa"/>
            <w:hideMark/>
          </w:tcPr>
          <w:p w14:paraId="519974E4" w14:textId="77777777" w:rsidR="00302A0B" w:rsidRPr="00302A0B" w:rsidRDefault="00302A0B" w:rsidP="00F80434">
            <w:pPr>
              <w:spacing w:after="0"/>
            </w:pPr>
            <w:r>
              <w:t>A hired nanny?</w:t>
            </w:r>
          </w:p>
        </w:tc>
        <w:tc>
          <w:tcPr>
            <w:tcW w:w="789" w:type="dxa"/>
            <w:noWrap/>
            <w:hideMark/>
          </w:tcPr>
          <w:p w14:paraId="0726260C" w14:textId="77777777" w:rsidR="00302A0B" w:rsidRPr="00302A0B" w:rsidRDefault="00302A0B" w:rsidP="00F80434">
            <w:pPr>
              <w:spacing w:after="0"/>
            </w:pPr>
            <w:r>
              <w:t> </w:t>
            </w:r>
          </w:p>
        </w:tc>
        <w:tc>
          <w:tcPr>
            <w:tcW w:w="1767" w:type="dxa"/>
            <w:hideMark/>
          </w:tcPr>
          <w:p w14:paraId="5D8E5E51" w14:textId="77777777" w:rsidR="00302A0B" w:rsidRPr="00302A0B" w:rsidRDefault="00302A0B" w:rsidP="00F80434">
            <w:pPr>
              <w:spacing w:after="0"/>
            </w:pPr>
            <w:r>
              <w:t> </w:t>
            </w:r>
          </w:p>
        </w:tc>
      </w:tr>
      <w:tr w:rsidR="00302A0B" w:rsidRPr="00302A0B" w14:paraId="231A351F" w14:textId="77777777" w:rsidTr="00F80434">
        <w:trPr>
          <w:cantSplit/>
        </w:trPr>
        <w:tc>
          <w:tcPr>
            <w:tcW w:w="1980" w:type="dxa"/>
            <w:hideMark/>
          </w:tcPr>
          <w:p w14:paraId="5F33A7D7" w14:textId="77777777" w:rsidR="00302A0B" w:rsidRPr="00302A0B" w:rsidRDefault="00302A0B" w:rsidP="00F80434">
            <w:pPr>
              <w:spacing w:after="0"/>
            </w:pPr>
            <w:r>
              <w:t> </w:t>
            </w:r>
          </w:p>
        </w:tc>
        <w:tc>
          <w:tcPr>
            <w:tcW w:w="992" w:type="dxa"/>
            <w:hideMark/>
          </w:tcPr>
          <w:p w14:paraId="5BBADD63" w14:textId="77777777" w:rsidR="00302A0B" w:rsidRPr="00302A0B" w:rsidRDefault="00302A0B" w:rsidP="00F80434">
            <w:pPr>
              <w:spacing w:after="0"/>
            </w:pPr>
            <w:r>
              <w:t>tekstB17A</w:t>
            </w:r>
          </w:p>
        </w:tc>
        <w:tc>
          <w:tcPr>
            <w:tcW w:w="4678" w:type="dxa"/>
            <w:hideMark/>
          </w:tcPr>
          <w:p w14:paraId="2ACC0997" w14:textId="77777777" w:rsidR="00302A0B" w:rsidRPr="00302A0B" w:rsidRDefault="00302A0B" w:rsidP="00F80434">
            <w:pPr>
              <w:spacing w:after="0"/>
            </w:pPr>
            <w:r>
              <w:rPr>
                <w:b/>
              </w:rPr>
              <w:t xml:space="preserve">How is care of the child (/BX3/) organised? </w:t>
            </w:r>
            <w:r>
              <w:rPr>
                <w:b/>
              </w:rPr>
              <w:br/>
              <w:t>How many hours in a typical week is the child looked after by...</w:t>
            </w:r>
            <w:r>
              <w:br/>
            </w:r>
            <w:r>
              <w:rPr>
                <w:i/>
              </w:rPr>
              <w:t>If this childcare option is not used, enter 0.</w:t>
            </w:r>
          </w:p>
        </w:tc>
        <w:tc>
          <w:tcPr>
            <w:tcW w:w="789" w:type="dxa"/>
            <w:noWrap/>
            <w:hideMark/>
          </w:tcPr>
          <w:p w14:paraId="7098AB89" w14:textId="77777777" w:rsidR="00302A0B" w:rsidRPr="00302A0B" w:rsidRDefault="00302A0B" w:rsidP="00F80434">
            <w:pPr>
              <w:spacing w:after="0"/>
            </w:pPr>
            <w:r>
              <w:t> </w:t>
            </w:r>
          </w:p>
        </w:tc>
        <w:tc>
          <w:tcPr>
            <w:tcW w:w="1767" w:type="dxa"/>
            <w:hideMark/>
          </w:tcPr>
          <w:p w14:paraId="2BF9A420" w14:textId="77777777" w:rsidR="00302A0B" w:rsidRPr="00302A0B" w:rsidRDefault="00302A0B" w:rsidP="00F80434">
            <w:pPr>
              <w:spacing w:after="0"/>
            </w:pPr>
            <w:r>
              <w:t> </w:t>
            </w:r>
          </w:p>
        </w:tc>
      </w:tr>
      <w:tr w:rsidR="00302A0B" w:rsidRPr="00302A0B" w14:paraId="10BF9FB1" w14:textId="77777777" w:rsidTr="00F80434">
        <w:trPr>
          <w:cantSplit/>
        </w:trPr>
        <w:tc>
          <w:tcPr>
            <w:tcW w:w="1980" w:type="dxa"/>
            <w:hideMark/>
          </w:tcPr>
          <w:p w14:paraId="3F74A367" w14:textId="77777777" w:rsidR="00302A0B" w:rsidRPr="00302A0B" w:rsidRDefault="00302A0B" w:rsidP="00F80434">
            <w:pPr>
              <w:spacing w:after="0"/>
            </w:pPr>
            <w:proofErr w:type="spellStart"/>
            <w:r>
              <w:t>aasta</w:t>
            </w:r>
            <w:proofErr w:type="spellEnd"/>
            <w:r>
              <w:t>(YA2)=2021 or (B15=2, UNK, REF and B16=2, UNK, REF)</w:t>
            </w:r>
          </w:p>
        </w:tc>
        <w:tc>
          <w:tcPr>
            <w:tcW w:w="992" w:type="dxa"/>
            <w:hideMark/>
          </w:tcPr>
          <w:p w14:paraId="78AD88A5" w14:textId="77777777" w:rsidR="00302A0B" w:rsidRPr="00302A0B" w:rsidRDefault="00302A0B" w:rsidP="00F80434">
            <w:pPr>
              <w:spacing w:after="0"/>
            </w:pPr>
            <w:r>
              <w:t>B17A</w:t>
            </w:r>
          </w:p>
        </w:tc>
        <w:tc>
          <w:tcPr>
            <w:tcW w:w="4678" w:type="dxa"/>
            <w:hideMark/>
          </w:tcPr>
          <w:p w14:paraId="3460272A" w14:textId="77777777" w:rsidR="00302A0B" w:rsidRPr="00302A0B" w:rsidRDefault="00302A0B" w:rsidP="00F80434">
            <w:pPr>
              <w:spacing w:after="0"/>
            </w:pPr>
            <w:r>
              <w:t>A relative, friend, etc. free of charge</w:t>
            </w:r>
            <w:r w:rsidR="006D77F1">
              <w:t>?</w:t>
            </w:r>
          </w:p>
        </w:tc>
        <w:tc>
          <w:tcPr>
            <w:tcW w:w="789" w:type="dxa"/>
            <w:noWrap/>
            <w:hideMark/>
          </w:tcPr>
          <w:p w14:paraId="67CB4E99" w14:textId="77777777" w:rsidR="00302A0B" w:rsidRPr="00302A0B" w:rsidRDefault="00302A0B" w:rsidP="00F80434">
            <w:pPr>
              <w:spacing w:after="0"/>
            </w:pPr>
            <w:r>
              <w:t> </w:t>
            </w:r>
          </w:p>
        </w:tc>
        <w:tc>
          <w:tcPr>
            <w:tcW w:w="1767" w:type="dxa"/>
            <w:hideMark/>
          </w:tcPr>
          <w:p w14:paraId="7D932356" w14:textId="77777777" w:rsidR="00302A0B" w:rsidRPr="00302A0B" w:rsidRDefault="00302A0B" w:rsidP="00F80434">
            <w:pPr>
              <w:spacing w:after="0"/>
            </w:pPr>
            <w:r>
              <w:t> </w:t>
            </w:r>
          </w:p>
        </w:tc>
      </w:tr>
      <w:tr w:rsidR="00302A0B" w:rsidRPr="00302A0B" w14:paraId="01528B2D" w14:textId="77777777" w:rsidTr="00F80434">
        <w:trPr>
          <w:cantSplit/>
        </w:trPr>
        <w:tc>
          <w:tcPr>
            <w:tcW w:w="1980" w:type="dxa"/>
            <w:hideMark/>
          </w:tcPr>
          <w:p w14:paraId="225E101C" w14:textId="77777777" w:rsidR="00302A0B" w:rsidRPr="00302A0B" w:rsidRDefault="00302A0B" w:rsidP="00F80434">
            <w:pPr>
              <w:spacing w:after="0"/>
            </w:pPr>
            <w:proofErr w:type="spellStart"/>
            <w:r>
              <w:t>aasta</w:t>
            </w:r>
            <w:proofErr w:type="spellEnd"/>
            <w:r>
              <w:t>(YA2)=2021 or (B15=2, UNK, REF and B16=2, UNK, REF)</w:t>
            </w:r>
          </w:p>
        </w:tc>
        <w:tc>
          <w:tcPr>
            <w:tcW w:w="992" w:type="dxa"/>
            <w:hideMark/>
          </w:tcPr>
          <w:p w14:paraId="0D9CCE9A" w14:textId="77777777" w:rsidR="00302A0B" w:rsidRPr="00302A0B" w:rsidRDefault="00302A0B" w:rsidP="00F80434">
            <w:pPr>
              <w:spacing w:after="0"/>
            </w:pPr>
            <w:r>
              <w:t>B17B</w:t>
            </w:r>
          </w:p>
        </w:tc>
        <w:tc>
          <w:tcPr>
            <w:tcW w:w="4678" w:type="dxa"/>
            <w:hideMark/>
          </w:tcPr>
          <w:p w14:paraId="53AEA7E9" w14:textId="77777777" w:rsidR="00302A0B" w:rsidRPr="00302A0B" w:rsidRDefault="00302A0B" w:rsidP="00F80434">
            <w:pPr>
              <w:spacing w:after="0"/>
            </w:pPr>
            <w:r>
              <w:t>A hired nanny?</w:t>
            </w:r>
          </w:p>
        </w:tc>
        <w:tc>
          <w:tcPr>
            <w:tcW w:w="789" w:type="dxa"/>
            <w:noWrap/>
            <w:hideMark/>
          </w:tcPr>
          <w:p w14:paraId="6E6C77CC" w14:textId="77777777" w:rsidR="00302A0B" w:rsidRPr="00302A0B" w:rsidRDefault="00302A0B" w:rsidP="00F80434">
            <w:pPr>
              <w:spacing w:after="0"/>
            </w:pPr>
            <w:r>
              <w:t> </w:t>
            </w:r>
          </w:p>
        </w:tc>
        <w:tc>
          <w:tcPr>
            <w:tcW w:w="1767" w:type="dxa"/>
            <w:hideMark/>
          </w:tcPr>
          <w:p w14:paraId="523CCB5D" w14:textId="77777777" w:rsidR="00302A0B" w:rsidRPr="00302A0B" w:rsidRDefault="00302A0B" w:rsidP="00F80434">
            <w:pPr>
              <w:spacing w:after="0"/>
            </w:pPr>
            <w:r>
              <w:t> </w:t>
            </w:r>
          </w:p>
        </w:tc>
      </w:tr>
      <w:tr w:rsidR="00302A0B" w:rsidRPr="00302A0B" w14:paraId="2BD44C72" w14:textId="77777777" w:rsidTr="00F80434">
        <w:trPr>
          <w:cantSplit/>
        </w:trPr>
        <w:tc>
          <w:tcPr>
            <w:tcW w:w="1980" w:type="dxa"/>
            <w:hideMark/>
          </w:tcPr>
          <w:p w14:paraId="56B1EF66" w14:textId="77777777" w:rsidR="00302A0B" w:rsidRPr="00302A0B" w:rsidRDefault="00302A0B" w:rsidP="00F80434">
            <w:pPr>
              <w:spacing w:after="0"/>
            </w:pPr>
            <w:proofErr w:type="spellStart"/>
            <w:r>
              <w:t>aasta</w:t>
            </w:r>
            <w:proofErr w:type="spellEnd"/>
            <w:r>
              <w:t>(YA2)=2021 or (B15=2, UNK, REF and B16=2, UNK, REF)</w:t>
            </w:r>
          </w:p>
        </w:tc>
        <w:tc>
          <w:tcPr>
            <w:tcW w:w="992" w:type="dxa"/>
            <w:hideMark/>
          </w:tcPr>
          <w:p w14:paraId="033A02C9" w14:textId="77777777" w:rsidR="00302A0B" w:rsidRPr="00302A0B" w:rsidRDefault="00302A0B" w:rsidP="00F80434">
            <w:pPr>
              <w:spacing w:after="0"/>
            </w:pPr>
            <w:r>
              <w:t>B17D</w:t>
            </w:r>
          </w:p>
        </w:tc>
        <w:tc>
          <w:tcPr>
            <w:tcW w:w="4678" w:type="dxa"/>
            <w:hideMark/>
          </w:tcPr>
          <w:p w14:paraId="63899915" w14:textId="77777777" w:rsidR="00302A0B" w:rsidRPr="00302A0B" w:rsidRDefault="00302A0B" w:rsidP="00F80434">
            <w:pPr>
              <w:spacing w:after="0"/>
            </w:pPr>
            <w:r>
              <w:t>How many hours in a typical week is the child (/BX3/) ….</w:t>
            </w:r>
            <w:r>
              <w:br/>
            </w:r>
            <w:r>
              <w:br/>
              <w:t>In a childcare institution or day</w:t>
            </w:r>
            <w:r w:rsidR="006D77F1">
              <w:t xml:space="preserve"> </w:t>
            </w:r>
            <w:r>
              <w:t>care?</w:t>
            </w:r>
          </w:p>
        </w:tc>
        <w:tc>
          <w:tcPr>
            <w:tcW w:w="789" w:type="dxa"/>
            <w:noWrap/>
            <w:hideMark/>
          </w:tcPr>
          <w:p w14:paraId="30C2A016" w14:textId="77777777" w:rsidR="00302A0B" w:rsidRPr="00302A0B" w:rsidRDefault="00302A0B" w:rsidP="00F80434">
            <w:pPr>
              <w:spacing w:after="0"/>
            </w:pPr>
            <w:r>
              <w:t> </w:t>
            </w:r>
          </w:p>
        </w:tc>
        <w:tc>
          <w:tcPr>
            <w:tcW w:w="1767" w:type="dxa"/>
            <w:hideMark/>
          </w:tcPr>
          <w:p w14:paraId="35843439" w14:textId="77777777" w:rsidR="00302A0B" w:rsidRPr="00302A0B" w:rsidRDefault="00302A0B" w:rsidP="00F80434">
            <w:pPr>
              <w:spacing w:after="0"/>
            </w:pPr>
            <w:r>
              <w:t> </w:t>
            </w:r>
          </w:p>
        </w:tc>
      </w:tr>
      <w:tr w:rsidR="00302A0B" w:rsidRPr="00302A0B" w14:paraId="2F72E5F3" w14:textId="77777777" w:rsidTr="00F80434">
        <w:trPr>
          <w:cantSplit/>
        </w:trPr>
        <w:tc>
          <w:tcPr>
            <w:tcW w:w="1980" w:type="dxa"/>
            <w:hideMark/>
          </w:tcPr>
          <w:p w14:paraId="0A856DCF" w14:textId="77777777" w:rsidR="00302A0B" w:rsidRPr="00302A0B" w:rsidRDefault="00302A0B" w:rsidP="00F80434">
            <w:pPr>
              <w:spacing w:after="0"/>
            </w:pPr>
            <w:r>
              <w:t>B12&lt;8</w:t>
            </w:r>
          </w:p>
        </w:tc>
        <w:tc>
          <w:tcPr>
            <w:tcW w:w="992" w:type="dxa"/>
            <w:hideMark/>
          </w:tcPr>
          <w:p w14:paraId="3BD2611C" w14:textId="77777777" w:rsidR="00302A0B" w:rsidRPr="00302A0B" w:rsidRDefault="00302A0B" w:rsidP="00F80434">
            <w:pPr>
              <w:spacing w:after="0"/>
            </w:pPr>
            <w:r>
              <w:t>BL6</w:t>
            </w:r>
          </w:p>
        </w:tc>
        <w:tc>
          <w:tcPr>
            <w:tcW w:w="4678" w:type="dxa"/>
            <w:hideMark/>
          </w:tcPr>
          <w:p w14:paraId="10E450E2" w14:textId="77777777" w:rsidR="00302A0B" w:rsidRPr="00302A0B" w:rsidRDefault="006D77F1" w:rsidP="00F80434">
            <w:pPr>
              <w:spacing w:after="0"/>
            </w:pPr>
            <w:r>
              <w:t>A</w:t>
            </w:r>
            <w:r w:rsidR="00302A0B">
              <w:t>t home without adult supervision?</w:t>
            </w:r>
          </w:p>
        </w:tc>
        <w:tc>
          <w:tcPr>
            <w:tcW w:w="789" w:type="dxa"/>
            <w:noWrap/>
            <w:hideMark/>
          </w:tcPr>
          <w:p w14:paraId="21FF9C2F" w14:textId="77777777" w:rsidR="00302A0B" w:rsidRPr="00302A0B" w:rsidRDefault="00302A0B" w:rsidP="00F80434">
            <w:pPr>
              <w:spacing w:after="0"/>
            </w:pPr>
            <w:r>
              <w:t> </w:t>
            </w:r>
          </w:p>
        </w:tc>
        <w:tc>
          <w:tcPr>
            <w:tcW w:w="1767" w:type="dxa"/>
            <w:hideMark/>
          </w:tcPr>
          <w:p w14:paraId="661785BF" w14:textId="77777777" w:rsidR="00302A0B" w:rsidRPr="00302A0B" w:rsidRDefault="00302A0B" w:rsidP="00F80434">
            <w:pPr>
              <w:spacing w:after="0"/>
            </w:pPr>
            <w:r>
              <w:t> </w:t>
            </w:r>
          </w:p>
        </w:tc>
      </w:tr>
      <w:tr w:rsidR="00302A0B" w:rsidRPr="00302A0B" w14:paraId="3E77A10F" w14:textId="77777777" w:rsidTr="00F80434">
        <w:trPr>
          <w:cantSplit/>
        </w:trPr>
        <w:tc>
          <w:tcPr>
            <w:tcW w:w="1980" w:type="dxa"/>
            <w:hideMark/>
          </w:tcPr>
          <w:p w14:paraId="65EC74E4" w14:textId="77777777" w:rsidR="00302A0B" w:rsidRPr="00302A0B" w:rsidRDefault="00302A0B" w:rsidP="00F80434">
            <w:pPr>
              <w:spacing w:after="0"/>
            </w:pPr>
            <w:r>
              <w:t>B11=1</w:t>
            </w:r>
          </w:p>
        </w:tc>
        <w:tc>
          <w:tcPr>
            <w:tcW w:w="992" w:type="dxa"/>
            <w:hideMark/>
          </w:tcPr>
          <w:p w14:paraId="3B4D31F5" w14:textId="77777777" w:rsidR="00302A0B" w:rsidRPr="00302A0B" w:rsidRDefault="00302A0B" w:rsidP="00F80434">
            <w:pPr>
              <w:spacing w:after="0"/>
            </w:pPr>
            <w:r>
              <w:t>B19</w:t>
            </w:r>
          </w:p>
        </w:tc>
        <w:tc>
          <w:tcPr>
            <w:tcW w:w="4678" w:type="dxa"/>
            <w:hideMark/>
          </w:tcPr>
          <w:p w14:paraId="1B8269C2" w14:textId="77777777" w:rsidR="00302A0B" w:rsidRPr="00302A0B" w:rsidRDefault="00302A0B" w:rsidP="00F80434">
            <w:pPr>
              <w:spacing w:after="0"/>
            </w:pPr>
            <w:r>
              <w:t>Does your household pay for childcare service?</w:t>
            </w:r>
            <w:r>
              <w:br/>
            </w:r>
            <w:r>
              <w:rPr>
                <w:i/>
              </w:rPr>
              <w:t>Only consider payment in money.</w:t>
            </w:r>
          </w:p>
        </w:tc>
        <w:tc>
          <w:tcPr>
            <w:tcW w:w="789" w:type="dxa"/>
            <w:noWrap/>
            <w:hideMark/>
          </w:tcPr>
          <w:p w14:paraId="75200493" w14:textId="77777777" w:rsidR="00302A0B" w:rsidRPr="00302A0B" w:rsidRDefault="00302A0B" w:rsidP="00F80434">
            <w:pPr>
              <w:spacing w:after="0"/>
            </w:pPr>
            <w:r>
              <w:t>1</w:t>
            </w:r>
          </w:p>
        </w:tc>
        <w:tc>
          <w:tcPr>
            <w:tcW w:w="1767" w:type="dxa"/>
            <w:hideMark/>
          </w:tcPr>
          <w:p w14:paraId="685C7815" w14:textId="77777777" w:rsidR="00302A0B" w:rsidRPr="00302A0B" w:rsidRDefault="00302A0B" w:rsidP="00F80434">
            <w:pPr>
              <w:spacing w:after="0"/>
            </w:pPr>
            <w:r>
              <w:t>Yes</w:t>
            </w:r>
          </w:p>
        </w:tc>
      </w:tr>
      <w:tr w:rsidR="00302A0B" w:rsidRPr="00302A0B" w14:paraId="4C4A66E2" w14:textId="77777777" w:rsidTr="00F80434">
        <w:trPr>
          <w:cantSplit/>
        </w:trPr>
        <w:tc>
          <w:tcPr>
            <w:tcW w:w="1980" w:type="dxa"/>
            <w:hideMark/>
          </w:tcPr>
          <w:p w14:paraId="0E6A97B7" w14:textId="77777777" w:rsidR="00302A0B" w:rsidRPr="00302A0B" w:rsidRDefault="00302A0B" w:rsidP="00F80434">
            <w:pPr>
              <w:spacing w:after="0"/>
            </w:pPr>
            <w:r>
              <w:t> </w:t>
            </w:r>
          </w:p>
        </w:tc>
        <w:tc>
          <w:tcPr>
            <w:tcW w:w="992" w:type="dxa"/>
            <w:hideMark/>
          </w:tcPr>
          <w:p w14:paraId="2A4B0419" w14:textId="77777777" w:rsidR="00302A0B" w:rsidRPr="00302A0B" w:rsidRDefault="00302A0B" w:rsidP="00F80434">
            <w:pPr>
              <w:spacing w:after="0"/>
            </w:pPr>
            <w:r>
              <w:t> </w:t>
            </w:r>
          </w:p>
        </w:tc>
        <w:tc>
          <w:tcPr>
            <w:tcW w:w="4678" w:type="dxa"/>
            <w:hideMark/>
          </w:tcPr>
          <w:p w14:paraId="1AE90AE7" w14:textId="77777777" w:rsidR="00302A0B" w:rsidRPr="00302A0B" w:rsidRDefault="00302A0B" w:rsidP="00F80434">
            <w:pPr>
              <w:spacing w:after="0"/>
            </w:pPr>
            <w:r>
              <w:t> </w:t>
            </w:r>
          </w:p>
        </w:tc>
        <w:tc>
          <w:tcPr>
            <w:tcW w:w="789" w:type="dxa"/>
            <w:noWrap/>
            <w:hideMark/>
          </w:tcPr>
          <w:p w14:paraId="7953EEE5" w14:textId="77777777" w:rsidR="00302A0B" w:rsidRPr="00302A0B" w:rsidRDefault="00302A0B" w:rsidP="00F80434">
            <w:pPr>
              <w:spacing w:after="0"/>
            </w:pPr>
            <w:r>
              <w:t>2</w:t>
            </w:r>
          </w:p>
        </w:tc>
        <w:tc>
          <w:tcPr>
            <w:tcW w:w="1767" w:type="dxa"/>
            <w:hideMark/>
          </w:tcPr>
          <w:p w14:paraId="2400C320" w14:textId="77777777" w:rsidR="00302A0B" w:rsidRPr="00302A0B" w:rsidRDefault="00302A0B" w:rsidP="00F80434">
            <w:pPr>
              <w:spacing w:after="0"/>
            </w:pPr>
            <w:r>
              <w:t>No</w:t>
            </w:r>
          </w:p>
        </w:tc>
      </w:tr>
      <w:tr w:rsidR="00302A0B" w:rsidRPr="00302A0B" w14:paraId="2AB79341" w14:textId="77777777" w:rsidTr="00F80434">
        <w:trPr>
          <w:cantSplit/>
        </w:trPr>
        <w:tc>
          <w:tcPr>
            <w:tcW w:w="1980" w:type="dxa"/>
            <w:hideMark/>
          </w:tcPr>
          <w:p w14:paraId="5D59D826" w14:textId="77777777" w:rsidR="00302A0B" w:rsidRPr="00302A0B" w:rsidRDefault="00302A0B" w:rsidP="00F80434">
            <w:pPr>
              <w:spacing w:after="0"/>
            </w:pPr>
            <w:r>
              <w:lastRenderedPageBreak/>
              <w:t>B19=1</w:t>
            </w:r>
          </w:p>
        </w:tc>
        <w:tc>
          <w:tcPr>
            <w:tcW w:w="992" w:type="dxa"/>
            <w:hideMark/>
          </w:tcPr>
          <w:p w14:paraId="5AC600CC" w14:textId="77777777" w:rsidR="00302A0B" w:rsidRPr="00302A0B" w:rsidRDefault="00302A0B" w:rsidP="00F80434">
            <w:pPr>
              <w:spacing w:after="0"/>
            </w:pPr>
            <w:r>
              <w:t>B20</w:t>
            </w:r>
          </w:p>
        </w:tc>
        <w:tc>
          <w:tcPr>
            <w:tcW w:w="4678" w:type="dxa"/>
            <w:hideMark/>
          </w:tcPr>
          <w:p w14:paraId="79196786" w14:textId="77777777" w:rsidR="00302A0B" w:rsidRPr="00302A0B" w:rsidRDefault="00302A0B" w:rsidP="00F80434">
            <w:pPr>
              <w:spacing w:after="0"/>
            </w:pPr>
            <w:r>
              <w:t>What is the total amount that your household spends on childcare in a month?</w:t>
            </w:r>
            <w:r>
              <w:br/>
            </w:r>
            <w:r>
              <w:rPr>
                <w:i/>
              </w:rPr>
              <w:t>The total amount spent on all children should be taken into account.</w:t>
            </w:r>
          </w:p>
        </w:tc>
        <w:tc>
          <w:tcPr>
            <w:tcW w:w="789" w:type="dxa"/>
            <w:noWrap/>
            <w:hideMark/>
          </w:tcPr>
          <w:p w14:paraId="5EA58294" w14:textId="77777777" w:rsidR="00302A0B" w:rsidRPr="00302A0B" w:rsidRDefault="00302A0B" w:rsidP="00F80434">
            <w:pPr>
              <w:spacing w:after="0"/>
            </w:pPr>
            <w:r>
              <w:t> </w:t>
            </w:r>
          </w:p>
        </w:tc>
        <w:tc>
          <w:tcPr>
            <w:tcW w:w="1767" w:type="dxa"/>
            <w:hideMark/>
          </w:tcPr>
          <w:p w14:paraId="0E8F4E32" w14:textId="77777777" w:rsidR="00302A0B" w:rsidRPr="00302A0B" w:rsidRDefault="00302A0B" w:rsidP="00F80434">
            <w:pPr>
              <w:spacing w:after="0"/>
            </w:pPr>
            <w:r>
              <w:t> </w:t>
            </w:r>
          </w:p>
        </w:tc>
      </w:tr>
      <w:tr w:rsidR="00302A0B" w:rsidRPr="00302A0B" w14:paraId="23B8DF35" w14:textId="77777777" w:rsidTr="00F80434">
        <w:trPr>
          <w:cantSplit/>
        </w:trPr>
        <w:tc>
          <w:tcPr>
            <w:tcW w:w="1980" w:type="dxa"/>
            <w:noWrap/>
            <w:hideMark/>
          </w:tcPr>
          <w:p w14:paraId="5F98FC34" w14:textId="77777777" w:rsidR="00302A0B" w:rsidRPr="00302A0B" w:rsidRDefault="00302A0B" w:rsidP="00F80434">
            <w:pPr>
              <w:spacing w:after="0"/>
            </w:pPr>
            <w:r>
              <w:t>Child’s age YX2&lt;16 (always)</w:t>
            </w:r>
          </w:p>
        </w:tc>
        <w:tc>
          <w:tcPr>
            <w:tcW w:w="992" w:type="dxa"/>
            <w:noWrap/>
            <w:hideMark/>
          </w:tcPr>
          <w:p w14:paraId="0B103DB2" w14:textId="77777777" w:rsidR="00302A0B" w:rsidRPr="00302A0B" w:rsidRDefault="00302A0B" w:rsidP="00F80434">
            <w:pPr>
              <w:spacing w:after="0"/>
            </w:pPr>
            <w:r>
              <w:t>TE9</w:t>
            </w:r>
          </w:p>
        </w:tc>
        <w:tc>
          <w:tcPr>
            <w:tcW w:w="4678" w:type="dxa"/>
            <w:noWrap/>
            <w:hideMark/>
          </w:tcPr>
          <w:p w14:paraId="091B913C" w14:textId="77777777" w:rsidR="00302A0B" w:rsidRPr="00302A0B" w:rsidRDefault="00302A0B" w:rsidP="00F80434">
            <w:pPr>
              <w:spacing w:after="0"/>
            </w:pPr>
            <w:r>
              <w:t>How is /BX3/ health in general?</w:t>
            </w:r>
          </w:p>
        </w:tc>
        <w:tc>
          <w:tcPr>
            <w:tcW w:w="789" w:type="dxa"/>
            <w:noWrap/>
            <w:hideMark/>
          </w:tcPr>
          <w:p w14:paraId="019F6DC9" w14:textId="77777777" w:rsidR="00302A0B" w:rsidRPr="00302A0B" w:rsidRDefault="00302A0B" w:rsidP="00F80434">
            <w:pPr>
              <w:spacing w:after="0"/>
            </w:pPr>
            <w:r>
              <w:t>125</w:t>
            </w:r>
          </w:p>
        </w:tc>
        <w:tc>
          <w:tcPr>
            <w:tcW w:w="1767" w:type="dxa"/>
            <w:hideMark/>
          </w:tcPr>
          <w:p w14:paraId="5C437A54" w14:textId="77777777" w:rsidR="00302A0B" w:rsidRPr="00302A0B" w:rsidRDefault="00302A0B" w:rsidP="00F80434">
            <w:pPr>
              <w:spacing w:after="0"/>
            </w:pPr>
            <w:r>
              <w:t xml:space="preserve">Very good </w:t>
            </w:r>
          </w:p>
        </w:tc>
      </w:tr>
      <w:tr w:rsidR="00302A0B" w:rsidRPr="00302A0B" w14:paraId="7FEEBF10" w14:textId="77777777" w:rsidTr="00F80434">
        <w:trPr>
          <w:cantSplit/>
        </w:trPr>
        <w:tc>
          <w:tcPr>
            <w:tcW w:w="1980" w:type="dxa"/>
            <w:noWrap/>
            <w:hideMark/>
          </w:tcPr>
          <w:p w14:paraId="0657A868" w14:textId="77777777" w:rsidR="00302A0B" w:rsidRPr="00302A0B" w:rsidRDefault="00302A0B" w:rsidP="00F80434">
            <w:pPr>
              <w:spacing w:after="0"/>
            </w:pPr>
            <w:r>
              <w:t> </w:t>
            </w:r>
          </w:p>
        </w:tc>
        <w:tc>
          <w:tcPr>
            <w:tcW w:w="992" w:type="dxa"/>
            <w:noWrap/>
            <w:hideMark/>
          </w:tcPr>
          <w:p w14:paraId="6BE46170" w14:textId="77777777" w:rsidR="00302A0B" w:rsidRPr="00302A0B" w:rsidRDefault="00302A0B" w:rsidP="00F80434">
            <w:pPr>
              <w:spacing w:after="0"/>
            </w:pPr>
            <w:r>
              <w:t> </w:t>
            </w:r>
          </w:p>
        </w:tc>
        <w:tc>
          <w:tcPr>
            <w:tcW w:w="4678" w:type="dxa"/>
            <w:noWrap/>
            <w:hideMark/>
          </w:tcPr>
          <w:p w14:paraId="337B06B7" w14:textId="77777777" w:rsidR="00302A0B" w:rsidRPr="00302A0B" w:rsidRDefault="00302A0B" w:rsidP="00F80434">
            <w:pPr>
              <w:spacing w:after="0"/>
            </w:pPr>
            <w:r>
              <w:t> </w:t>
            </w:r>
          </w:p>
        </w:tc>
        <w:tc>
          <w:tcPr>
            <w:tcW w:w="789" w:type="dxa"/>
            <w:noWrap/>
            <w:hideMark/>
          </w:tcPr>
          <w:p w14:paraId="11BD6C3B" w14:textId="77777777" w:rsidR="00302A0B" w:rsidRPr="00302A0B" w:rsidRDefault="00302A0B" w:rsidP="00F80434">
            <w:pPr>
              <w:spacing w:after="0"/>
            </w:pPr>
            <w:r>
              <w:t>109</w:t>
            </w:r>
          </w:p>
        </w:tc>
        <w:tc>
          <w:tcPr>
            <w:tcW w:w="1767" w:type="dxa"/>
            <w:hideMark/>
          </w:tcPr>
          <w:p w14:paraId="2AEDCD6E" w14:textId="77777777" w:rsidR="00302A0B" w:rsidRPr="00302A0B" w:rsidRDefault="00302A0B" w:rsidP="00F80434">
            <w:pPr>
              <w:spacing w:after="0"/>
            </w:pPr>
            <w:r>
              <w:t xml:space="preserve">Good </w:t>
            </w:r>
          </w:p>
        </w:tc>
      </w:tr>
      <w:tr w:rsidR="00302A0B" w:rsidRPr="00302A0B" w14:paraId="6433FD9C" w14:textId="77777777" w:rsidTr="00F80434">
        <w:trPr>
          <w:cantSplit/>
        </w:trPr>
        <w:tc>
          <w:tcPr>
            <w:tcW w:w="1980" w:type="dxa"/>
            <w:noWrap/>
            <w:hideMark/>
          </w:tcPr>
          <w:p w14:paraId="0524BB4F" w14:textId="77777777" w:rsidR="00302A0B" w:rsidRPr="00302A0B" w:rsidRDefault="00302A0B" w:rsidP="00F80434">
            <w:pPr>
              <w:spacing w:after="0"/>
            </w:pPr>
            <w:r>
              <w:t> </w:t>
            </w:r>
          </w:p>
        </w:tc>
        <w:tc>
          <w:tcPr>
            <w:tcW w:w="992" w:type="dxa"/>
            <w:noWrap/>
            <w:hideMark/>
          </w:tcPr>
          <w:p w14:paraId="6D3267CA" w14:textId="77777777" w:rsidR="00302A0B" w:rsidRPr="00302A0B" w:rsidRDefault="00302A0B" w:rsidP="00F80434">
            <w:pPr>
              <w:spacing w:after="0"/>
            </w:pPr>
            <w:r>
              <w:t> </w:t>
            </w:r>
          </w:p>
        </w:tc>
        <w:tc>
          <w:tcPr>
            <w:tcW w:w="4678" w:type="dxa"/>
            <w:noWrap/>
            <w:hideMark/>
          </w:tcPr>
          <w:p w14:paraId="41C4A306" w14:textId="77777777" w:rsidR="00302A0B" w:rsidRPr="00302A0B" w:rsidRDefault="00302A0B" w:rsidP="00F80434">
            <w:pPr>
              <w:spacing w:after="0"/>
            </w:pPr>
            <w:r>
              <w:t> </w:t>
            </w:r>
          </w:p>
        </w:tc>
        <w:tc>
          <w:tcPr>
            <w:tcW w:w="789" w:type="dxa"/>
            <w:noWrap/>
            <w:hideMark/>
          </w:tcPr>
          <w:p w14:paraId="2FAEF3B9" w14:textId="77777777" w:rsidR="00302A0B" w:rsidRPr="00302A0B" w:rsidRDefault="00302A0B" w:rsidP="00F80434">
            <w:pPr>
              <w:spacing w:after="0"/>
            </w:pPr>
            <w:r>
              <w:t>201</w:t>
            </w:r>
          </w:p>
        </w:tc>
        <w:tc>
          <w:tcPr>
            <w:tcW w:w="1767" w:type="dxa"/>
            <w:hideMark/>
          </w:tcPr>
          <w:p w14:paraId="65C8D22D" w14:textId="77777777" w:rsidR="00302A0B" w:rsidRPr="00302A0B" w:rsidRDefault="00302A0B" w:rsidP="00F80434">
            <w:pPr>
              <w:spacing w:after="0"/>
            </w:pPr>
            <w:r>
              <w:t xml:space="preserve">Fair </w:t>
            </w:r>
          </w:p>
        </w:tc>
      </w:tr>
      <w:tr w:rsidR="00302A0B" w:rsidRPr="00302A0B" w14:paraId="5745D777" w14:textId="77777777" w:rsidTr="00F80434">
        <w:trPr>
          <w:cantSplit/>
        </w:trPr>
        <w:tc>
          <w:tcPr>
            <w:tcW w:w="1980" w:type="dxa"/>
            <w:noWrap/>
            <w:hideMark/>
          </w:tcPr>
          <w:p w14:paraId="39952DC7" w14:textId="77777777" w:rsidR="00302A0B" w:rsidRPr="00302A0B" w:rsidRDefault="00302A0B" w:rsidP="00F80434">
            <w:pPr>
              <w:spacing w:after="0"/>
            </w:pPr>
            <w:r>
              <w:t> </w:t>
            </w:r>
          </w:p>
        </w:tc>
        <w:tc>
          <w:tcPr>
            <w:tcW w:w="992" w:type="dxa"/>
            <w:noWrap/>
            <w:hideMark/>
          </w:tcPr>
          <w:p w14:paraId="2B09F88C" w14:textId="77777777" w:rsidR="00302A0B" w:rsidRPr="00302A0B" w:rsidRDefault="00302A0B" w:rsidP="00F80434">
            <w:pPr>
              <w:spacing w:after="0"/>
            </w:pPr>
            <w:r>
              <w:t> </w:t>
            </w:r>
          </w:p>
        </w:tc>
        <w:tc>
          <w:tcPr>
            <w:tcW w:w="4678" w:type="dxa"/>
            <w:noWrap/>
            <w:hideMark/>
          </w:tcPr>
          <w:p w14:paraId="3890D0C0" w14:textId="77777777" w:rsidR="00302A0B" w:rsidRPr="00302A0B" w:rsidRDefault="00302A0B" w:rsidP="00F80434">
            <w:pPr>
              <w:spacing w:after="0"/>
            </w:pPr>
            <w:r>
              <w:t> </w:t>
            </w:r>
          </w:p>
        </w:tc>
        <w:tc>
          <w:tcPr>
            <w:tcW w:w="789" w:type="dxa"/>
            <w:noWrap/>
            <w:hideMark/>
          </w:tcPr>
          <w:p w14:paraId="26A530F1" w14:textId="77777777" w:rsidR="00302A0B" w:rsidRPr="00302A0B" w:rsidRDefault="00302A0B" w:rsidP="00F80434">
            <w:pPr>
              <w:spacing w:after="0"/>
            </w:pPr>
            <w:r>
              <w:t>311</w:t>
            </w:r>
          </w:p>
        </w:tc>
        <w:tc>
          <w:tcPr>
            <w:tcW w:w="1767" w:type="dxa"/>
            <w:hideMark/>
          </w:tcPr>
          <w:p w14:paraId="2A534333" w14:textId="77777777" w:rsidR="00302A0B" w:rsidRPr="00302A0B" w:rsidRDefault="00302A0B" w:rsidP="00F80434">
            <w:pPr>
              <w:spacing w:after="0"/>
            </w:pPr>
            <w:r>
              <w:t xml:space="preserve">Bad </w:t>
            </w:r>
          </w:p>
        </w:tc>
      </w:tr>
      <w:tr w:rsidR="00302A0B" w:rsidRPr="00302A0B" w14:paraId="28D40EF7" w14:textId="77777777" w:rsidTr="00F80434">
        <w:trPr>
          <w:cantSplit/>
        </w:trPr>
        <w:tc>
          <w:tcPr>
            <w:tcW w:w="1980" w:type="dxa"/>
            <w:noWrap/>
            <w:hideMark/>
          </w:tcPr>
          <w:p w14:paraId="2D67C533" w14:textId="77777777" w:rsidR="00302A0B" w:rsidRPr="00302A0B" w:rsidRDefault="00302A0B" w:rsidP="00F80434">
            <w:pPr>
              <w:spacing w:after="0"/>
            </w:pPr>
            <w:r>
              <w:t> </w:t>
            </w:r>
          </w:p>
        </w:tc>
        <w:tc>
          <w:tcPr>
            <w:tcW w:w="992" w:type="dxa"/>
            <w:noWrap/>
            <w:hideMark/>
          </w:tcPr>
          <w:p w14:paraId="01050E9F" w14:textId="77777777" w:rsidR="00302A0B" w:rsidRPr="00302A0B" w:rsidRDefault="00302A0B" w:rsidP="00F80434">
            <w:pPr>
              <w:spacing w:after="0"/>
            </w:pPr>
            <w:r>
              <w:t> </w:t>
            </w:r>
          </w:p>
        </w:tc>
        <w:tc>
          <w:tcPr>
            <w:tcW w:w="4678" w:type="dxa"/>
            <w:noWrap/>
            <w:hideMark/>
          </w:tcPr>
          <w:p w14:paraId="3A0E9C1D" w14:textId="77777777" w:rsidR="00302A0B" w:rsidRPr="00302A0B" w:rsidRDefault="00302A0B" w:rsidP="00F80434">
            <w:pPr>
              <w:spacing w:after="0"/>
            </w:pPr>
            <w:r>
              <w:t> </w:t>
            </w:r>
          </w:p>
        </w:tc>
        <w:tc>
          <w:tcPr>
            <w:tcW w:w="789" w:type="dxa"/>
            <w:noWrap/>
            <w:hideMark/>
          </w:tcPr>
          <w:p w14:paraId="5D87E0C6" w14:textId="77777777" w:rsidR="00302A0B" w:rsidRPr="00302A0B" w:rsidRDefault="00302A0B" w:rsidP="00F80434">
            <w:pPr>
              <w:spacing w:after="0"/>
            </w:pPr>
            <w:r>
              <w:t>330</w:t>
            </w:r>
          </w:p>
        </w:tc>
        <w:tc>
          <w:tcPr>
            <w:tcW w:w="1767" w:type="dxa"/>
            <w:hideMark/>
          </w:tcPr>
          <w:p w14:paraId="40C6E1DF" w14:textId="77777777" w:rsidR="00302A0B" w:rsidRPr="00302A0B" w:rsidRDefault="00302A0B" w:rsidP="00F80434">
            <w:pPr>
              <w:spacing w:after="0"/>
            </w:pPr>
            <w:r>
              <w:t>Very bad</w:t>
            </w:r>
          </w:p>
        </w:tc>
      </w:tr>
      <w:tr w:rsidR="00302A0B" w:rsidRPr="00302A0B" w14:paraId="29C01B75" w14:textId="77777777" w:rsidTr="00F80434">
        <w:trPr>
          <w:cantSplit/>
        </w:trPr>
        <w:tc>
          <w:tcPr>
            <w:tcW w:w="1980" w:type="dxa"/>
            <w:noWrap/>
            <w:hideMark/>
          </w:tcPr>
          <w:p w14:paraId="6A4EE33C" w14:textId="77777777" w:rsidR="00302A0B" w:rsidRPr="00302A0B" w:rsidRDefault="00302A0B" w:rsidP="00F80434">
            <w:pPr>
              <w:spacing w:after="0"/>
            </w:pPr>
            <w:r>
              <w:t>Child's age YX2&lt;16 (always)</w:t>
            </w:r>
          </w:p>
        </w:tc>
        <w:tc>
          <w:tcPr>
            <w:tcW w:w="992" w:type="dxa"/>
            <w:noWrap/>
            <w:hideMark/>
          </w:tcPr>
          <w:p w14:paraId="6F7055E7" w14:textId="77777777" w:rsidR="00302A0B" w:rsidRPr="00302A0B" w:rsidRDefault="00302A0B" w:rsidP="00F80434">
            <w:pPr>
              <w:spacing w:after="0"/>
            </w:pPr>
            <w:r>
              <w:t>TE12</w:t>
            </w:r>
          </w:p>
        </w:tc>
        <w:tc>
          <w:tcPr>
            <w:tcW w:w="4678" w:type="dxa"/>
            <w:hideMark/>
          </w:tcPr>
          <w:p w14:paraId="439C6858" w14:textId="77777777" w:rsidR="00302A0B" w:rsidRPr="00302A0B" w:rsidRDefault="00302A0B" w:rsidP="00F80434">
            <w:pPr>
              <w:spacing w:after="0"/>
              <w:rPr>
                <w:b/>
                <w:bCs/>
              </w:rPr>
            </w:pPr>
            <w:r>
              <w:rPr>
                <w:b/>
              </w:rPr>
              <w:t>In at least the past six months, to what extent has /Y0, YX2 / been limited because of a health problem in age-appropriate activities people usually do?</w:t>
            </w:r>
          </w:p>
        </w:tc>
        <w:tc>
          <w:tcPr>
            <w:tcW w:w="789" w:type="dxa"/>
            <w:noWrap/>
            <w:hideMark/>
          </w:tcPr>
          <w:p w14:paraId="625BC152" w14:textId="77777777" w:rsidR="00302A0B" w:rsidRPr="00302A0B" w:rsidRDefault="00302A0B" w:rsidP="00F80434">
            <w:pPr>
              <w:spacing w:after="0"/>
            </w:pPr>
            <w:r>
              <w:t>317</w:t>
            </w:r>
          </w:p>
        </w:tc>
        <w:tc>
          <w:tcPr>
            <w:tcW w:w="1767" w:type="dxa"/>
            <w:hideMark/>
          </w:tcPr>
          <w:p w14:paraId="75146052" w14:textId="77777777" w:rsidR="00302A0B" w:rsidRPr="00302A0B" w:rsidRDefault="00302A0B" w:rsidP="00F80434">
            <w:pPr>
              <w:spacing w:after="0"/>
            </w:pPr>
            <w:r>
              <w:t xml:space="preserve">Severely limited </w:t>
            </w:r>
          </w:p>
        </w:tc>
      </w:tr>
      <w:tr w:rsidR="00302A0B" w:rsidRPr="00302A0B" w14:paraId="1D5826FF" w14:textId="77777777" w:rsidTr="00F80434">
        <w:trPr>
          <w:cantSplit/>
        </w:trPr>
        <w:tc>
          <w:tcPr>
            <w:tcW w:w="1980" w:type="dxa"/>
            <w:noWrap/>
            <w:hideMark/>
          </w:tcPr>
          <w:p w14:paraId="49EA201C" w14:textId="77777777" w:rsidR="00302A0B" w:rsidRPr="00302A0B" w:rsidRDefault="00302A0B" w:rsidP="00F80434">
            <w:pPr>
              <w:spacing w:after="0"/>
            </w:pPr>
            <w:r>
              <w:t> </w:t>
            </w:r>
          </w:p>
        </w:tc>
        <w:tc>
          <w:tcPr>
            <w:tcW w:w="992" w:type="dxa"/>
            <w:noWrap/>
            <w:hideMark/>
          </w:tcPr>
          <w:p w14:paraId="35DEAC63" w14:textId="77777777" w:rsidR="00302A0B" w:rsidRPr="00302A0B" w:rsidRDefault="00302A0B" w:rsidP="00F80434">
            <w:pPr>
              <w:spacing w:after="0"/>
            </w:pPr>
            <w:r>
              <w:t> </w:t>
            </w:r>
          </w:p>
        </w:tc>
        <w:tc>
          <w:tcPr>
            <w:tcW w:w="4678" w:type="dxa"/>
            <w:noWrap/>
            <w:hideMark/>
          </w:tcPr>
          <w:p w14:paraId="3A88201E" w14:textId="77777777" w:rsidR="00302A0B" w:rsidRPr="00302A0B" w:rsidRDefault="00302A0B" w:rsidP="00F80434">
            <w:pPr>
              <w:spacing w:after="0"/>
            </w:pPr>
            <w:r>
              <w:t> </w:t>
            </w:r>
          </w:p>
        </w:tc>
        <w:tc>
          <w:tcPr>
            <w:tcW w:w="789" w:type="dxa"/>
            <w:noWrap/>
            <w:hideMark/>
          </w:tcPr>
          <w:p w14:paraId="1344E3B0" w14:textId="77777777" w:rsidR="00302A0B" w:rsidRPr="00302A0B" w:rsidRDefault="00302A0B" w:rsidP="00F80434">
            <w:pPr>
              <w:spacing w:after="0"/>
            </w:pPr>
            <w:r>
              <w:t>324</w:t>
            </w:r>
          </w:p>
        </w:tc>
        <w:tc>
          <w:tcPr>
            <w:tcW w:w="1767" w:type="dxa"/>
            <w:hideMark/>
          </w:tcPr>
          <w:p w14:paraId="54DF80AC" w14:textId="77777777" w:rsidR="00302A0B" w:rsidRPr="00302A0B" w:rsidRDefault="00302A0B" w:rsidP="00F80434">
            <w:pPr>
              <w:spacing w:after="0"/>
            </w:pPr>
            <w:r>
              <w:t xml:space="preserve">Limited but not severely </w:t>
            </w:r>
          </w:p>
        </w:tc>
      </w:tr>
      <w:tr w:rsidR="00302A0B" w:rsidRPr="00302A0B" w14:paraId="607CC644" w14:textId="77777777" w:rsidTr="00F80434">
        <w:trPr>
          <w:cantSplit/>
        </w:trPr>
        <w:tc>
          <w:tcPr>
            <w:tcW w:w="1980" w:type="dxa"/>
            <w:noWrap/>
            <w:hideMark/>
          </w:tcPr>
          <w:p w14:paraId="59DCB650" w14:textId="77777777" w:rsidR="00302A0B" w:rsidRPr="00302A0B" w:rsidRDefault="00302A0B" w:rsidP="00F80434">
            <w:pPr>
              <w:spacing w:after="0"/>
            </w:pPr>
            <w:r>
              <w:t> </w:t>
            </w:r>
          </w:p>
        </w:tc>
        <w:tc>
          <w:tcPr>
            <w:tcW w:w="992" w:type="dxa"/>
            <w:noWrap/>
            <w:hideMark/>
          </w:tcPr>
          <w:p w14:paraId="034B0551" w14:textId="77777777" w:rsidR="00302A0B" w:rsidRPr="00302A0B" w:rsidRDefault="00302A0B" w:rsidP="00F80434">
            <w:pPr>
              <w:spacing w:after="0"/>
            </w:pPr>
            <w:r>
              <w:t> </w:t>
            </w:r>
          </w:p>
        </w:tc>
        <w:tc>
          <w:tcPr>
            <w:tcW w:w="4678" w:type="dxa"/>
            <w:noWrap/>
            <w:hideMark/>
          </w:tcPr>
          <w:p w14:paraId="70179744" w14:textId="77777777" w:rsidR="00302A0B" w:rsidRPr="00302A0B" w:rsidRDefault="00302A0B" w:rsidP="00F80434">
            <w:pPr>
              <w:spacing w:after="0"/>
            </w:pPr>
            <w:r>
              <w:t> </w:t>
            </w:r>
          </w:p>
        </w:tc>
        <w:tc>
          <w:tcPr>
            <w:tcW w:w="789" w:type="dxa"/>
            <w:noWrap/>
            <w:hideMark/>
          </w:tcPr>
          <w:p w14:paraId="5412F74D" w14:textId="77777777" w:rsidR="00302A0B" w:rsidRPr="00302A0B" w:rsidRDefault="00302A0B" w:rsidP="00F80434">
            <w:pPr>
              <w:spacing w:after="0"/>
            </w:pPr>
            <w:r>
              <w:t>108</w:t>
            </w:r>
          </w:p>
        </w:tc>
        <w:tc>
          <w:tcPr>
            <w:tcW w:w="1767" w:type="dxa"/>
            <w:hideMark/>
          </w:tcPr>
          <w:p w14:paraId="76A62F98" w14:textId="77777777" w:rsidR="00302A0B" w:rsidRPr="00302A0B" w:rsidRDefault="00302A0B" w:rsidP="00F80434">
            <w:pPr>
              <w:spacing w:after="0"/>
            </w:pPr>
            <w:r>
              <w:t>Not limited at all</w:t>
            </w:r>
          </w:p>
        </w:tc>
      </w:tr>
      <w:tr w:rsidR="00302A0B" w:rsidRPr="00302A0B" w14:paraId="3DDD22F3" w14:textId="77777777" w:rsidTr="00F80434">
        <w:trPr>
          <w:cantSplit/>
        </w:trPr>
        <w:tc>
          <w:tcPr>
            <w:tcW w:w="1980" w:type="dxa"/>
            <w:noWrap/>
            <w:hideMark/>
          </w:tcPr>
          <w:p w14:paraId="2DCEF5D9" w14:textId="77777777" w:rsidR="00302A0B" w:rsidRPr="00302A0B" w:rsidRDefault="00302A0B" w:rsidP="00F80434">
            <w:pPr>
              <w:spacing w:after="0"/>
            </w:pPr>
            <w:r>
              <w:t>Child’s age YX2&lt;16 (always)</w:t>
            </w:r>
          </w:p>
        </w:tc>
        <w:tc>
          <w:tcPr>
            <w:tcW w:w="992" w:type="dxa"/>
            <w:hideMark/>
          </w:tcPr>
          <w:p w14:paraId="77BA42D2" w14:textId="77777777" w:rsidR="00302A0B" w:rsidRPr="00302A0B" w:rsidRDefault="00302A0B" w:rsidP="00F80434">
            <w:pPr>
              <w:spacing w:after="0"/>
            </w:pPr>
            <w:r>
              <w:t>TE13</w:t>
            </w:r>
          </w:p>
        </w:tc>
        <w:tc>
          <w:tcPr>
            <w:tcW w:w="4678" w:type="dxa"/>
            <w:hideMark/>
          </w:tcPr>
          <w:p w14:paraId="3FA26CF2" w14:textId="77777777" w:rsidR="00302A0B" w:rsidRPr="00302A0B" w:rsidRDefault="00302A0B" w:rsidP="00F80434">
            <w:pPr>
              <w:spacing w:after="0"/>
              <w:rPr>
                <w:b/>
                <w:bCs/>
              </w:rPr>
            </w:pPr>
            <w:r>
              <w:rPr>
                <w:b/>
                <w:bCs/>
              </w:rPr>
              <w:t>In the past 12 months, has any of your 0–15-year-old children required some healthcare service or medical care (excl. dental care)?</w:t>
            </w:r>
          </w:p>
        </w:tc>
        <w:tc>
          <w:tcPr>
            <w:tcW w:w="789" w:type="dxa"/>
            <w:hideMark/>
          </w:tcPr>
          <w:p w14:paraId="553A6717" w14:textId="77777777" w:rsidR="00302A0B" w:rsidRPr="00302A0B" w:rsidRDefault="00302A0B" w:rsidP="00F80434">
            <w:pPr>
              <w:spacing w:after="0"/>
            </w:pPr>
            <w:r>
              <w:t>1</w:t>
            </w:r>
          </w:p>
        </w:tc>
        <w:tc>
          <w:tcPr>
            <w:tcW w:w="1767" w:type="dxa"/>
            <w:hideMark/>
          </w:tcPr>
          <w:p w14:paraId="3C91BBC4" w14:textId="77777777" w:rsidR="00302A0B" w:rsidRPr="00302A0B" w:rsidRDefault="00302A0B" w:rsidP="00F80434">
            <w:pPr>
              <w:spacing w:after="0"/>
            </w:pPr>
            <w:r>
              <w:t>Yes</w:t>
            </w:r>
          </w:p>
        </w:tc>
      </w:tr>
      <w:tr w:rsidR="00302A0B" w:rsidRPr="00302A0B" w14:paraId="472BB6B0" w14:textId="77777777" w:rsidTr="00F80434">
        <w:trPr>
          <w:cantSplit/>
        </w:trPr>
        <w:tc>
          <w:tcPr>
            <w:tcW w:w="1980" w:type="dxa"/>
            <w:hideMark/>
          </w:tcPr>
          <w:p w14:paraId="67928876" w14:textId="77777777" w:rsidR="00302A0B" w:rsidRPr="00302A0B" w:rsidRDefault="00302A0B" w:rsidP="00F80434">
            <w:pPr>
              <w:spacing w:after="0"/>
            </w:pPr>
            <w:r>
              <w:t> </w:t>
            </w:r>
          </w:p>
        </w:tc>
        <w:tc>
          <w:tcPr>
            <w:tcW w:w="992" w:type="dxa"/>
            <w:hideMark/>
          </w:tcPr>
          <w:p w14:paraId="7B89FBF1" w14:textId="77777777" w:rsidR="00302A0B" w:rsidRPr="00302A0B" w:rsidRDefault="00302A0B" w:rsidP="00F80434">
            <w:pPr>
              <w:spacing w:after="0"/>
            </w:pPr>
            <w:r>
              <w:t> </w:t>
            </w:r>
          </w:p>
        </w:tc>
        <w:tc>
          <w:tcPr>
            <w:tcW w:w="4678" w:type="dxa"/>
            <w:hideMark/>
          </w:tcPr>
          <w:p w14:paraId="77934E06" w14:textId="77777777" w:rsidR="00302A0B" w:rsidRPr="00302A0B" w:rsidRDefault="00302A0B" w:rsidP="00F80434">
            <w:pPr>
              <w:spacing w:after="0"/>
            </w:pPr>
            <w:r>
              <w:t> </w:t>
            </w:r>
          </w:p>
        </w:tc>
        <w:tc>
          <w:tcPr>
            <w:tcW w:w="789" w:type="dxa"/>
            <w:hideMark/>
          </w:tcPr>
          <w:p w14:paraId="69253796" w14:textId="77777777" w:rsidR="00302A0B" w:rsidRPr="00302A0B" w:rsidRDefault="00302A0B" w:rsidP="00F80434">
            <w:pPr>
              <w:spacing w:after="0"/>
            </w:pPr>
            <w:r>
              <w:t>2</w:t>
            </w:r>
          </w:p>
        </w:tc>
        <w:tc>
          <w:tcPr>
            <w:tcW w:w="1767" w:type="dxa"/>
            <w:hideMark/>
          </w:tcPr>
          <w:p w14:paraId="53D255A0" w14:textId="77777777" w:rsidR="00302A0B" w:rsidRPr="00302A0B" w:rsidRDefault="00302A0B" w:rsidP="00F80434">
            <w:pPr>
              <w:spacing w:after="0"/>
            </w:pPr>
            <w:r>
              <w:t>No</w:t>
            </w:r>
          </w:p>
        </w:tc>
      </w:tr>
      <w:tr w:rsidR="00302A0B" w:rsidRPr="00302A0B" w14:paraId="0950A7EC" w14:textId="77777777" w:rsidTr="00F80434">
        <w:trPr>
          <w:cantSplit/>
        </w:trPr>
        <w:tc>
          <w:tcPr>
            <w:tcW w:w="1980" w:type="dxa"/>
            <w:hideMark/>
          </w:tcPr>
          <w:p w14:paraId="730C566D" w14:textId="77777777" w:rsidR="00302A0B" w:rsidRPr="00302A0B" w:rsidRDefault="00302A0B" w:rsidP="00F80434">
            <w:pPr>
              <w:spacing w:after="0"/>
            </w:pPr>
            <w:r>
              <w:t>TE13=1</w:t>
            </w:r>
          </w:p>
        </w:tc>
        <w:tc>
          <w:tcPr>
            <w:tcW w:w="992" w:type="dxa"/>
            <w:hideMark/>
          </w:tcPr>
          <w:p w14:paraId="3B5C814B" w14:textId="77777777" w:rsidR="00302A0B" w:rsidRPr="00302A0B" w:rsidRDefault="00302A0B" w:rsidP="00F80434">
            <w:pPr>
              <w:spacing w:after="0"/>
            </w:pPr>
            <w:r>
              <w:t>TE14</w:t>
            </w:r>
          </w:p>
        </w:tc>
        <w:tc>
          <w:tcPr>
            <w:tcW w:w="4678" w:type="dxa"/>
            <w:hideMark/>
          </w:tcPr>
          <w:p w14:paraId="66D8F116" w14:textId="77777777" w:rsidR="00302A0B" w:rsidRPr="00302A0B" w:rsidRDefault="00302A0B" w:rsidP="00F80434">
            <w:pPr>
              <w:spacing w:after="0"/>
            </w:pPr>
            <w:r>
              <w:t>Did your child(ren) get the necessary healthcare service or medical care (excl. dental care)?</w:t>
            </w:r>
            <w:r>
              <w:br/>
            </w:r>
            <w:r>
              <w:br/>
            </w:r>
            <w:r>
              <w:rPr>
                <w:i/>
              </w:rPr>
              <w:t>If at least one child did not once receive the necessary service, choose “No”.</w:t>
            </w:r>
          </w:p>
        </w:tc>
        <w:tc>
          <w:tcPr>
            <w:tcW w:w="789" w:type="dxa"/>
            <w:hideMark/>
          </w:tcPr>
          <w:p w14:paraId="2BA5C6D7" w14:textId="77777777" w:rsidR="00302A0B" w:rsidRPr="00302A0B" w:rsidRDefault="00302A0B" w:rsidP="00F80434">
            <w:pPr>
              <w:spacing w:after="0"/>
            </w:pPr>
            <w:r>
              <w:t>1</w:t>
            </w:r>
          </w:p>
        </w:tc>
        <w:tc>
          <w:tcPr>
            <w:tcW w:w="1767" w:type="dxa"/>
            <w:hideMark/>
          </w:tcPr>
          <w:p w14:paraId="11C9E486" w14:textId="77777777" w:rsidR="00302A0B" w:rsidRPr="00302A0B" w:rsidRDefault="00302A0B" w:rsidP="00F80434">
            <w:pPr>
              <w:spacing w:after="0"/>
            </w:pPr>
            <w:r>
              <w:t>Yes</w:t>
            </w:r>
          </w:p>
        </w:tc>
      </w:tr>
      <w:tr w:rsidR="00302A0B" w:rsidRPr="00302A0B" w14:paraId="16AD40CF" w14:textId="77777777" w:rsidTr="00F80434">
        <w:trPr>
          <w:cantSplit/>
        </w:trPr>
        <w:tc>
          <w:tcPr>
            <w:tcW w:w="1980" w:type="dxa"/>
            <w:hideMark/>
          </w:tcPr>
          <w:p w14:paraId="7646C7E5" w14:textId="77777777" w:rsidR="00302A0B" w:rsidRPr="00302A0B" w:rsidRDefault="00302A0B" w:rsidP="00F80434">
            <w:pPr>
              <w:spacing w:after="0"/>
            </w:pPr>
            <w:r>
              <w:t> </w:t>
            </w:r>
          </w:p>
        </w:tc>
        <w:tc>
          <w:tcPr>
            <w:tcW w:w="992" w:type="dxa"/>
            <w:hideMark/>
          </w:tcPr>
          <w:p w14:paraId="146FA11E" w14:textId="77777777" w:rsidR="00302A0B" w:rsidRPr="00302A0B" w:rsidRDefault="00302A0B" w:rsidP="00F80434">
            <w:pPr>
              <w:spacing w:after="0"/>
            </w:pPr>
            <w:r>
              <w:t> </w:t>
            </w:r>
          </w:p>
        </w:tc>
        <w:tc>
          <w:tcPr>
            <w:tcW w:w="4678" w:type="dxa"/>
            <w:hideMark/>
          </w:tcPr>
          <w:p w14:paraId="1984B85E" w14:textId="77777777" w:rsidR="00302A0B" w:rsidRPr="00302A0B" w:rsidRDefault="00302A0B" w:rsidP="00F80434">
            <w:pPr>
              <w:spacing w:after="0"/>
            </w:pPr>
            <w:r>
              <w:t> </w:t>
            </w:r>
          </w:p>
        </w:tc>
        <w:tc>
          <w:tcPr>
            <w:tcW w:w="789" w:type="dxa"/>
            <w:hideMark/>
          </w:tcPr>
          <w:p w14:paraId="13A1B808" w14:textId="77777777" w:rsidR="00302A0B" w:rsidRPr="00302A0B" w:rsidRDefault="00302A0B" w:rsidP="00F80434">
            <w:pPr>
              <w:spacing w:after="0"/>
            </w:pPr>
            <w:r>
              <w:t>2</w:t>
            </w:r>
          </w:p>
        </w:tc>
        <w:tc>
          <w:tcPr>
            <w:tcW w:w="1767" w:type="dxa"/>
            <w:hideMark/>
          </w:tcPr>
          <w:p w14:paraId="3E1DC221" w14:textId="77777777" w:rsidR="00302A0B" w:rsidRPr="00302A0B" w:rsidRDefault="00302A0B" w:rsidP="00F80434">
            <w:pPr>
              <w:spacing w:after="0"/>
            </w:pPr>
            <w:r>
              <w:t>No</w:t>
            </w:r>
          </w:p>
        </w:tc>
      </w:tr>
      <w:tr w:rsidR="00302A0B" w:rsidRPr="00302A0B" w14:paraId="1A77397E" w14:textId="77777777" w:rsidTr="00F80434">
        <w:trPr>
          <w:cantSplit/>
        </w:trPr>
        <w:tc>
          <w:tcPr>
            <w:tcW w:w="1980" w:type="dxa"/>
            <w:hideMark/>
          </w:tcPr>
          <w:p w14:paraId="0F9C105B" w14:textId="77777777" w:rsidR="00302A0B" w:rsidRPr="00302A0B" w:rsidRDefault="00302A0B" w:rsidP="00F80434">
            <w:pPr>
              <w:spacing w:after="0"/>
            </w:pPr>
            <w:r>
              <w:t>TE14=2</w:t>
            </w:r>
          </w:p>
        </w:tc>
        <w:tc>
          <w:tcPr>
            <w:tcW w:w="992" w:type="dxa"/>
            <w:hideMark/>
          </w:tcPr>
          <w:p w14:paraId="712C2DA6" w14:textId="77777777" w:rsidR="00302A0B" w:rsidRPr="00302A0B" w:rsidRDefault="00302A0B" w:rsidP="00F80434">
            <w:pPr>
              <w:spacing w:after="0"/>
            </w:pPr>
            <w:r>
              <w:t>TE15</w:t>
            </w:r>
          </w:p>
        </w:tc>
        <w:tc>
          <w:tcPr>
            <w:tcW w:w="4678" w:type="dxa"/>
            <w:hideMark/>
          </w:tcPr>
          <w:p w14:paraId="46E03B28" w14:textId="77777777" w:rsidR="00302A0B" w:rsidRPr="00302A0B" w:rsidRDefault="00302A0B" w:rsidP="00F80434">
            <w:pPr>
              <w:spacing w:after="0"/>
            </w:pPr>
            <w:r>
              <w:rPr>
                <w:b/>
              </w:rPr>
              <w:t xml:space="preserve">What was the </w:t>
            </w:r>
            <w:r>
              <w:rPr>
                <w:b/>
                <w:u w:val="single"/>
              </w:rPr>
              <w:t>main</w:t>
            </w:r>
            <w:r>
              <w:rPr>
                <w:b/>
              </w:rPr>
              <w:t xml:space="preserve"> reason why the child(ren) could not get the necessary healthcare service or medical care (excl. dental care)?</w:t>
            </w:r>
            <w:r>
              <w:t xml:space="preserve"> </w:t>
            </w:r>
            <w:r>
              <w:br/>
            </w:r>
            <w:r>
              <w:rPr>
                <w:i/>
              </w:rPr>
              <w:t>Select only one.</w:t>
            </w:r>
          </w:p>
        </w:tc>
        <w:tc>
          <w:tcPr>
            <w:tcW w:w="789" w:type="dxa"/>
            <w:hideMark/>
          </w:tcPr>
          <w:p w14:paraId="234A3F21" w14:textId="77777777" w:rsidR="00302A0B" w:rsidRPr="00302A0B" w:rsidRDefault="00302A0B" w:rsidP="00F80434">
            <w:pPr>
              <w:spacing w:after="0"/>
            </w:pPr>
            <w:r>
              <w:t>12</w:t>
            </w:r>
          </w:p>
        </w:tc>
        <w:tc>
          <w:tcPr>
            <w:tcW w:w="1767" w:type="dxa"/>
            <w:hideMark/>
          </w:tcPr>
          <w:p w14:paraId="7264A768" w14:textId="77777777" w:rsidR="00302A0B" w:rsidRPr="00302A0B" w:rsidRDefault="00302A0B" w:rsidP="00F80434">
            <w:pPr>
              <w:spacing w:after="0"/>
            </w:pPr>
            <w:r>
              <w:t>Economic reasons</w:t>
            </w:r>
          </w:p>
        </w:tc>
      </w:tr>
      <w:tr w:rsidR="00302A0B" w:rsidRPr="00302A0B" w14:paraId="625B5E9C" w14:textId="77777777" w:rsidTr="00F80434">
        <w:trPr>
          <w:cantSplit/>
        </w:trPr>
        <w:tc>
          <w:tcPr>
            <w:tcW w:w="1980" w:type="dxa"/>
            <w:hideMark/>
          </w:tcPr>
          <w:p w14:paraId="6AE56239" w14:textId="77777777" w:rsidR="00302A0B" w:rsidRPr="00302A0B" w:rsidRDefault="00302A0B" w:rsidP="00F80434">
            <w:pPr>
              <w:spacing w:after="0"/>
            </w:pPr>
            <w:r>
              <w:t> </w:t>
            </w:r>
          </w:p>
        </w:tc>
        <w:tc>
          <w:tcPr>
            <w:tcW w:w="992" w:type="dxa"/>
            <w:hideMark/>
          </w:tcPr>
          <w:p w14:paraId="7CF62189" w14:textId="77777777" w:rsidR="00302A0B" w:rsidRPr="00302A0B" w:rsidRDefault="00302A0B" w:rsidP="00F80434">
            <w:pPr>
              <w:spacing w:after="0"/>
            </w:pPr>
            <w:r>
              <w:t> </w:t>
            </w:r>
          </w:p>
        </w:tc>
        <w:tc>
          <w:tcPr>
            <w:tcW w:w="4678" w:type="dxa"/>
            <w:hideMark/>
          </w:tcPr>
          <w:p w14:paraId="0971764A" w14:textId="77777777" w:rsidR="00302A0B" w:rsidRPr="00302A0B" w:rsidRDefault="00302A0B" w:rsidP="00F80434">
            <w:pPr>
              <w:spacing w:after="0"/>
            </w:pPr>
            <w:r>
              <w:t> </w:t>
            </w:r>
          </w:p>
        </w:tc>
        <w:tc>
          <w:tcPr>
            <w:tcW w:w="789" w:type="dxa"/>
            <w:hideMark/>
          </w:tcPr>
          <w:p w14:paraId="60D3AF8D" w14:textId="77777777" w:rsidR="00302A0B" w:rsidRPr="00302A0B" w:rsidRDefault="00302A0B" w:rsidP="00F80434">
            <w:pPr>
              <w:spacing w:after="0"/>
            </w:pPr>
            <w:r>
              <w:t>5</w:t>
            </w:r>
          </w:p>
        </w:tc>
        <w:tc>
          <w:tcPr>
            <w:tcW w:w="1767" w:type="dxa"/>
            <w:hideMark/>
          </w:tcPr>
          <w:p w14:paraId="340296AE" w14:textId="77777777" w:rsidR="00302A0B" w:rsidRPr="00302A0B" w:rsidRDefault="00302A0B" w:rsidP="00F80434">
            <w:pPr>
              <w:spacing w:after="0"/>
            </w:pPr>
            <w:r>
              <w:t>Waitlist too long</w:t>
            </w:r>
          </w:p>
        </w:tc>
      </w:tr>
      <w:tr w:rsidR="00302A0B" w:rsidRPr="00302A0B" w14:paraId="380772E0" w14:textId="77777777" w:rsidTr="00F80434">
        <w:trPr>
          <w:cantSplit/>
        </w:trPr>
        <w:tc>
          <w:tcPr>
            <w:tcW w:w="1980" w:type="dxa"/>
            <w:hideMark/>
          </w:tcPr>
          <w:p w14:paraId="664978DC" w14:textId="77777777" w:rsidR="00302A0B" w:rsidRPr="00302A0B" w:rsidRDefault="00302A0B" w:rsidP="00F80434">
            <w:pPr>
              <w:spacing w:after="0"/>
            </w:pPr>
            <w:r>
              <w:t> </w:t>
            </w:r>
          </w:p>
        </w:tc>
        <w:tc>
          <w:tcPr>
            <w:tcW w:w="992" w:type="dxa"/>
            <w:hideMark/>
          </w:tcPr>
          <w:p w14:paraId="2BAE893B" w14:textId="77777777" w:rsidR="00302A0B" w:rsidRPr="00302A0B" w:rsidRDefault="00302A0B" w:rsidP="00F80434">
            <w:pPr>
              <w:spacing w:after="0"/>
            </w:pPr>
            <w:r>
              <w:t> </w:t>
            </w:r>
          </w:p>
        </w:tc>
        <w:tc>
          <w:tcPr>
            <w:tcW w:w="4678" w:type="dxa"/>
            <w:hideMark/>
          </w:tcPr>
          <w:p w14:paraId="61D37931" w14:textId="77777777" w:rsidR="00302A0B" w:rsidRPr="00302A0B" w:rsidRDefault="00302A0B" w:rsidP="00F80434">
            <w:pPr>
              <w:spacing w:after="0"/>
            </w:pPr>
            <w:r>
              <w:t> </w:t>
            </w:r>
          </w:p>
        </w:tc>
        <w:tc>
          <w:tcPr>
            <w:tcW w:w="789" w:type="dxa"/>
            <w:hideMark/>
          </w:tcPr>
          <w:p w14:paraId="08DD4810" w14:textId="77777777" w:rsidR="00302A0B" w:rsidRPr="00302A0B" w:rsidRDefault="00302A0B" w:rsidP="00F80434">
            <w:pPr>
              <w:spacing w:after="0"/>
            </w:pPr>
            <w:r>
              <w:t>32</w:t>
            </w:r>
          </w:p>
        </w:tc>
        <w:tc>
          <w:tcPr>
            <w:tcW w:w="1767" w:type="dxa"/>
            <w:hideMark/>
          </w:tcPr>
          <w:p w14:paraId="2C223992" w14:textId="77777777" w:rsidR="00302A0B" w:rsidRPr="00302A0B" w:rsidRDefault="00302A0B" w:rsidP="00F80434">
            <w:pPr>
              <w:spacing w:after="0"/>
            </w:pPr>
            <w:r>
              <w:t>No time due to work, taking care of children or others</w:t>
            </w:r>
          </w:p>
        </w:tc>
      </w:tr>
      <w:tr w:rsidR="00302A0B" w:rsidRPr="00302A0B" w14:paraId="5696CB65" w14:textId="77777777" w:rsidTr="00F80434">
        <w:trPr>
          <w:cantSplit/>
        </w:trPr>
        <w:tc>
          <w:tcPr>
            <w:tcW w:w="1980" w:type="dxa"/>
            <w:hideMark/>
          </w:tcPr>
          <w:p w14:paraId="10CED73E" w14:textId="77777777" w:rsidR="00302A0B" w:rsidRPr="00302A0B" w:rsidRDefault="00302A0B" w:rsidP="00F80434">
            <w:pPr>
              <w:spacing w:after="0"/>
            </w:pPr>
            <w:r>
              <w:t> </w:t>
            </w:r>
          </w:p>
        </w:tc>
        <w:tc>
          <w:tcPr>
            <w:tcW w:w="992" w:type="dxa"/>
            <w:hideMark/>
          </w:tcPr>
          <w:p w14:paraId="6A240D29" w14:textId="77777777" w:rsidR="00302A0B" w:rsidRPr="00302A0B" w:rsidRDefault="00302A0B" w:rsidP="00F80434">
            <w:pPr>
              <w:spacing w:after="0"/>
            </w:pPr>
            <w:r>
              <w:t> </w:t>
            </w:r>
          </w:p>
        </w:tc>
        <w:tc>
          <w:tcPr>
            <w:tcW w:w="4678" w:type="dxa"/>
            <w:hideMark/>
          </w:tcPr>
          <w:p w14:paraId="0419BB1C" w14:textId="77777777" w:rsidR="00302A0B" w:rsidRPr="00302A0B" w:rsidRDefault="00302A0B" w:rsidP="00F80434">
            <w:pPr>
              <w:spacing w:after="0"/>
            </w:pPr>
            <w:r>
              <w:t> </w:t>
            </w:r>
          </w:p>
        </w:tc>
        <w:tc>
          <w:tcPr>
            <w:tcW w:w="789" w:type="dxa"/>
            <w:hideMark/>
          </w:tcPr>
          <w:p w14:paraId="6A2BD326" w14:textId="77777777" w:rsidR="00302A0B" w:rsidRPr="00302A0B" w:rsidRDefault="00302A0B" w:rsidP="00F80434">
            <w:pPr>
              <w:spacing w:after="0"/>
            </w:pPr>
            <w:r>
              <w:t>41</w:t>
            </w:r>
          </w:p>
        </w:tc>
        <w:tc>
          <w:tcPr>
            <w:tcW w:w="1767" w:type="dxa"/>
            <w:hideMark/>
          </w:tcPr>
          <w:p w14:paraId="2E503890" w14:textId="77777777" w:rsidR="00302A0B" w:rsidRPr="00302A0B" w:rsidRDefault="00302A0B" w:rsidP="00F80434">
            <w:pPr>
              <w:spacing w:after="0"/>
            </w:pPr>
            <w:r>
              <w:t>Too far, transport problems</w:t>
            </w:r>
          </w:p>
        </w:tc>
      </w:tr>
      <w:tr w:rsidR="00302A0B" w:rsidRPr="00302A0B" w14:paraId="52C7ED11" w14:textId="77777777" w:rsidTr="00F80434">
        <w:trPr>
          <w:cantSplit/>
        </w:trPr>
        <w:tc>
          <w:tcPr>
            <w:tcW w:w="1980" w:type="dxa"/>
            <w:hideMark/>
          </w:tcPr>
          <w:p w14:paraId="7205CEC9" w14:textId="77777777" w:rsidR="00302A0B" w:rsidRPr="00302A0B" w:rsidRDefault="00302A0B" w:rsidP="00F80434">
            <w:pPr>
              <w:spacing w:after="0"/>
            </w:pPr>
            <w:r>
              <w:t> </w:t>
            </w:r>
          </w:p>
        </w:tc>
        <w:tc>
          <w:tcPr>
            <w:tcW w:w="992" w:type="dxa"/>
            <w:hideMark/>
          </w:tcPr>
          <w:p w14:paraId="63DAE0D7" w14:textId="77777777" w:rsidR="00302A0B" w:rsidRPr="00302A0B" w:rsidRDefault="00302A0B" w:rsidP="00F80434">
            <w:pPr>
              <w:spacing w:after="0"/>
            </w:pPr>
            <w:r>
              <w:t> </w:t>
            </w:r>
          </w:p>
        </w:tc>
        <w:tc>
          <w:tcPr>
            <w:tcW w:w="4678" w:type="dxa"/>
            <w:hideMark/>
          </w:tcPr>
          <w:p w14:paraId="5EF080A1" w14:textId="77777777" w:rsidR="00302A0B" w:rsidRPr="00302A0B" w:rsidRDefault="00302A0B" w:rsidP="00F80434">
            <w:pPr>
              <w:spacing w:after="0"/>
            </w:pPr>
            <w:r>
              <w:t> </w:t>
            </w:r>
          </w:p>
        </w:tc>
        <w:tc>
          <w:tcPr>
            <w:tcW w:w="789" w:type="dxa"/>
            <w:hideMark/>
          </w:tcPr>
          <w:p w14:paraId="4B83893D" w14:textId="77777777" w:rsidR="00302A0B" w:rsidRPr="00302A0B" w:rsidRDefault="00302A0B" w:rsidP="00F80434">
            <w:pPr>
              <w:spacing w:after="0"/>
            </w:pPr>
            <w:r>
              <w:t>9</w:t>
            </w:r>
          </w:p>
        </w:tc>
        <w:tc>
          <w:tcPr>
            <w:tcW w:w="1767" w:type="dxa"/>
            <w:hideMark/>
          </w:tcPr>
          <w:p w14:paraId="1034C074" w14:textId="77777777" w:rsidR="00302A0B" w:rsidRPr="00302A0B" w:rsidRDefault="00302A0B" w:rsidP="00F80434">
            <w:pPr>
              <w:spacing w:after="0"/>
            </w:pPr>
            <w:r>
              <w:t>Some other reason</w:t>
            </w:r>
          </w:p>
        </w:tc>
      </w:tr>
      <w:tr w:rsidR="00302A0B" w:rsidRPr="00302A0B" w14:paraId="7E5C3504" w14:textId="77777777" w:rsidTr="00F80434">
        <w:trPr>
          <w:cantSplit/>
        </w:trPr>
        <w:tc>
          <w:tcPr>
            <w:tcW w:w="1980" w:type="dxa"/>
            <w:hideMark/>
          </w:tcPr>
          <w:p w14:paraId="5ADE9797" w14:textId="77777777" w:rsidR="00302A0B" w:rsidRPr="00302A0B" w:rsidRDefault="00302A0B" w:rsidP="00F80434">
            <w:pPr>
              <w:spacing w:after="0"/>
            </w:pPr>
            <w:r>
              <w:t>TE15=9</w:t>
            </w:r>
          </w:p>
        </w:tc>
        <w:tc>
          <w:tcPr>
            <w:tcW w:w="992" w:type="dxa"/>
            <w:hideMark/>
          </w:tcPr>
          <w:p w14:paraId="286A63B5" w14:textId="77777777" w:rsidR="00302A0B" w:rsidRPr="00302A0B" w:rsidRDefault="00302A0B" w:rsidP="00F80434">
            <w:pPr>
              <w:spacing w:after="0"/>
            </w:pPr>
            <w:r>
              <w:t>TE15M</w:t>
            </w:r>
          </w:p>
        </w:tc>
        <w:tc>
          <w:tcPr>
            <w:tcW w:w="4678" w:type="dxa"/>
            <w:hideMark/>
          </w:tcPr>
          <w:p w14:paraId="147FE728" w14:textId="77777777" w:rsidR="00302A0B" w:rsidRPr="00302A0B" w:rsidRDefault="00302A0B" w:rsidP="00F80434">
            <w:pPr>
              <w:spacing w:after="0"/>
              <w:rPr>
                <w:b/>
                <w:bCs/>
              </w:rPr>
            </w:pPr>
            <w:r>
              <w:rPr>
                <w:b/>
              </w:rPr>
              <w:t>Please specify.</w:t>
            </w:r>
          </w:p>
        </w:tc>
        <w:tc>
          <w:tcPr>
            <w:tcW w:w="789" w:type="dxa"/>
            <w:noWrap/>
            <w:hideMark/>
          </w:tcPr>
          <w:p w14:paraId="09D39930" w14:textId="77777777" w:rsidR="00302A0B" w:rsidRPr="00302A0B" w:rsidRDefault="00302A0B" w:rsidP="00F80434">
            <w:pPr>
              <w:spacing w:after="0"/>
            </w:pPr>
            <w:r>
              <w:t> </w:t>
            </w:r>
          </w:p>
        </w:tc>
        <w:tc>
          <w:tcPr>
            <w:tcW w:w="1767" w:type="dxa"/>
            <w:hideMark/>
          </w:tcPr>
          <w:p w14:paraId="15A88DFF" w14:textId="77777777" w:rsidR="00302A0B" w:rsidRPr="00302A0B" w:rsidRDefault="00302A0B" w:rsidP="00F80434">
            <w:pPr>
              <w:spacing w:after="0"/>
            </w:pPr>
            <w:r>
              <w:t> </w:t>
            </w:r>
          </w:p>
        </w:tc>
      </w:tr>
      <w:tr w:rsidR="00302A0B" w:rsidRPr="00302A0B" w14:paraId="286B425D" w14:textId="77777777" w:rsidTr="00F80434">
        <w:trPr>
          <w:cantSplit/>
        </w:trPr>
        <w:tc>
          <w:tcPr>
            <w:tcW w:w="1980" w:type="dxa"/>
            <w:noWrap/>
            <w:hideMark/>
          </w:tcPr>
          <w:p w14:paraId="326AE24D" w14:textId="77777777" w:rsidR="00302A0B" w:rsidRPr="00302A0B" w:rsidRDefault="00302A0B" w:rsidP="00F80434">
            <w:pPr>
              <w:spacing w:after="0"/>
            </w:pPr>
            <w:r>
              <w:t>Child’s age YX2&lt;16 (always)</w:t>
            </w:r>
          </w:p>
        </w:tc>
        <w:tc>
          <w:tcPr>
            <w:tcW w:w="992" w:type="dxa"/>
            <w:hideMark/>
          </w:tcPr>
          <w:p w14:paraId="49786396" w14:textId="77777777" w:rsidR="00302A0B" w:rsidRPr="00302A0B" w:rsidRDefault="00302A0B" w:rsidP="00F80434">
            <w:pPr>
              <w:spacing w:after="0"/>
            </w:pPr>
            <w:r>
              <w:t>TE16</w:t>
            </w:r>
          </w:p>
        </w:tc>
        <w:tc>
          <w:tcPr>
            <w:tcW w:w="4678" w:type="dxa"/>
            <w:hideMark/>
          </w:tcPr>
          <w:p w14:paraId="2A915380" w14:textId="77777777" w:rsidR="00302A0B" w:rsidRPr="00302A0B" w:rsidRDefault="00302A0B" w:rsidP="006D77F1">
            <w:pPr>
              <w:spacing w:after="0"/>
              <w:rPr>
                <w:b/>
                <w:bCs/>
              </w:rPr>
            </w:pPr>
            <w:r>
              <w:rPr>
                <w:b/>
                <w:bCs/>
              </w:rPr>
              <w:t xml:space="preserve">In the </w:t>
            </w:r>
            <w:r w:rsidR="006D77F1">
              <w:rPr>
                <w:b/>
                <w:bCs/>
              </w:rPr>
              <w:t>l</w:t>
            </w:r>
            <w:r>
              <w:rPr>
                <w:b/>
                <w:bCs/>
              </w:rPr>
              <w:t xml:space="preserve">ast 12 months, has any of your 0–15-year-old children required dental or orthodontic care? </w:t>
            </w:r>
          </w:p>
        </w:tc>
        <w:tc>
          <w:tcPr>
            <w:tcW w:w="789" w:type="dxa"/>
            <w:hideMark/>
          </w:tcPr>
          <w:p w14:paraId="243D1F75" w14:textId="77777777" w:rsidR="00302A0B" w:rsidRPr="00302A0B" w:rsidRDefault="00302A0B" w:rsidP="00F80434">
            <w:pPr>
              <w:spacing w:after="0"/>
            </w:pPr>
            <w:r>
              <w:t>1</w:t>
            </w:r>
          </w:p>
        </w:tc>
        <w:tc>
          <w:tcPr>
            <w:tcW w:w="1767" w:type="dxa"/>
            <w:hideMark/>
          </w:tcPr>
          <w:p w14:paraId="57EC89B1" w14:textId="77777777" w:rsidR="00302A0B" w:rsidRPr="00302A0B" w:rsidRDefault="00302A0B" w:rsidP="00F80434">
            <w:pPr>
              <w:spacing w:after="0"/>
            </w:pPr>
            <w:r>
              <w:t>Yes</w:t>
            </w:r>
          </w:p>
        </w:tc>
      </w:tr>
      <w:tr w:rsidR="00302A0B" w:rsidRPr="00302A0B" w14:paraId="29C7A500" w14:textId="77777777" w:rsidTr="00F80434">
        <w:trPr>
          <w:cantSplit/>
        </w:trPr>
        <w:tc>
          <w:tcPr>
            <w:tcW w:w="1980" w:type="dxa"/>
            <w:hideMark/>
          </w:tcPr>
          <w:p w14:paraId="35DDB550" w14:textId="77777777" w:rsidR="00302A0B" w:rsidRPr="00302A0B" w:rsidRDefault="00302A0B" w:rsidP="00F80434">
            <w:pPr>
              <w:spacing w:after="0"/>
            </w:pPr>
            <w:r>
              <w:t> </w:t>
            </w:r>
          </w:p>
        </w:tc>
        <w:tc>
          <w:tcPr>
            <w:tcW w:w="992" w:type="dxa"/>
            <w:hideMark/>
          </w:tcPr>
          <w:p w14:paraId="15819B80" w14:textId="77777777" w:rsidR="00302A0B" w:rsidRPr="00302A0B" w:rsidRDefault="00302A0B" w:rsidP="00F80434">
            <w:pPr>
              <w:spacing w:after="0"/>
            </w:pPr>
            <w:r>
              <w:t> </w:t>
            </w:r>
          </w:p>
        </w:tc>
        <w:tc>
          <w:tcPr>
            <w:tcW w:w="4678" w:type="dxa"/>
            <w:hideMark/>
          </w:tcPr>
          <w:p w14:paraId="28374462" w14:textId="77777777" w:rsidR="00302A0B" w:rsidRPr="00302A0B" w:rsidRDefault="00302A0B" w:rsidP="00F80434">
            <w:pPr>
              <w:spacing w:after="0"/>
            </w:pPr>
            <w:r>
              <w:t> </w:t>
            </w:r>
          </w:p>
        </w:tc>
        <w:tc>
          <w:tcPr>
            <w:tcW w:w="789" w:type="dxa"/>
            <w:hideMark/>
          </w:tcPr>
          <w:p w14:paraId="6B4736FF" w14:textId="77777777" w:rsidR="00302A0B" w:rsidRPr="00302A0B" w:rsidRDefault="00302A0B" w:rsidP="00F80434">
            <w:pPr>
              <w:spacing w:after="0"/>
            </w:pPr>
            <w:r>
              <w:t>2</w:t>
            </w:r>
          </w:p>
        </w:tc>
        <w:tc>
          <w:tcPr>
            <w:tcW w:w="1767" w:type="dxa"/>
            <w:hideMark/>
          </w:tcPr>
          <w:p w14:paraId="2615B4D9" w14:textId="77777777" w:rsidR="00302A0B" w:rsidRPr="00302A0B" w:rsidRDefault="00302A0B" w:rsidP="00F80434">
            <w:pPr>
              <w:spacing w:after="0"/>
            </w:pPr>
            <w:r>
              <w:t>No</w:t>
            </w:r>
          </w:p>
        </w:tc>
      </w:tr>
      <w:tr w:rsidR="00302A0B" w:rsidRPr="00302A0B" w14:paraId="610FDE14" w14:textId="77777777" w:rsidTr="00F80434">
        <w:trPr>
          <w:cantSplit/>
        </w:trPr>
        <w:tc>
          <w:tcPr>
            <w:tcW w:w="1980" w:type="dxa"/>
            <w:hideMark/>
          </w:tcPr>
          <w:p w14:paraId="6B11C55E" w14:textId="77777777" w:rsidR="00302A0B" w:rsidRPr="00302A0B" w:rsidRDefault="00302A0B" w:rsidP="00F80434">
            <w:pPr>
              <w:spacing w:after="0"/>
            </w:pPr>
            <w:r>
              <w:t>TE16=1</w:t>
            </w:r>
          </w:p>
        </w:tc>
        <w:tc>
          <w:tcPr>
            <w:tcW w:w="992" w:type="dxa"/>
            <w:hideMark/>
          </w:tcPr>
          <w:p w14:paraId="23CD9538" w14:textId="77777777" w:rsidR="00302A0B" w:rsidRPr="00302A0B" w:rsidRDefault="00302A0B" w:rsidP="00F80434">
            <w:pPr>
              <w:spacing w:after="0"/>
            </w:pPr>
            <w:r>
              <w:t>TE17</w:t>
            </w:r>
          </w:p>
        </w:tc>
        <w:tc>
          <w:tcPr>
            <w:tcW w:w="4678" w:type="dxa"/>
            <w:hideMark/>
          </w:tcPr>
          <w:p w14:paraId="20E258BE" w14:textId="77777777" w:rsidR="00302A0B" w:rsidRPr="00302A0B" w:rsidRDefault="00302A0B" w:rsidP="00F80434">
            <w:pPr>
              <w:spacing w:after="0"/>
            </w:pPr>
            <w:r>
              <w:rPr>
                <w:b/>
              </w:rPr>
              <w:t xml:space="preserve">Did your child(ren) get the necessary dental or orthodontic care? </w:t>
            </w:r>
            <w:r>
              <w:br/>
            </w:r>
            <w:r>
              <w:br/>
            </w:r>
            <w:r>
              <w:rPr>
                <w:i/>
              </w:rPr>
              <w:t>If at least one child did not once receive the necessary service, choose “No”.</w:t>
            </w:r>
          </w:p>
        </w:tc>
        <w:tc>
          <w:tcPr>
            <w:tcW w:w="789" w:type="dxa"/>
            <w:hideMark/>
          </w:tcPr>
          <w:p w14:paraId="26732ADF" w14:textId="77777777" w:rsidR="00302A0B" w:rsidRPr="00302A0B" w:rsidRDefault="00302A0B" w:rsidP="00F80434">
            <w:pPr>
              <w:spacing w:after="0"/>
            </w:pPr>
            <w:r>
              <w:t>1</w:t>
            </w:r>
          </w:p>
        </w:tc>
        <w:tc>
          <w:tcPr>
            <w:tcW w:w="1767" w:type="dxa"/>
            <w:hideMark/>
          </w:tcPr>
          <w:p w14:paraId="2B40692E" w14:textId="77777777" w:rsidR="00302A0B" w:rsidRPr="00302A0B" w:rsidRDefault="00302A0B" w:rsidP="00F80434">
            <w:pPr>
              <w:spacing w:after="0"/>
            </w:pPr>
            <w:r>
              <w:t>Yes</w:t>
            </w:r>
          </w:p>
        </w:tc>
      </w:tr>
      <w:tr w:rsidR="00302A0B" w:rsidRPr="00302A0B" w14:paraId="0A9905BE" w14:textId="77777777" w:rsidTr="00F80434">
        <w:trPr>
          <w:cantSplit/>
        </w:trPr>
        <w:tc>
          <w:tcPr>
            <w:tcW w:w="1980" w:type="dxa"/>
            <w:hideMark/>
          </w:tcPr>
          <w:p w14:paraId="38C79356" w14:textId="77777777" w:rsidR="00302A0B" w:rsidRPr="00302A0B" w:rsidRDefault="00302A0B" w:rsidP="00F80434">
            <w:pPr>
              <w:spacing w:after="0"/>
            </w:pPr>
            <w:r>
              <w:t> </w:t>
            </w:r>
          </w:p>
        </w:tc>
        <w:tc>
          <w:tcPr>
            <w:tcW w:w="992" w:type="dxa"/>
            <w:hideMark/>
          </w:tcPr>
          <w:p w14:paraId="5B6C1D90" w14:textId="77777777" w:rsidR="00302A0B" w:rsidRPr="00302A0B" w:rsidRDefault="00302A0B" w:rsidP="00F80434">
            <w:pPr>
              <w:spacing w:after="0"/>
            </w:pPr>
            <w:r>
              <w:t> </w:t>
            </w:r>
          </w:p>
        </w:tc>
        <w:tc>
          <w:tcPr>
            <w:tcW w:w="4678" w:type="dxa"/>
            <w:hideMark/>
          </w:tcPr>
          <w:p w14:paraId="5DB6F68D" w14:textId="77777777" w:rsidR="00302A0B" w:rsidRPr="00302A0B" w:rsidRDefault="00302A0B" w:rsidP="00F80434">
            <w:pPr>
              <w:spacing w:after="0"/>
            </w:pPr>
            <w:r>
              <w:t> </w:t>
            </w:r>
          </w:p>
        </w:tc>
        <w:tc>
          <w:tcPr>
            <w:tcW w:w="789" w:type="dxa"/>
            <w:hideMark/>
          </w:tcPr>
          <w:p w14:paraId="4F1D65E0" w14:textId="77777777" w:rsidR="00302A0B" w:rsidRPr="00302A0B" w:rsidRDefault="00302A0B" w:rsidP="00F80434">
            <w:pPr>
              <w:spacing w:after="0"/>
            </w:pPr>
            <w:r>
              <w:t>2</w:t>
            </w:r>
          </w:p>
        </w:tc>
        <w:tc>
          <w:tcPr>
            <w:tcW w:w="1767" w:type="dxa"/>
            <w:hideMark/>
          </w:tcPr>
          <w:p w14:paraId="35DA165F" w14:textId="77777777" w:rsidR="00302A0B" w:rsidRPr="00302A0B" w:rsidRDefault="00302A0B" w:rsidP="00F80434">
            <w:pPr>
              <w:spacing w:after="0"/>
            </w:pPr>
            <w:r>
              <w:t>No</w:t>
            </w:r>
          </w:p>
        </w:tc>
      </w:tr>
      <w:tr w:rsidR="00302A0B" w:rsidRPr="00302A0B" w14:paraId="1F42C6FE" w14:textId="77777777" w:rsidTr="00F80434">
        <w:trPr>
          <w:cantSplit/>
        </w:trPr>
        <w:tc>
          <w:tcPr>
            <w:tcW w:w="1980" w:type="dxa"/>
            <w:hideMark/>
          </w:tcPr>
          <w:p w14:paraId="2B7E0B96" w14:textId="77777777" w:rsidR="00302A0B" w:rsidRPr="00302A0B" w:rsidRDefault="00302A0B" w:rsidP="00F80434">
            <w:pPr>
              <w:spacing w:after="0"/>
            </w:pPr>
            <w:r>
              <w:lastRenderedPageBreak/>
              <w:t>TE17=2</w:t>
            </w:r>
          </w:p>
        </w:tc>
        <w:tc>
          <w:tcPr>
            <w:tcW w:w="992" w:type="dxa"/>
            <w:hideMark/>
          </w:tcPr>
          <w:p w14:paraId="1D8F50DC" w14:textId="77777777" w:rsidR="00302A0B" w:rsidRPr="00302A0B" w:rsidRDefault="00302A0B" w:rsidP="00F80434">
            <w:pPr>
              <w:spacing w:after="0"/>
            </w:pPr>
            <w:r>
              <w:t>TE18</w:t>
            </w:r>
          </w:p>
        </w:tc>
        <w:tc>
          <w:tcPr>
            <w:tcW w:w="4678" w:type="dxa"/>
            <w:hideMark/>
          </w:tcPr>
          <w:p w14:paraId="1E1DD9D2" w14:textId="77777777" w:rsidR="00302A0B" w:rsidRPr="00302A0B" w:rsidRDefault="00302A0B" w:rsidP="00F80434">
            <w:pPr>
              <w:spacing w:after="0"/>
              <w:rPr>
                <w:b/>
                <w:bCs/>
              </w:rPr>
            </w:pPr>
            <w:r>
              <w:rPr>
                <w:b/>
              </w:rPr>
              <w:t xml:space="preserve">What was the </w:t>
            </w:r>
            <w:r>
              <w:rPr>
                <w:b/>
                <w:u w:val="single"/>
              </w:rPr>
              <w:t>main</w:t>
            </w:r>
            <w:r>
              <w:rPr>
                <w:b/>
              </w:rPr>
              <w:t xml:space="preserve"> reason why the child(ren) could not get the necessary dental or orthodontic care?  </w:t>
            </w:r>
            <w:r>
              <w:rPr>
                <w:b/>
              </w:rPr>
              <w:br/>
            </w:r>
            <w:r>
              <w:rPr>
                <w:i/>
              </w:rPr>
              <w:t>Select only one.</w:t>
            </w:r>
          </w:p>
        </w:tc>
        <w:tc>
          <w:tcPr>
            <w:tcW w:w="789" w:type="dxa"/>
            <w:hideMark/>
          </w:tcPr>
          <w:p w14:paraId="7A3A1538" w14:textId="77777777" w:rsidR="00302A0B" w:rsidRPr="00302A0B" w:rsidRDefault="00302A0B" w:rsidP="00F80434">
            <w:pPr>
              <w:spacing w:after="0"/>
            </w:pPr>
            <w:r>
              <w:t>12</w:t>
            </w:r>
          </w:p>
        </w:tc>
        <w:tc>
          <w:tcPr>
            <w:tcW w:w="1767" w:type="dxa"/>
            <w:hideMark/>
          </w:tcPr>
          <w:p w14:paraId="214CED92" w14:textId="77777777" w:rsidR="00302A0B" w:rsidRPr="00302A0B" w:rsidRDefault="00302A0B" w:rsidP="00F80434">
            <w:pPr>
              <w:spacing w:after="0"/>
            </w:pPr>
            <w:r>
              <w:t>Economic reasons</w:t>
            </w:r>
          </w:p>
        </w:tc>
      </w:tr>
      <w:tr w:rsidR="00302A0B" w:rsidRPr="00302A0B" w14:paraId="33746EA7" w14:textId="77777777" w:rsidTr="00F80434">
        <w:trPr>
          <w:cantSplit/>
        </w:trPr>
        <w:tc>
          <w:tcPr>
            <w:tcW w:w="1980" w:type="dxa"/>
            <w:hideMark/>
          </w:tcPr>
          <w:p w14:paraId="5FD8C6A7" w14:textId="77777777" w:rsidR="00302A0B" w:rsidRPr="00302A0B" w:rsidRDefault="00302A0B" w:rsidP="00F80434">
            <w:pPr>
              <w:spacing w:after="0"/>
            </w:pPr>
            <w:r>
              <w:t> </w:t>
            </w:r>
          </w:p>
        </w:tc>
        <w:tc>
          <w:tcPr>
            <w:tcW w:w="992" w:type="dxa"/>
            <w:hideMark/>
          </w:tcPr>
          <w:p w14:paraId="1A49E058" w14:textId="77777777" w:rsidR="00302A0B" w:rsidRPr="00302A0B" w:rsidRDefault="00302A0B" w:rsidP="00F80434">
            <w:pPr>
              <w:spacing w:after="0"/>
            </w:pPr>
            <w:r>
              <w:t> </w:t>
            </w:r>
          </w:p>
        </w:tc>
        <w:tc>
          <w:tcPr>
            <w:tcW w:w="4678" w:type="dxa"/>
            <w:hideMark/>
          </w:tcPr>
          <w:p w14:paraId="1F30441F" w14:textId="77777777" w:rsidR="00302A0B" w:rsidRPr="00302A0B" w:rsidRDefault="00302A0B" w:rsidP="00F80434">
            <w:pPr>
              <w:spacing w:after="0"/>
            </w:pPr>
            <w:r>
              <w:t> </w:t>
            </w:r>
          </w:p>
        </w:tc>
        <w:tc>
          <w:tcPr>
            <w:tcW w:w="789" w:type="dxa"/>
            <w:hideMark/>
          </w:tcPr>
          <w:p w14:paraId="19B21CED" w14:textId="77777777" w:rsidR="00302A0B" w:rsidRPr="00302A0B" w:rsidRDefault="00302A0B" w:rsidP="00F80434">
            <w:pPr>
              <w:spacing w:after="0"/>
            </w:pPr>
            <w:r>
              <w:t>5</w:t>
            </w:r>
          </w:p>
        </w:tc>
        <w:tc>
          <w:tcPr>
            <w:tcW w:w="1767" w:type="dxa"/>
            <w:hideMark/>
          </w:tcPr>
          <w:p w14:paraId="610C6465" w14:textId="77777777" w:rsidR="00302A0B" w:rsidRPr="00302A0B" w:rsidRDefault="00302A0B" w:rsidP="00F80434">
            <w:pPr>
              <w:spacing w:after="0"/>
            </w:pPr>
            <w:r>
              <w:t>Waitlist too long</w:t>
            </w:r>
          </w:p>
        </w:tc>
      </w:tr>
      <w:tr w:rsidR="00302A0B" w:rsidRPr="00302A0B" w14:paraId="30DB239F" w14:textId="77777777" w:rsidTr="00F80434">
        <w:trPr>
          <w:cantSplit/>
        </w:trPr>
        <w:tc>
          <w:tcPr>
            <w:tcW w:w="1980" w:type="dxa"/>
            <w:hideMark/>
          </w:tcPr>
          <w:p w14:paraId="14C5CF18" w14:textId="77777777" w:rsidR="00302A0B" w:rsidRPr="00302A0B" w:rsidRDefault="00302A0B" w:rsidP="00F80434">
            <w:pPr>
              <w:spacing w:after="0"/>
            </w:pPr>
            <w:r>
              <w:t> </w:t>
            </w:r>
          </w:p>
        </w:tc>
        <w:tc>
          <w:tcPr>
            <w:tcW w:w="992" w:type="dxa"/>
            <w:hideMark/>
          </w:tcPr>
          <w:p w14:paraId="03A677B5" w14:textId="77777777" w:rsidR="00302A0B" w:rsidRPr="00302A0B" w:rsidRDefault="00302A0B" w:rsidP="00F80434">
            <w:pPr>
              <w:spacing w:after="0"/>
            </w:pPr>
            <w:r>
              <w:t> </w:t>
            </w:r>
          </w:p>
        </w:tc>
        <w:tc>
          <w:tcPr>
            <w:tcW w:w="4678" w:type="dxa"/>
            <w:hideMark/>
          </w:tcPr>
          <w:p w14:paraId="244AFFC5" w14:textId="77777777" w:rsidR="00302A0B" w:rsidRPr="00302A0B" w:rsidRDefault="00302A0B" w:rsidP="00F80434">
            <w:pPr>
              <w:spacing w:after="0"/>
            </w:pPr>
            <w:r>
              <w:t> </w:t>
            </w:r>
          </w:p>
        </w:tc>
        <w:tc>
          <w:tcPr>
            <w:tcW w:w="789" w:type="dxa"/>
            <w:hideMark/>
          </w:tcPr>
          <w:p w14:paraId="6C42F810" w14:textId="77777777" w:rsidR="00302A0B" w:rsidRPr="00302A0B" w:rsidRDefault="00302A0B" w:rsidP="00F80434">
            <w:pPr>
              <w:spacing w:after="0"/>
            </w:pPr>
            <w:r>
              <w:t>32</w:t>
            </w:r>
          </w:p>
        </w:tc>
        <w:tc>
          <w:tcPr>
            <w:tcW w:w="1767" w:type="dxa"/>
            <w:hideMark/>
          </w:tcPr>
          <w:p w14:paraId="6033734C" w14:textId="77777777" w:rsidR="00302A0B" w:rsidRPr="00302A0B" w:rsidRDefault="00302A0B" w:rsidP="00F80434">
            <w:pPr>
              <w:spacing w:after="0"/>
            </w:pPr>
            <w:r>
              <w:t>No time due to work, taking care of children or others</w:t>
            </w:r>
          </w:p>
        </w:tc>
      </w:tr>
      <w:tr w:rsidR="00302A0B" w:rsidRPr="00302A0B" w14:paraId="5A4B27E1" w14:textId="77777777" w:rsidTr="00F80434">
        <w:trPr>
          <w:cantSplit/>
        </w:trPr>
        <w:tc>
          <w:tcPr>
            <w:tcW w:w="1980" w:type="dxa"/>
            <w:hideMark/>
          </w:tcPr>
          <w:p w14:paraId="61F24BA6" w14:textId="77777777" w:rsidR="00302A0B" w:rsidRPr="00302A0B" w:rsidRDefault="00302A0B" w:rsidP="00F80434">
            <w:pPr>
              <w:spacing w:after="0"/>
            </w:pPr>
            <w:r>
              <w:t> </w:t>
            </w:r>
          </w:p>
        </w:tc>
        <w:tc>
          <w:tcPr>
            <w:tcW w:w="992" w:type="dxa"/>
            <w:hideMark/>
          </w:tcPr>
          <w:p w14:paraId="274D04AF" w14:textId="77777777" w:rsidR="00302A0B" w:rsidRPr="00302A0B" w:rsidRDefault="00302A0B" w:rsidP="00F80434">
            <w:pPr>
              <w:spacing w:after="0"/>
            </w:pPr>
            <w:r>
              <w:t> </w:t>
            </w:r>
          </w:p>
        </w:tc>
        <w:tc>
          <w:tcPr>
            <w:tcW w:w="4678" w:type="dxa"/>
            <w:hideMark/>
          </w:tcPr>
          <w:p w14:paraId="50B97E32" w14:textId="77777777" w:rsidR="00302A0B" w:rsidRPr="00302A0B" w:rsidRDefault="00302A0B" w:rsidP="00F80434">
            <w:pPr>
              <w:spacing w:after="0"/>
            </w:pPr>
            <w:r>
              <w:t> </w:t>
            </w:r>
          </w:p>
        </w:tc>
        <w:tc>
          <w:tcPr>
            <w:tcW w:w="789" w:type="dxa"/>
            <w:hideMark/>
          </w:tcPr>
          <w:p w14:paraId="772B2F15" w14:textId="77777777" w:rsidR="00302A0B" w:rsidRPr="00302A0B" w:rsidRDefault="00302A0B" w:rsidP="00F80434">
            <w:pPr>
              <w:spacing w:after="0"/>
            </w:pPr>
            <w:r>
              <w:t>41</w:t>
            </w:r>
          </w:p>
        </w:tc>
        <w:tc>
          <w:tcPr>
            <w:tcW w:w="1767" w:type="dxa"/>
            <w:hideMark/>
          </w:tcPr>
          <w:p w14:paraId="4EBA408C" w14:textId="77777777" w:rsidR="00302A0B" w:rsidRPr="00302A0B" w:rsidRDefault="00302A0B" w:rsidP="00F80434">
            <w:pPr>
              <w:spacing w:after="0"/>
            </w:pPr>
            <w:r>
              <w:t>Too far, transport problems</w:t>
            </w:r>
          </w:p>
        </w:tc>
      </w:tr>
      <w:tr w:rsidR="00302A0B" w:rsidRPr="00302A0B" w14:paraId="77B8B0BA" w14:textId="77777777" w:rsidTr="00F80434">
        <w:trPr>
          <w:cantSplit/>
        </w:trPr>
        <w:tc>
          <w:tcPr>
            <w:tcW w:w="1980" w:type="dxa"/>
            <w:hideMark/>
          </w:tcPr>
          <w:p w14:paraId="1045C798" w14:textId="77777777" w:rsidR="00302A0B" w:rsidRPr="00302A0B" w:rsidRDefault="00302A0B" w:rsidP="00F80434">
            <w:pPr>
              <w:spacing w:after="0"/>
            </w:pPr>
            <w:r>
              <w:t> </w:t>
            </w:r>
          </w:p>
        </w:tc>
        <w:tc>
          <w:tcPr>
            <w:tcW w:w="992" w:type="dxa"/>
            <w:hideMark/>
          </w:tcPr>
          <w:p w14:paraId="6006D86D" w14:textId="77777777" w:rsidR="00302A0B" w:rsidRPr="00302A0B" w:rsidRDefault="00302A0B" w:rsidP="00F80434">
            <w:pPr>
              <w:spacing w:after="0"/>
            </w:pPr>
            <w:r>
              <w:t> </w:t>
            </w:r>
          </w:p>
        </w:tc>
        <w:tc>
          <w:tcPr>
            <w:tcW w:w="4678" w:type="dxa"/>
            <w:hideMark/>
          </w:tcPr>
          <w:p w14:paraId="01A9AF02" w14:textId="77777777" w:rsidR="00302A0B" w:rsidRPr="00302A0B" w:rsidRDefault="00302A0B" w:rsidP="00F80434">
            <w:pPr>
              <w:spacing w:after="0"/>
            </w:pPr>
            <w:r>
              <w:t> </w:t>
            </w:r>
          </w:p>
        </w:tc>
        <w:tc>
          <w:tcPr>
            <w:tcW w:w="789" w:type="dxa"/>
            <w:hideMark/>
          </w:tcPr>
          <w:p w14:paraId="65AB984C" w14:textId="77777777" w:rsidR="00302A0B" w:rsidRPr="00302A0B" w:rsidRDefault="00302A0B" w:rsidP="00F80434">
            <w:pPr>
              <w:spacing w:after="0"/>
            </w:pPr>
            <w:r>
              <w:t>9</w:t>
            </w:r>
          </w:p>
        </w:tc>
        <w:tc>
          <w:tcPr>
            <w:tcW w:w="1767" w:type="dxa"/>
            <w:hideMark/>
          </w:tcPr>
          <w:p w14:paraId="02FE7AC6" w14:textId="77777777" w:rsidR="00302A0B" w:rsidRPr="00302A0B" w:rsidRDefault="00302A0B" w:rsidP="00F80434">
            <w:pPr>
              <w:spacing w:after="0"/>
            </w:pPr>
            <w:r>
              <w:t>Some other reason</w:t>
            </w:r>
          </w:p>
        </w:tc>
      </w:tr>
      <w:tr w:rsidR="00302A0B" w:rsidRPr="00302A0B" w14:paraId="1733402B" w14:textId="77777777" w:rsidTr="00F80434">
        <w:trPr>
          <w:cantSplit/>
        </w:trPr>
        <w:tc>
          <w:tcPr>
            <w:tcW w:w="1980" w:type="dxa"/>
            <w:hideMark/>
          </w:tcPr>
          <w:p w14:paraId="0360D5A0" w14:textId="77777777" w:rsidR="00302A0B" w:rsidRPr="00302A0B" w:rsidRDefault="00302A0B" w:rsidP="00F80434">
            <w:pPr>
              <w:spacing w:after="0"/>
            </w:pPr>
            <w:r>
              <w:t>TE18=9</w:t>
            </w:r>
          </w:p>
        </w:tc>
        <w:tc>
          <w:tcPr>
            <w:tcW w:w="992" w:type="dxa"/>
            <w:hideMark/>
          </w:tcPr>
          <w:p w14:paraId="34EFFD85" w14:textId="77777777" w:rsidR="00302A0B" w:rsidRPr="00302A0B" w:rsidRDefault="00302A0B" w:rsidP="00F80434">
            <w:pPr>
              <w:spacing w:after="0"/>
            </w:pPr>
            <w:r>
              <w:t>TE18M</w:t>
            </w:r>
          </w:p>
        </w:tc>
        <w:tc>
          <w:tcPr>
            <w:tcW w:w="4678" w:type="dxa"/>
            <w:hideMark/>
          </w:tcPr>
          <w:p w14:paraId="75DD991A" w14:textId="77777777" w:rsidR="00302A0B" w:rsidRPr="00302A0B" w:rsidRDefault="00302A0B" w:rsidP="00F80434">
            <w:pPr>
              <w:spacing w:after="0"/>
              <w:rPr>
                <w:b/>
                <w:bCs/>
              </w:rPr>
            </w:pPr>
            <w:r>
              <w:rPr>
                <w:b/>
              </w:rPr>
              <w:t>Please specify.</w:t>
            </w:r>
          </w:p>
        </w:tc>
        <w:tc>
          <w:tcPr>
            <w:tcW w:w="789" w:type="dxa"/>
            <w:noWrap/>
            <w:hideMark/>
          </w:tcPr>
          <w:p w14:paraId="514766B7" w14:textId="77777777" w:rsidR="00302A0B" w:rsidRPr="00302A0B" w:rsidRDefault="00302A0B" w:rsidP="00F80434">
            <w:pPr>
              <w:spacing w:after="0"/>
            </w:pPr>
            <w:r>
              <w:t> </w:t>
            </w:r>
          </w:p>
        </w:tc>
        <w:tc>
          <w:tcPr>
            <w:tcW w:w="1767" w:type="dxa"/>
            <w:hideMark/>
          </w:tcPr>
          <w:p w14:paraId="3B3C6674" w14:textId="77777777" w:rsidR="00302A0B" w:rsidRPr="00302A0B" w:rsidRDefault="00302A0B" w:rsidP="00F80434">
            <w:pPr>
              <w:spacing w:after="0"/>
            </w:pPr>
            <w:r>
              <w:t> </w:t>
            </w:r>
          </w:p>
        </w:tc>
      </w:tr>
      <w:tr w:rsidR="00302A0B" w:rsidRPr="00302A0B" w14:paraId="13B9DD87" w14:textId="77777777" w:rsidTr="00F80434">
        <w:trPr>
          <w:cantSplit/>
        </w:trPr>
        <w:tc>
          <w:tcPr>
            <w:tcW w:w="1980" w:type="dxa"/>
            <w:hideMark/>
          </w:tcPr>
          <w:p w14:paraId="243164CD" w14:textId="77777777" w:rsidR="00302A0B" w:rsidRPr="00302A0B" w:rsidRDefault="00302A0B" w:rsidP="00F80434">
            <w:pPr>
              <w:spacing w:after="0"/>
            </w:pPr>
            <w:r>
              <w:t>always</w:t>
            </w:r>
          </w:p>
        </w:tc>
        <w:tc>
          <w:tcPr>
            <w:tcW w:w="992" w:type="dxa"/>
            <w:hideMark/>
          </w:tcPr>
          <w:p w14:paraId="15F4C246" w14:textId="77777777" w:rsidR="00302A0B" w:rsidRPr="00302A0B" w:rsidRDefault="00302A0B" w:rsidP="00F80434">
            <w:pPr>
              <w:spacing w:after="0"/>
            </w:pPr>
            <w:r>
              <w:t>C</w:t>
            </w:r>
          </w:p>
        </w:tc>
        <w:tc>
          <w:tcPr>
            <w:tcW w:w="4678" w:type="dxa"/>
            <w:hideMark/>
          </w:tcPr>
          <w:p w14:paraId="69CDBAF0" w14:textId="77777777" w:rsidR="00302A0B" w:rsidRPr="00302A0B" w:rsidRDefault="006D77F1" w:rsidP="00F80434">
            <w:pPr>
              <w:spacing w:after="0"/>
              <w:rPr>
                <w:b/>
                <w:bCs/>
              </w:rPr>
            </w:pPr>
            <w:r>
              <w:rPr>
                <w:b/>
              </w:rPr>
              <w:t>LIVING CONDITIONS</w:t>
            </w:r>
          </w:p>
        </w:tc>
        <w:tc>
          <w:tcPr>
            <w:tcW w:w="789" w:type="dxa"/>
            <w:noWrap/>
            <w:hideMark/>
          </w:tcPr>
          <w:p w14:paraId="14897C48" w14:textId="77777777" w:rsidR="00302A0B" w:rsidRPr="00302A0B" w:rsidRDefault="00302A0B" w:rsidP="00F80434">
            <w:pPr>
              <w:spacing w:after="0"/>
            </w:pPr>
            <w:r>
              <w:t> </w:t>
            </w:r>
          </w:p>
        </w:tc>
        <w:tc>
          <w:tcPr>
            <w:tcW w:w="1767" w:type="dxa"/>
            <w:hideMark/>
          </w:tcPr>
          <w:p w14:paraId="797189A1" w14:textId="77777777" w:rsidR="00302A0B" w:rsidRPr="00302A0B" w:rsidRDefault="00302A0B" w:rsidP="00F80434">
            <w:pPr>
              <w:spacing w:after="0"/>
            </w:pPr>
            <w:r>
              <w:t> </w:t>
            </w:r>
          </w:p>
        </w:tc>
      </w:tr>
      <w:tr w:rsidR="00302A0B" w:rsidRPr="00302A0B" w14:paraId="1BCC6567" w14:textId="77777777" w:rsidTr="00F80434">
        <w:trPr>
          <w:cantSplit/>
        </w:trPr>
        <w:tc>
          <w:tcPr>
            <w:tcW w:w="1980" w:type="dxa"/>
            <w:hideMark/>
          </w:tcPr>
          <w:p w14:paraId="5C743738" w14:textId="77777777" w:rsidR="00302A0B" w:rsidRPr="00302A0B" w:rsidRDefault="00302A0B" w:rsidP="00F80434">
            <w:pPr>
              <w:spacing w:after="0"/>
            </w:pPr>
            <w:r>
              <w:t>always</w:t>
            </w:r>
          </w:p>
        </w:tc>
        <w:tc>
          <w:tcPr>
            <w:tcW w:w="992" w:type="dxa"/>
            <w:hideMark/>
          </w:tcPr>
          <w:p w14:paraId="71773B81" w14:textId="77777777" w:rsidR="00302A0B" w:rsidRPr="00302A0B" w:rsidRDefault="00302A0B" w:rsidP="00F80434">
            <w:pPr>
              <w:spacing w:after="0"/>
            </w:pPr>
            <w:r>
              <w:t>CA</w:t>
            </w:r>
          </w:p>
        </w:tc>
        <w:tc>
          <w:tcPr>
            <w:tcW w:w="4678" w:type="dxa"/>
            <w:hideMark/>
          </w:tcPr>
          <w:p w14:paraId="0632ADBE" w14:textId="77777777" w:rsidR="00302A0B" w:rsidRPr="00302A0B" w:rsidRDefault="00302A0B" w:rsidP="00F80434">
            <w:pPr>
              <w:spacing w:after="0"/>
            </w:pPr>
            <w:r>
              <w:t xml:space="preserve">The following questions concern the principal dwelling of your household. </w:t>
            </w:r>
          </w:p>
        </w:tc>
        <w:tc>
          <w:tcPr>
            <w:tcW w:w="789" w:type="dxa"/>
            <w:noWrap/>
            <w:hideMark/>
          </w:tcPr>
          <w:p w14:paraId="613FF876" w14:textId="77777777" w:rsidR="00302A0B" w:rsidRPr="00302A0B" w:rsidRDefault="00302A0B" w:rsidP="00F80434">
            <w:pPr>
              <w:spacing w:after="0"/>
            </w:pPr>
            <w:r>
              <w:t> </w:t>
            </w:r>
          </w:p>
        </w:tc>
        <w:tc>
          <w:tcPr>
            <w:tcW w:w="1767" w:type="dxa"/>
            <w:hideMark/>
          </w:tcPr>
          <w:p w14:paraId="6E2BA7AC" w14:textId="77777777" w:rsidR="00302A0B" w:rsidRPr="00302A0B" w:rsidRDefault="00302A0B" w:rsidP="00F80434">
            <w:pPr>
              <w:spacing w:after="0"/>
            </w:pPr>
            <w:r>
              <w:t> </w:t>
            </w:r>
          </w:p>
        </w:tc>
      </w:tr>
      <w:tr w:rsidR="00302A0B" w:rsidRPr="00302A0B" w14:paraId="3EB44C02" w14:textId="77777777" w:rsidTr="00F80434">
        <w:trPr>
          <w:cantSplit/>
        </w:trPr>
        <w:tc>
          <w:tcPr>
            <w:tcW w:w="1980" w:type="dxa"/>
            <w:hideMark/>
          </w:tcPr>
          <w:p w14:paraId="0B5AD3E6" w14:textId="77777777" w:rsidR="00302A0B" w:rsidRPr="00302A0B" w:rsidRDefault="00302A0B" w:rsidP="00F80434">
            <w:pPr>
              <w:spacing w:after="0"/>
            </w:pPr>
            <w:r>
              <w:t>always</w:t>
            </w:r>
          </w:p>
        </w:tc>
        <w:tc>
          <w:tcPr>
            <w:tcW w:w="992" w:type="dxa"/>
            <w:hideMark/>
          </w:tcPr>
          <w:p w14:paraId="367FC9DD" w14:textId="77777777" w:rsidR="00302A0B" w:rsidRPr="00302A0B" w:rsidRDefault="00302A0B" w:rsidP="00F80434">
            <w:pPr>
              <w:spacing w:after="0"/>
            </w:pPr>
            <w:r>
              <w:t>YD4</w:t>
            </w:r>
          </w:p>
        </w:tc>
        <w:tc>
          <w:tcPr>
            <w:tcW w:w="4678" w:type="dxa"/>
            <w:hideMark/>
          </w:tcPr>
          <w:p w14:paraId="5F6FFCAC" w14:textId="77777777" w:rsidR="00302A0B" w:rsidRPr="00302A0B" w:rsidRDefault="00302A0B" w:rsidP="00F80434">
            <w:pPr>
              <w:spacing w:after="0"/>
            </w:pPr>
            <w:r>
              <w:rPr>
                <w:b/>
              </w:rPr>
              <w:t>In what type of building is the dwelling of your household?</w:t>
            </w:r>
            <w:r>
              <w:rPr>
                <w:i/>
              </w:rPr>
              <w:br/>
              <w:t>Dwelling is the place where you spend most of your free time, incl. sleep time.</w:t>
            </w:r>
            <w:r>
              <w:t xml:space="preserve"> </w:t>
            </w:r>
          </w:p>
        </w:tc>
        <w:tc>
          <w:tcPr>
            <w:tcW w:w="789" w:type="dxa"/>
            <w:noWrap/>
            <w:hideMark/>
          </w:tcPr>
          <w:p w14:paraId="663D4712" w14:textId="77777777" w:rsidR="00302A0B" w:rsidRPr="00302A0B" w:rsidRDefault="00302A0B" w:rsidP="00F80434">
            <w:pPr>
              <w:spacing w:after="0"/>
            </w:pPr>
            <w:r>
              <w:t>111011</w:t>
            </w:r>
          </w:p>
        </w:tc>
        <w:tc>
          <w:tcPr>
            <w:tcW w:w="1767" w:type="dxa"/>
            <w:hideMark/>
          </w:tcPr>
          <w:p w14:paraId="57DC6FA7" w14:textId="77777777" w:rsidR="00302A0B" w:rsidRPr="00302A0B" w:rsidRDefault="00302A0B" w:rsidP="00F80434">
            <w:pPr>
              <w:spacing w:after="0"/>
            </w:pPr>
            <w:r>
              <w:t>Private house (single family house), farm house</w:t>
            </w:r>
          </w:p>
        </w:tc>
      </w:tr>
      <w:tr w:rsidR="00302A0B" w:rsidRPr="00302A0B" w14:paraId="35978C57" w14:textId="77777777" w:rsidTr="00F80434">
        <w:trPr>
          <w:cantSplit/>
        </w:trPr>
        <w:tc>
          <w:tcPr>
            <w:tcW w:w="1980" w:type="dxa"/>
            <w:hideMark/>
          </w:tcPr>
          <w:p w14:paraId="25D4C99C" w14:textId="77777777" w:rsidR="00302A0B" w:rsidRPr="00302A0B" w:rsidRDefault="00302A0B" w:rsidP="00F80434">
            <w:pPr>
              <w:spacing w:after="0"/>
            </w:pPr>
            <w:r>
              <w:t> </w:t>
            </w:r>
          </w:p>
        </w:tc>
        <w:tc>
          <w:tcPr>
            <w:tcW w:w="992" w:type="dxa"/>
            <w:hideMark/>
          </w:tcPr>
          <w:p w14:paraId="6F473A30" w14:textId="77777777" w:rsidR="00302A0B" w:rsidRPr="00302A0B" w:rsidRDefault="00302A0B" w:rsidP="00F80434">
            <w:pPr>
              <w:spacing w:after="0"/>
            </w:pPr>
            <w:r>
              <w:t> </w:t>
            </w:r>
          </w:p>
        </w:tc>
        <w:tc>
          <w:tcPr>
            <w:tcW w:w="4678" w:type="dxa"/>
            <w:hideMark/>
          </w:tcPr>
          <w:p w14:paraId="1A903F72" w14:textId="77777777" w:rsidR="00302A0B" w:rsidRPr="00302A0B" w:rsidRDefault="00302A0B" w:rsidP="00F80434">
            <w:pPr>
              <w:spacing w:after="0"/>
            </w:pPr>
            <w:r>
              <w:t> </w:t>
            </w:r>
          </w:p>
        </w:tc>
        <w:tc>
          <w:tcPr>
            <w:tcW w:w="789" w:type="dxa"/>
            <w:noWrap/>
            <w:hideMark/>
          </w:tcPr>
          <w:p w14:paraId="2ADEC392" w14:textId="77777777" w:rsidR="00302A0B" w:rsidRPr="00302A0B" w:rsidRDefault="00302A0B" w:rsidP="00F80434">
            <w:pPr>
              <w:spacing w:after="0"/>
            </w:pPr>
            <w:r>
              <w:t>112121</w:t>
            </w:r>
          </w:p>
        </w:tc>
        <w:tc>
          <w:tcPr>
            <w:tcW w:w="1767" w:type="dxa"/>
            <w:hideMark/>
          </w:tcPr>
          <w:p w14:paraId="3F0172A2" w14:textId="77777777" w:rsidR="00302A0B" w:rsidRPr="00302A0B" w:rsidRDefault="00302A0B" w:rsidP="00F80434">
            <w:pPr>
              <w:spacing w:after="0"/>
            </w:pPr>
            <w:r>
              <w:t>Duplex</w:t>
            </w:r>
          </w:p>
        </w:tc>
      </w:tr>
      <w:tr w:rsidR="00302A0B" w:rsidRPr="00302A0B" w14:paraId="360CE6EE" w14:textId="77777777" w:rsidTr="00F80434">
        <w:trPr>
          <w:cantSplit/>
        </w:trPr>
        <w:tc>
          <w:tcPr>
            <w:tcW w:w="1980" w:type="dxa"/>
            <w:hideMark/>
          </w:tcPr>
          <w:p w14:paraId="11EFB721" w14:textId="77777777" w:rsidR="00302A0B" w:rsidRPr="00302A0B" w:rsidRDefault="00302A0B" w:rsidP="00F80434">
            <w:pPr>
              <w:spacing w:after="0"/>
            </w:pPr>
            <w:r>
              <w:t> </w:t>
            </w:r>
          </w:p>
        </w:tc>
        <w:tc>
          <w:tcPr>
            <w:tcW w:w="992" w:type="dxa"/>
            <w:hideMark/>
          </w:tcPr>
          <w:p w14:paraId="34513871" w14:textId="77777777" w:rsidR="00302A0B" w:rsidRPr="00302A0B" w:rsidRDefault="00302A0B" w:rsidP="00F80434">
            <w:pPr>
              <w:spacing w:after="0"/>
            </w:pPr>
            <w:r>
              <w:t> </w:t>
            </w:r>
          </w:p>
        </w:tc>
        <w:tc>
          <w:tcPr>
            <w:tcW w:w="4678" w:type="dxa"/>
            <w:hideMark/>
          </w:tcPr>
          <w:p w14:paraId="2AEF1D85" w14:textId="77777777" w:rsidR="00302A0B" w:rsidRPr="00302A0B" w:rsidRDefault="00302A0B" w:rsidP="00F80434">
            <w:pPr>
              <w:spacing w:after="0"/>
            </w:pPr>
            <w:r>
              <w:t> </w:t>
            </w:r>
          </w:p>
        </w:tc>
        <w:tc>
          <w:tcPr>
            <w:tcW w:w="789" w:type="dxa"/>
            <w:noWrap/>
            <w:hideMark/>
          </w:tcPr>
          <w:p w14:paraId="324C4252" w14:textId="77777777" w:rsidR="00302A0B" w:rsidRPr="00302A0B" w:rsidRDefault="00302A0B" w:rsidP="00F80434">
            <w:pPr>
              <w:spacing w:after="0"/>
            </w:pPr>
            <w:r>
              <w:t>11221</w:t>
            </w:r>
          </w:p>
        </w:tc>
        <w:tc>
          <w:tcPr>
            <w:tcW w:w="1767" w:type="dxa"/>
            <w:hideMark/>
          </w:tcPr>
          <w:p w14:paraId="329916D0" w14:textId="77777777" w:rsidR="00302A0B" w:rsidRPr="00302A0B" w:rsidRDefault="00302A0B" w:rsidP="00F80434">
            <w:pPr>
              <w:spacing w:after="0"/>
            </w:pPr>
            <w:r>
              <w:t>Terraced house</w:t>
            </w:r>
          </w:p>
        </w:tc>
      </w:tr>
      <w:tr w:rsidR="00302A0B" w:rsidRPr="00302A0B" w14:paraId="2B91D2C3" w14:textId="77777777" w:rsidTr="00F80434">
        <w:trPr>
          <w:cantSplit/>
        </w:trPr>
        <w:tc>
          <w:tcPr>
            <w:tcW w:w="1980" w:type="dxa"/>
            <w:hideMark/>
          </w:tcPr>
          <w:p w14:paraId="2804093C" w14:textId="77777777" w:rsidR="00302A0B" w:rsidRPr="00302A0B" w:rsidRDefault="00302A0B" w:rsidP="00F80434">
            <w:pPr>
              <w:spacing w:after="0"/>
            </w:pPr>
            <w:r>
              <w:t> </w:t>
            </w:r>
          </w:p>
        </w:tc>
        <w:tc>
          <w:tcPr>
            <w:tcW w:w="992" w:type="dxa"/>
            <w:hideMark/>
          </w:tcPr>
          <w:p w14:paraId="3DE3154B" w14:textId="77777777" w:rsidR="00302A0B" w:rsidRPr="00302A0B" w:rsidRDefault="00302A0B" w:rsidP="00F80434">
            <w:pPr>
              <w:spacing w:after="0"/>
            </w:pPr>
            <w:r>
              <w:t> </w:t>
            </w:r>
          </w:p>
        </w:tc>
        <w:tc>
          <w:tcPr>
            <w:tcW w:w="4678" w:type="dxa"/>
            <w:hideMark/>
          </w:tcPr>
          <w:p w14:paraId="4BB4B78F" w14:textId="77777777" w:rsidR="00302A0B" w:rsidRPr="00302A0B" w:rsidRDefault="00302A0B" w:rsidP="00F80434">
            <w:pPr>
              <w:spacing w:after="0"/>
            </w:pPr>
            <w:r>
              <w:t> </w:t>
            </w:r>
          </w:p>
        </w:tc>
        <w:tc>
          <w:tcPr>
            <w:tcW w:w="789" w:type="dxa"/>
            <w:noWrap/>
            <w:hideMark/>
          </w:tcPr>
          <w:p w14:paraId="6EF2D691" w14:textId="77777777" w:rsidR="00302A0B" w:rsidRPr="00302A0B" w:rsidRDefault="00302A0B" w:rsidP="00F80434">
            <w:pPr>
              <w:spacing w:after="0"/>
            </w:pPr>
            <w:r>
              <w:t>112221</w:t>
            </w:r>
          </w:p>
        </w:tc>
        <w:tc>
          <w:tcPr>
            <w:tcW w:w="1767" w:type="dxa"/>
            <w:hideMark/>
          </w:tcPr>
          <w:p w14:paraId="751E6EE9" w14:textId="77777777" w:rsidR="00302A0B" w:rsidRPr="00302A0B" w:rsidRDefault="00302A0B" w:rsidP="00F80434">
            <w:pPr>
              <w:spacing w:after="0"/>
            </w:pPr>
            <w:r>
              <w:t>Apartment or room in a residential building with less than 10 dwellings</w:t>
            </w:r>
          </w:p>
        </w:tc>
      </w:tr>
      <w:tr w:rsidR="00302A0B" w:rsidRPr="00302A0B" w14:paraId="15A8734F" w14:textId="77777777" w:rsidTr="00F80434">
        <w:trPr>
          <w:cantSplit/>
        </w:trPr>
        <w:tc>
          <w:tcPr>
            <w:tcW w:w="1980" w:type="dxa"/>
            <w:hideMark/>
          </w:tcPr>
          <w:p w14:paraId="144F4EE5" w14:textId="77777777" w:rsidR="00302A0B" w:rsidRPr="00302A0B" w:rsidRDefault="00302A0B" w:rsidP="00F80434">
            <w:pPr>
              <w:spacing w:after="0"/>
            </w:pPr>
            <w:r>
              <w:t> </w:t>
            </w:r>
          </w:p>
        </w:tc>
        <w:tc>
          <w:tcPr>
            <w:tcW w:w="992" w:type="dxa"/>
            <w:hideMark/>
          </w:tcPr>
          <w:p w14:paraId="419268AE" w14:textId="77777777" w:rsidR="00302A0B" w:rsidRPr="00302A0B" w:rsidRDefault="00302A0B" w:rsidP="00F80434">
            <w:pPr>
              <w:spacing w:after="0"/>
            </w:pPr>
            <w:r>
              <w:t> </w:t>
            </w:r>
          </w:p>
        </w:tc>
        <w:tc>
          <w:tcPr>
            <w:tcW w:w="4678" w:type="dxa"/>
            <w:hideMark/>
          </w:tcPr>
          <w:p w14:paraId="28C6AB9C" w14:textId="77777777" w:rsidR="00302A0B" w:rsidRPr="00302A0B" w:rsidRDefault="00302A0B" w:rsidP="00F80434">
            <w:pPr>
              <w:spacing w:after="0"/>
            </w:pPr>
            <w:r>
              <w:t> </w:t>
            </w:r>
          </w:p>
        </w:tc>
        <w:tc>
          <w:tcPr>
            <w:tcW w:w="789" w:type="dxa"/>
            <w:noWrap/>
            <w:hideMark/>
          </w:tcPr>
          <w:p w14:paraId="68B255B0" w14:textId="77777777" w:rsidR="00302A0B" w:rsidRPr="00302A0B" w:rsidRDefault="00302A0B" w:rsidP="00F80434">
            <w:pPr>
              <w:spacing w:after="0"/>
            </w:pPr>
            <w:r>
              <w:t>112222</w:t>
            </w:r>
          </w:p>
        </w:tc>
        <w:tc>
          <w:tcPr>
            <w:tcW w:w="1767" w:type="dxa"/>
            <w:hideMark/>
          </w:tcPr>
          <w:p w14:paraId="1C8E2EDC" w14:textId="77777777" w:rsidR="00302A0B" w:rsidRPr="00302A0B" w:rsidRDefault="00302A0B" w:rsidP="00F80434">
            <w:pPr>
              <w:spacing w:after="0"/>
            </w:pPr>
            <w:r>
              <w:t>Apartment or room in a residential building with 10 or more dwellings</w:t>
            </w:r>
          </w:p>
        </w:tc>
      </w:tr>
      <w:tr w:rsidR="00302A0B" w:rsidRPr="00302A0B" w14:paraId="62CA8FDC" w14:textId="77777777" w:rsidTr="00F80434">
        <w:trPr>
          <w:cantSplit/>
        </w:trPr>
        <w:tc>
          <w:tcPr>
            <w:tcW w:w="1980" w:type="dxa"/>
            <w:hideMark/>
          </w:tcPr>
          <w:p w14:paraId="7A5C58D0" w14:textId="77777777" w:rsidR="00302A0B" w:rsidRPr="00302A0B" w:rsidRDefault="00302A0B" w:rsidP="00F80434">
            <w:pPr>
              <w:spacing w:after="0"/>
            </w:pPr>
            <w:r>
              <w:t> </w:t>
            </w:r>
          </w:p>
        </w:tc>
        <w:tc>
          <w:tcPr>
            <w:tcW w:w="992" w:type="dxa"/>
            <w:hideMark/>
          </w:tcPr>
          <w:p w14:paraId="43C82FD4" w14:textId="77777777" w:rsidR="00302A0B" w:rsidRPr="00302A0B" w:rsidRDefault="00302A0B" w:rsidP="00F80434">
            <w:pPr>
              <w:spacing w:after="0"/>
            </w:pPr>
            <w:r>
              <w:t> </w:t>
            </w:r>
          </w:p>
        </w:tc>
        <w:tc>
          <w:tcPr>
            <w:tcW w:w="4678" w:type="dxa"/>
            <w:hideMark/>
          </w:tcPr>
          <w:p w14:paraId="71DFB30D" w14:textId="77777777" w:rsidR="00302A0B" w:rsidRPr="00302A0B" w:rsidRDefault="00302A0B" w:rsidP="00F80434">
            <w:pPr>
              <w:spacing w:after="0"/>
            </w:pPr>
            <w:r>
              <w:t> </w:t>
            </w:r>
          </w:p>
        </w:tc>
        <w:tc>
          <w:tcPr>
            <w:tcW w:w="789" w:type="dxa"/>
            <w:noWrap/>
            <w:hideMark/>
          </w:tcPr>
          <w:p w14:paraId="2DE4EE2A" w14:textId="77777777" w:rsidR="00302A0B" w:rsidRPr="00302A0B" w:rsidRDefault="00302A0B" w:rsidP="00F80434">
            <w:pPr>
              <w:spacing w:after="0"/>
            </w:pPr>
            <w:r>
              <w:t>11320</w:t>
            </w:r>
          </w:p>
        </w:tc>
        <w:tc>
          <w:tcPr>
            <w:tcW w:w="1767" w:type="dxa"/>
            <w:hideMark/>
          </w:tcPr>
          <w:p w14:paraId="42917F39" w14:textId="77777777" w:rsidR="00302A0B" w:rsidRPr="00302A0B" w:rsidRDefault="00302A0B" w:rsidP="00F80434">
            <w:pPr>
              <w:spacing w:after="0"/>
            </w:pPr>
            <w:r>
              <w:t>Hostel</w:t>
            </w:r>
          </w:p>
        </w:tc>
      </w:tr>
      <w:tr w:rsidR="00302A0B" w:rsidRPr="00302A0B" w14:paraId="39775623" w14:textId="77777777" w:rsidTr="00F80434">
        <w:trPr>
          <w:cantSplit/>
        </w:trPr>
        <w:tc>
          <w:tcPr>
            <w:tcW w:w="1980" w:type="dxa"/>
            <w:hideMark/>
          </w:tcPr>
          <w:p w14:paraId="0FFDE92E" w14:textId="77777777" w:rsidR="00302A0B" w:rsidRPr="00302A0B" w:rsidRDefault="00302A0B" w:rsidP="00F80434">
            <w:pPr>
              <w:spacing w:after="0"/>
            </w:pPr>
            <w:r>
              <w:t> </w:t>
            </w:r>
          </w:p>
        </w:tc>
        <w:tc>
          <w:tcPr>
            <w:tcW w:w="992" w:type="dxa"/>
            <w:hideMark/>
          </w:tcPr>
          <w:p w14:paraId="1AE73FA9" w14:textId="77777777" w:rsidR="00302A0B" w:rsidRPr="00302A0B" w:rsidRDefault="00302A0B" w:rsidP="00F80434">
            <w:pPr>
              <w:spacing w:after="0"/>
            </w:pPr>
            <w:r>
              <w:t> </w:t>
            </w:r>
          </w:p>
        </w:tc>
        <w:tc>
          <w:tcPr>
            <w:tcW w:w="4678" w:type="dxa"/>
            <w:hideMark/>
          </w:tcPr>
          <w:p w14:paraId="348207D8" w14:textId="77777777" w:rsidR="00302A0B" w:rsidRPr="00302A0B" w:rsidRDefault="00302A0B" w:rsidP="00F80434">
            <w:pPr>
              <w:spacing w:after="0"/>
            </w:pPr>
            <w:r>
              <w:t> </w:t>
            </w:r>
          </w:p>
        </w:tc>
        <w:tc>
          <w:tcPr>
            <w:tcW w:w="789" w:type="dxa"/>
            <w:noWrap/>
            <w:hideMark/>
          </w:tcPr>
          <w:p w14:paraId="7B73ADF3" w14:textId="77777777" w:rsidR="00302A0B" w:rsidRPr="00302A0B" w:rsidRDefault="00302A0B" w:rsidP="00F80434">
            <w:pPr>
              <w:spacing w:after="0"/>
            </w:pPr>
            <w:r>
              <w:t>OTH</w:t>
            </w:r>
          </w:p>
        </w:tc>
        <w:tc>
          <w:tcPr>
            <w:tcW w:w="1767" w:type="dxa"/>
            <w:hideMark/>
          </w:tcPr>
          <w:p w14:paraId="1FE5443B" w14:textId="77777777" w:rsidR="00302A0B" w:rsidRPr="00302A0B" w:rsidRDefault="00302A0B" w:rsidP="00F80434">
            <w:pPr>
              <w:spacing w:after="0"/>
            </w:pPr>
            <w:r>
              <w:t>Other</w:t>
            </w:r>
          </w:p>
        </w:tc>
      </w:tr>
      <w:tr w:rsidR="00302A0B" w:rsidRPr="00302A0B" w14:paraId="11C32CE2" w14:textId="77777777" w:rsidTr="00F80434">
        <w:trPr>
          <w:cantSplit/>
        </w:trPr>
        <w:tc>
          <w:tcPr>
            <w:tcW w:w="1980" w:type="dxa"/>
            <w:hideMark/>
          </w:tcPr>
          <w:p w14:paraId="32305A3A" w14:textId="77777777" w:rsidR="00302A0B" w:rsidRPr="00302A0B" w:rsidRDefault="00302A0B" w:rsidP="00F80434">
            <w:pPr>
              <w:spacing w:after="0"/>
            </w:pPr>
            <w:r>
              <w:t>YD4=OTH</w:t>
            </w:r>
          </w:p>
        </w:tc>
        <w:tc>
          <w:tcPr>
            <w:tcW w:w="992" w:type="dxa"/>
            <w:hideMark/>
          </w:tcPr>
          <w:p w14:paraId="040230ED" w14:textId="77777777" w:rsidR="00302A0B" w:rsidRPr="00302A0B" w:rsidRDefault="00302A0B" w:rsidP="00F80434">
            <w:pPr>
              <w:spacing w:after="0"/>
            </w:pPr>
            <w:r>
              <w:t>YD4M</w:t>
            </w:r>
          </w:p>
        </w:tc>
        <w:tc>
          <w:tcPr>
            <w:tcW w:w="4678" w:type="dxa"/>
            <w:hideMark/>
          </w:tcPr>
          <w:p w14:paraId="631B9D02" w14:textId="77777777" w:rsidR="00302A0B" w:rsidRPr="00302A0B" w:rsidRDefault="00302A0B" w:rsidP="00F80434">
            <w:pPr>
              <w:spacing w:after="0"/>
              <w:rPr>
                <w:b/>
                <w:bCs/>
              </w:rPr>
            </w:pPr>
            <w:r>
              <w:rPr>
                <w:b/>
              </w:rPr>
              <w:t>Please specify.</w:t>
            </w:r>
          </w:p>
        </w:tc>
        <w:tc>
          <w:tcPr>
            <w:tcW w:w="789" w:type="dxa"/>
            <w:noWrap/>
            <w:hideMark/>
          </w:tcPr>
          <w:p w14:paraId="3563364F" w14:textId="77777777" w:rsidR="00302A0B" w:rsidRPr="00302A0B" w:rsidRDefault="00302A0B" w:rsidP="00F80434">
            <w:pPr>
              <w:spacing w:after="0"/>
            </w:pPr>
            <w:r>
              <w:t> </w:t>
            </w:r>
          </w:p>
        </w:tc>
        <w:tc>
          <w:tcPr>
            <w:tcW w:w="1767" w:type="dxa"/>
            <w:hideMark/>
          </w:tcPr>
          <w:p w14:paraId="3A2753B5" w14:textId="77777777" w:rsidR="00302A0B" w:rsidRPr="00302A0B" w:rsidRDefault="00302A0B" w:rsidP="00F80434">
            <w:pPr>
              <w:spacing w:after="0"/>
            </w:pPr>
            <w:r>
              <w:t> </w:t>
            </w:r>
          </w:p>
        </w:tc>
      </w:tr>
      <w:tr w:rsidR="00302A0B" w:rsidRPr="00302A0B" w14:paraId="5A9FD06C" w14:textId="77777777" w:rsidTr="00F80434">
        <w:trPr>
          <w:cantSplit/>
        </w:trPr>
        <w:tc>
          <w:tcPr>
            <w:tcW w:w="1980" w:type="dxa"/>
            <w:hideMark/>
          </w:tcPr>
          <w:p w14:paraId="079DA3AF" w14:textId="77777777" w:rsidR="00302A0B" w:rsidRPr="00302A0B" w:rsidRDefault="00302A0B" w:rsidP="00F80434">
            <w:pPr>
              <w:spacing w:after="0"/>
            </w:pPr>
            <w:r>
              <w:t>always</w:t>
            </w:r>
          </w:p>
        </w:tc>
        <w:tc>
          <w:tcPr>
            <w:tcW w:w="992" w:type="dxa"/>
            <w:hideMark/>
          </w:tcPr>
          <w:p w14:paraId="459D3249" w14:textId="77777777" w:rsidR="00302A0B" w:rsidRPr="00302A0B" w:rsidRDefault="00302A0B" w:rsidP="00F80434">
            <w:pPr>
              <w:spacing w:after="0"/>
            </w:pPr>
            <w:r>
              <w:t>YD5</w:t>
            </w:r>
          </w:p>
        </w:tc>
        <w:tc>
          <w:tcPr>
            <w:tcW w:w="4678" w:type="dxa"/>
            <w:hideMark/>
          </w:tcPr>
          <w:p w14:paraId="3A9EFFD3" w14:textId="77777777" w:rsidR="00302A0B" w:rsidRPr="00302A0B" w:rsidRDefault="00302A0B" w:rsidP="00F80434">
            <w:pPr>
              <w:spacing w:after="0"/>
            </w:pPr>
            <w:r>
              <w:rPr>
                <w:b/>
              </w:rPr>
              <w:t xml:space="preserve">When was it built? </w:t>
            </w:r>
            <w:r>
              <w:br/>
            </w:r>
            <w:r>
              <w:rPr>
                <w:i/>
              </w:rPr>
              <w:t>If you don’t know exactly, give an estimate.</w:t>
            </w:r>
          </w:p>
        </w:tc>
        <w:tc>
          <w:tcPr>
            <w:tcW w:w="789" w:type="dxa"/>
            <w:noWrap/>
            <w:hideMark/>
          </w:tcPr>
          <w:p w14:paraId="00C90B50" w14:textId="77777777" w:rsidR="00302A0B" w:rsidRPr="00302A0B" w:rsidRDefault="00302A0B" w:rsidP="00F80434">
            <w:pPr>
              <w:spacing w:after="0"/>
            </w:pPr>
            <w:r>
              <w:t> </w:t>
            </w:r>
          </w:p>
        </w:tc>
        <w:tc>
          <w:tcPr>
            <w:tcW w:w="1767" w:type="dxa"/>
            <w:hideMark/>
          </w:tcPr>
          <w:p w14:paraId="3BC39E61" w14:textId="77777777" w:rsidR="00302A0B" w:rsidRPr="00302A0B" w:rsidRDefault="00302A0B" w:rsidP="00F80434">
            <w:pPr>
              <w:spacing w:after="0"/>
            </w:pPr>
            <w:r>
              <w:t> </w:t>
            </w:r>
          </w:p>
        </w:tc>
      </w:tr>
      <w:tr w:rsidR="00302A0B" w:rsidRPr="00302A0B" w14:paraId="23417719" w14:textId="77777777" w:rsidTr="00F80434">
        <w:trPr>
          <w:cantSplit/>
        </w:trPr>
        <w:tc>
          <w:tcPr>
            <w:tcW w:w="1980" w:type="dxa"/>
            <w:hideMark/>
          </w:tcPr>
          <w:p w14:paraId="400B94BA" w14:textId="77777777" w:rsidR="00302A0B" w:rsidRPr="00302A0B" w:rsidRDefault="00302A0B" w:rsidP="00F80434">
            <w:pPr>
              <w:spacing w:after="0"/>
            </w:pPr>
            <w:r>
              <w:t>always</w:t>
            </w:r>
          </w:p>
        </w:tc>
        <w:tc>
          <w:tcPr>
            <w:tcW w:w="992" w:type="dxa"/>
            <w:hideMark/>
          </w:tcPr>
          <w:p w14:paraId="17558714" w14:textId="77777777" w:rsidR="00302A0B" w:rsidRPr="00302A0B" w:rsidRDefault="00302A0B" w:rsidP="00F80434">
            <w:pPr>
              <w:spacing w:after="0"/>
            </w:pPr>
            <w:r>
              <w:t>YD6</w:t>
            </w:r>
          </w:p>
        </w:tc>
        <w:tc>
          <w:tcPr>
            <w:tcW w:w="4678" w:type="dxa"/>
            <w:hideMark/>
          </w:tcPr>
          <w:p w14:paraId="472BC622" w14:textId="77777777" w:rsidR="00302A0B" w:rsidRPr="00302A0B" w:rsidRDefault="00302A0B" w:rsidP="00F80434">
            <w:pPr>
              <w:spacing w:after="0"/>
            </w:pPr>
            <w:r>
              <w:rPr>
                <w:b/>
              </w:rPr>
              <w:t xml:space="preserve">How many rooms belong to your household? </w:t>
            </w:r>
            <w:r>
              <w:br/>
            </w:r>
            <w:r>
              <w:rPr>
                <w:i/>
              </w:rPr>
              <w:t xml:space="preserve">If several households live in one dwelling and a room is jointly used by the households, divide the room in parts and provide the number of rooms belonging to your household as a fraction. </w:t>
            </w:r>
            <w:r>
              <w:rPr>
                <w:i/>
                <w:iCs/>
              </w:rPr>
              <w:t>E.g. if a household has a bedroom and half of the living room, the number of rooms is 1.5.</w:t>
            </w:r>
            <w:r>
              <w:br/>
            </w:r>
            <w:r>
              <w:rPr>
                <w:i/>
              </w:rPr>
              <w:t>Do not include kitchen, bathroom, etc. rooms in the number of rooms.</w:t>
            </w:r>
          </w:p>
        </w:tc>
        <w:tc>
          <w:tcPr>
            <w:tcW w:w="789" w:type="dxa"/>
            <w:noWrap/>
            <w:hideMark/>
          </w:tcPr>
          <w:p w14:paraId="755CE535" w14:textId="77777777" w:rsidR="00302A0B" w:rsidRPr="00302A0B" w:rsidRDefault="00302A0B" w:rsidP="00F80434">
            <w:pPr>
              <w:spacing w:after="0"/>
            </w:pPr>
            <w:r>
              <w:t> </w:t>
            </w:r>
          </w:p>
        </w:tc>
        <w:tc>
          <w:tcPr>
            <w:tcW w:w="1767" w:type="dxa"/>
            <w:hideMark/>
          </w:tcPr>
          <w:p w14:paraId="07D220D0" w14:textId="77777777" w:rsidR="00302A0B" w:rsidRPr="00302A0B" w:rsidRDefault="00302A0B" w:rsidP="00F80434">
            <w:pPr>
              <w:spacing w:after="0"/>
            </w:pPr>
            <w:r>
              <w:t> </w:t>
            </w:r>
          </w:p>
        </w:tc>
      </w:tr>
      <w:tr w:rsidR="00302A0B" w:rsidRPr="00302A0B" w14:paraId="560B0B50" w14:textId="77777777" w:rsidTr="00F80434">
        <w:trPr>
          <w:cantSplit/>
        </w:trPr>
        <w:tc>
          <w:tcPr>
            <w:tcW w:w="1980" w:type="dxa"/>
            <w:noWrap/>
            <w:hideMark/>
          </w:tcPr>
          <w:p w14:paraId="2182C204" w14:textId="77777777" w:rsidR="00302A0B" w:rsidRPr="00302A0B" w:rsidRDefault="00302A0B" w:rsidP="00F80434">
            <w:pPr>
              <w:spacing w:after="0"/>
            </w:pPr>
            <w:r>
              <w:t>always</w:t>
            </w:r>
          </w:p>
        </w:tc>
        <w:tc>
          <w:tcPr>
            <w:tcW w:w="992" w:type="dxa"/>
            <w:noWrap/>
            <w:hideMark/>
          </w:tcPr>
          <w:p w14:paraId="3059D551" w14:textId="77777777" w:rsidR="00302A0B" w:rsidRPr="00302A0B" w:rsidRDefault="00302A0B" w:rsidP="00F80434">
            <w:pPr>
              <w:spacing w:after="0"/>
            </w:pPr>
            <w:r>
              <w:t>YD6C</w:t>
            </w:r>
          </w:p>
        </w:tc>
        <w:tc>
          <w:tcPr>
            <w:tcW w:w="4678" w:type="dxa"/>
            <w:hideMark/>
          </w:tcPr>
          <w:p w14:paraId="0159514E" w14:textId="77777777" w:rsidR="00302A0B" w:rsidRPr="00302A0B" w:rsidRDefault="00302A0B" w:rsidP="00F80434">
            <w:pPr>
              <w:spacing w:after="0"/>
              <w:rPr>
                <w:b/>
                <w:bCs/>
              </w:rPr>
            </w:pPr>
            <w:r>
              <w:rPr>
                <w:b/>
              </w:rPr>
              <w:t>What kind of kitchen does your dwelling have?</w:t>
            </w:r>
          </w:p>
        </w:tc>
        <w:tc>
          <w:tcPr>
            <w:tcW w:w="789" w:type="dxa"/>
            <w:noWrap/>
            <w:hideMark/>
          </w:tcPr>
          <w:p w14:paraId="5A90DEBF" w14:textId="77777777" w:rsidR="00302A0B" w:rsidRPr="00302A0B" w:rsidRDefault="00302A0B" w:rsidP="00F80434">
            <w:pPr>
              <w:spacing w:after="0"/>
            </w:pPr>
            <w:r>
              <w:t>114</w:t>
            </w:r>
          </w:p>
        </w:tc>
        <w:tc>
          <w:tcPr>
            <w:tcW w:w="1767" w:type="dxa"/>
            <w:hideMark/>
          </w:tcPr>
          <w:p w14:paraId="02BE352F" w14:textId="77777777" w:rsidR="00302A0B" w:rsidRPr="00302A0B" w:rsidRDefault="00302A0B" w:rsidP="00F80434">
            <w:pPr>
              <w:spacing w:after="0"/>
            </w:pPr>
            <w:r>
              <w:t>Open kitchen</w:t>
            </w:r>
          </w:p>
        </w:tc>
      </w:tr>
      <w:tr w:rsidR="00302A0B" w:rsidRPr="00302A0B" w14:paraId="309F99B3" w14:textId="77777777" w:rsidTr="00F80434">
        <w:trPr>
          <w:cantSplit/>
        </w:trPr>
        <w:tc>
          <w:tcPr>
            <w:tcW w:w="1980" w:type="dxa"/>
            <w:noWrap/>
            <w:hideMark/>
          </w:tcPr>
          <w:p w14:paraId="00BDE199" w14:textId="77777777" w:rsidR="00302A0B" w:rsidRPr="00302A0B" w:rsidRDefault="00302A0B" w:rsidP="00F80434">
            <w:pPr>
              <w:spacing w:after="0"/>
            </w:pPr>
            <w:r>
              <w:t> </w:t>
            </w:r>
          </w:p>
        </w:tc>
        <w:tc>
          <w:tcPr>
            <w:tcW w:w="992" w:type="dxa"/>
            <w:hideMark/>
          </w:tcPr>
          <w:p w14:paraId="0F84536C" w14:textId="77777777" w:rsidR="00302A0B" w:rsidRPr="00302A0B" w:rsidRDefault="00302A0B" w:rsidP="00F80434">
            <w:pPr>
              <w:spacing w:after="0"/>
            </w:pPr>
            <w:r>
              <w:t> </w:t>
            </w:r>
          </w:p>
        </w:tc>
        <w:tc>
          <w:tcPr>
            <w:tcW w:w="4678" w:type="dxa"/>
            <w:hideMark/>
          </w:tcPr>
          <w:p w14:paraId="6281097C" w14:textId="77777777" w:rsidR="00302A0B" w:rsidRPr="00302A0B" w:rsidRDefault="00302A0B" w:rsidP="00F80434">
            <w:pPr>
              <w:spacing w:after="0"/>
            </w:pPr>
            <w:r>
              <w:t> </w:t>
            </w:r>
          </w:p>
        </w:tc>
        <w:tc>
          <w:tcPr>
            <w:tcW w:w="789" w:type="dxa"/>
            <w:noWrap/>
            <w:hideMark/>
          </w:tcPr>
          <w:p w14:paraId="0B55C8AF" w14:textId="77777777" w:rsidR="00302A0B" w:rsidRPr="00302A0B" w:rsidRDefault="00302A0B" w:rsidP="00F80434">
            <w:pPr>
              <w:spacing w:after="0"/>
            </w:pPr>
            <w:r>
              <w:t>115</w:t>
            </w:r>
          </w:p>
        </w:tc>
        <w:tc>
          <w:tcPr>
            <w:tcW w:w="1767" w:type="dxa"/>
            <w:hideMark/>
          </w:tcPr>
          <w:p w14:paraId="75008949" w14:textId="77777777" w:rsidR="00302A0B" w:rsidRPr="00302A0B" w:rsidRDefault="00302A0B" w:rsidP="00F80434">
            <w:pPr>
              <w:spacing w:after="0"/>
            </w:pPr>
            <w:r>
              <w:t>Separate kitchen of at least 4 m2</w:t>
            </w:r>
          </w:p>
        </w:tc>
      </w:tr>
      <w:tr w:rsidR="00302A0B" w:rsidRPr="00302A0B" w14:paraId="7C44A073" w14:textId="77777777" w:rsidTr="00F80434">
        <w:trPr>
          <w:cantSplit/>
        </w:trPr>
        <w:tc>
          <w:tcPr>
            <w:tcW w:w="1980" w:type="dxa"/>
            <w:noWrap/>
            <w:hideMark/>
          </w:tcPr>
          <w:p w14:paraId="75D83C52" w14:textId="77777777" w:rsidR="00302A0B" w:rsidRPr="00302A0B" w:rsidRDefault="00302A0B" w:rsidP="00F80434">
            <w:pPr>
              <w:spacing w:after="0"/>
            </w:pPr>
            <w:r>
              <w:t> </w:t>
            </w:r>
          </w:p>
        </w:tc>
        <w:tc>
          <w:tcPr>
            <w:tcW w:w="992" w:type="dxa"/>
            <w:hideMark/>
          </w:tcPr>
          <w:p w14:paraId="038EFCE5" w14:textId="77777777" w:rsidR="00302A0B" w:rsidRPr="00302A0B" w:rsidRDefault="00302A0B" w:rsidP="00F80434">
            <w:pPr>
              <w:spacing w:after="0"/>
            </w:pPr>
            <w:r>
              <w:t> </w:t>
            </w:r>
          </w:p>
        </w:tc>
        <w:tc>
          <w:tcPr>
            <w:tcW w:w="4678" w:type="dxa"/>
            <w:hideMark/>
          </w:tcPr>
          <w:p w14:paraId="1F888E46" w14:textId="77777777" w:rsidR="00302A0B" w:rsidRPr="00302A0B" w:rsidRDefault="00302A0B" w:rsidP="00F80434">
            <w:pPr>
              <w:spacing w:after="0"/>
            </w:pPr>
            <w:r>
              <w:t> </w:t>
            </w:r>
          </w:p>
        </w:tc>
        <w:tc>
          <w:tcPr>
            <w:tcW w:w="789" w:type="dxa"/>
            <w:noWrap/>
            <w:hideMark/>
          </w:tcPr>
          <w:p w14:paraId="54C6C5EE" w14:textId="77777777" w:rsidR="00302A0B" w:rsidRPr="00302A0B" w:rsidRDefault="00302A0B" w:rsidP="00F80434">
            <w:pPr>
              <w:spacing w:after="0"/>
            </w:pPr>
            <w:r>
              <w:t>116</w:t>
            </w:r>
          </w:p>
        </w:tc>
        <w:tc>
          <w:tcPr>
            <w:tcW w:w="1767" w:type="dxa"/>
            <w:hideMark/>
          </w:tcPr>
          <w:p w14:paraId="68A425A2" w14:textId="77777777" w:rsidR="00302A0B" w:rsidRPr="00302A0B" w:rsidRDefault="00302A0B" w:rsidP="00F80434">
            <w:pPr>
              <w:spacing w:after="0"/>
            </w:pPr>
            <w:r>
              <w:t>Separate kitchen of less than 4 m2</w:t>
            </w:r>
          </w:p>
        </w:tc>
      </w:tr>
      <w:tr w:rsidR="00302A0B" w:rsidRPr="00302A0B" w14:paraId="02BF1889" w14:textId="77777777" w:rsidTr="00F80434">
        <w:trPr>
          <w:cantSplit/>
        </w:trPr>
        <w:tc>
          <w:tcPr>
            <w:tcW w:w="1980" w:type="dxa"/>
            <w:noWrap/>
            <w:hideMark/>
          </w:tcPr>
          <w:p w14:paraId="6FCC4B7E" w14:textId="77777777" w:rsidR="00302A0B" w:rsidRPr="00302A0B" w:rsidRDefault="00302A0B" w:rsidP="00F80434">
            <w:pPr>
              <w:spacing w:after="0"/>
            </w:pPr>
            <w:r>
              <w:t> </w:t>
            </w:r>
          </w:p>
        </w:tc>
        <w:tc>
          <w:tcPr>
            <w:tcW w:w="992" w:type="dxa"/>
            <w:hideMark/>
          </w:tcPr>
          <w:p w14:paraId="0B791A63" w14:textId="77777777" w:rsidR="00302A0B" w:rsidRPr="00302A0B" w:rsidRDefault="00302A0B" w:rsidP="00F80434">
            <w:pPr>
              <w:spacing w:after="0"/>
            </w:pPr>
            <w:r>
              <w:t> </w:t>
            </w:r>
          </w:p>
        </w:tc>
        <w:tc>
          <w:tcPr>
            <w:tcW w:w="4678" w:type="dxa"/>
            <w:hideMark/>
          </w:tcPr>
          <w:p w14:paraId="3FF5F3F3" w14:textId="77777777" w:rsidR="00302A0B" w:rsidRPr="00302A0B" w:rsidRDefault="00302A0B" w:rsidP="00F80434">
            <w:pPr>
              <w:spacing w:after="0"/>
            </w:pPr>
            <w:r>
              <w:t> </w:t>
            </w:r>
          </w:p>
        </w:tc>
        <w:tc>
          <w:tcPr>
            <w:tcW w:w="789" w:type="dxa"/>
            <w:noWrap/>
            <w:hideMark/>
          </w:tcPr>
          <w:p w14:paraId="599C7CA7" w14:textId="77777777" w:rsidR="00302A0B" w:rsidRPr="00302A0B" w:rsidRDefault="00302A0B" w:rsidP="00F80434">
            <w:pPr>
              <w:spacing w:after="0"/>
            </w:pPr>
            <w:r>
              <w:t>117</w:t>
            </w:r>
          </w:p>
        </w:tc>
        <w:tc>
          <w:tcPr>
            <w:tcW w:w="1767" w:type="dxa"/>
            <w:hideMark/>
          </w:tcPr>
          <w:p w14:paraId="63670887" w14:textId="77777777" w:rsidR="00302A0B" w:rsidRPr="00302A0B" w:rsidRDefault="00302A0B" w:rsidP="00F80434">
            <w:pPr>
              <w:spacing w:after="0"/>
            </w:pPr>
            <w:r>
              <w:t>There is no kitchen</w:t>
            </w:r>
          </w:p>
        </w:tc>
      </w:tr>
      <w:tr w:rsidR="00302A0B" w:rsidRPr="00302A0B" w14:paraId="7814D1C2" w14:textId="77777777" w:rsidTr="00F80434">
        <w:trPr>
          <w:cantSplit/>
        </w:trPr>
        <w:tc>
          <w:tcPr>
            <w:tcW w:w="1980" w:type="dxa"/>
            <w:hideMark/>
          </w:tcPr>
          <w:p w14:paraId="781CEC0D" w14:textId="77777777" w:rsidR="00302A0B" w:rsidRPr="00302A0B" w:rsidRDefault="00302A0B" w:rsidP="00F80434">
            <w:pPr>
              <w:spacing w:after="0"/>
            </w:pPr>
            <w:r>
              <w:lastRenderedPageBreak/>
              <w:t>YD6C=115</w:t>
            </w:r>
          </w:p>
        </w:tc>
        <w:tc>
          <w:tcPr>
            <w:tcW w:w="992" w:type="dxa"/>
            <w:hideMark/>
          </w:tcPr>
          <w:p w14:paraId="089895FB" w14:textId="77777777" w:rsidR="00302A0B" w:rsidRPr="00302A0B" w:rsidRDefault="00302A0B" w:rsidP="00F80434">
            <w:pPr>
              <w:spacing w:after="0"/>
            </w:pPr>
            <w:r>
              <w:t>YD6A</w:t>
            </w:r>
          </w:p>
        </w:tc>
        <w:tc>
          <w:tcPr>
            <w:tcW w:w="4678" w:type="dxa"/>
            <w:hideMark/>
          </w:tcPr>
          <w:p w14:paraId="60BE6DE9" w14:textId="77777777" w:rsidR="00302A0B" w:rsidRPr="00302A0B" w:rsidRDefault="00302A0B" w:rsidP="00F80434">
            <w:pPr>
              <w:spacing w:after="0"/>
              <w:rPr>
                <w:b/>
                <w:bCs/>
              </w:rPr>
            </w:pPr>
            <w:r>
              <w:rPr>
                <w:b/>
              </w:rPr>
              <w:t>Besides cooking, do you also eat in the kitchen?</w:t>
            </w:r>
          </w:p>
        </w:tc>
        <w:tc>
          <w:tcPr>
            <w:tcW w:w="789" w:type="dxa"/>
            <w:noWrap/>
            <w:hideMark/>
          </w:tcPr>
          <w:p w14:paraId="048B7889" w14:textId="77777777" w:rsidR="00302A0B" w:rsidRPr="00302A0B" w:rsidRDefault="00302A0B" w:rsidP="00F80434">
            <w:pPr>
              <w:spacing w:after="0"/>
            </w:pPr>
            <w:r>
              <w:t>1</w:t>
            </w:r>
          </w:p>
        </w:tc>
        <w:tc>
          <w:tcPr>
            <w:tcW w:w="1767" w:type="dxa"/>
            <w:hideMark/>
          </w:tcPr>
          <w:p w14:paraId="759BE107" w14:textId="77777777" w:rsidR="00302A0B" w:rsidRPr="00302A0B" w:rsidRDefault="00302A0B" w:rsidP="00F80434">
            <w:pPr>
              <w:spacing w:after="0"/>
            </w:pPr>
            <w:r>
              <w:t>Yes</w:t>
            </w:r>
          </w:p>
        </w:tc>
      </w:tr>
      <w:tr w:rsidR="00302A0B" w:rsidRPr="00302A0B" w14:paraId="571A999B" w14:textId="77777777" w:rsidTr="00F80434">
        <w:trPr>
          <w:cantSplit/>
        </w:trPr>
        <w:tc>
          <w:tcPr>
            <w:tcW w:w="1980" w:type="dxa"/>
            <w:hideMark/>
          </w:tcPr>
          <w:p w14:paraId="51C0085F" w14:textId="77777777" w:rsidR="00302A0B" w:rsidRPr="00302A0B" w:rsidRDefault="00302A0B" w:rsidP="00F80434">
            <w:pPr>
              <w:spacing w:after="0"/>
            </w:pPr>
            <w:r>
              <w:t> </w:t>
            </w:r>
          </w:p>
        </w:tc>
        <w:tc>
          <w:tcPr>
            <w:tcW w:w="992" w:type="dxa"/>
            <w:hideMark/>
          </w:tcPr>
          <w:p w14:paraId="4F0DF8F5" w14:textId="77777777" w:rsidR="00302A0B" w:rsidRPr="00302A0B" w:rsidRDefault="00302A0B" w:rsidP="00F80434">
            <w:pPr>
              <w:spacing w:after="0"/>
            </w:pPr>
            <w:r>
              <w:t> </w:t>
            </w:r>
          </w:p>
        </w:tc>
        <w:tc>
          <w:tcPr>
            <w:tcW w:w="4678" w:type="dxa"/>
            <w:hideMark/>
          </w:tcPr>
          <w:p w14:paraId="66149DAD" w14:textId="77777777" w:rsidR="00302A0B" w:rsidRPr="00302A0B" w:rsidRDefault="00302A0B" w:rsidP="00F80434">
            <w:pPr>
              <w:spacing w:after="0"/>
            </w:pPr>
            <w:r>
              <w:t> </w:t>
            </w:r>
          </w:p>
        </w:tc>
        <w:tc>
          <w:tcPr>
            <w:tcW w:w="789" w:type="dxa"/>
            <w:noWrap/>
            <w:hideMark/>
          </w:tcPr>
          <w:p w14:paraId="3FF1EB69" w14:textId="77777777" w:rsidR="00302A0B" w:rsidRPr="00302A0B" w:rsidRDefault="00302A0B" w:rsidP="00F80434">
            <w:pPr>
              <w:spacing w:after="0"/>
            </w:pPr>
            <w:r>
              <w:t>2</w:t>
            </w:r>
          </w:p>
        </w:tc>
        <w:tc>
          <w:tcPr>
            <w:tcW w:w="1767" w:type="dxa"/>
            <w:hideMark/>
          </w:tcPr>
          <w:p w14:paraId="3EE0F4C2" w14:textId="77777777" w:rsidR="00302A0B" w:rsidRPr="00302A0B" w:rsidRDefault="00302A0B" w:rsidP="00F80434">
            <w:pPr>
              <w:spacing w:after="0"/>
            </w:pPr>
            <w:r>
              <w:t>No</w:t>
            </w:r>
          </w:p>
        </w:tc>
      </w:tr>
      <w:tr w:rsidR="00302A0B" w:rsidRPr="00302A0B" w14:paraId="6A417BAE" w14:textId="77777777" w:rsidTr="00F80434">
        <w:trPr>
          <w:cantSplit/>
        </w:trPr>
        <w:tc>
          <w:tcPr>
            <w:tcW w:w="1980" w:type="dxa"/>
            <w:hideMark/>
          </w:tcPr>
          <w:p w14:paraId="3283B510" w14:textId="77777777" w:rsidR="00302A0B" w:rsidRPr="00302A0B" w:rsidRDefault="00302A0B" w:rsidP="00F80434">
            <w:pPr>
              <w:spacing w:after="0"/>
            </w:pPr>
            <w:r>
              <w:t>always</w:t>
            </w:r>
          </w:p>
        </w:tc>
        <w:tc>
          <w:tcPr>
            <w:tcW w:w="992" w:type="dxa"/>
            <w:hideMark/>
          </w:tcPr>
          <w:p w14:paraId="01C5F3EB" w14:textId="77777777" w:rsidR="00302A0B" w:rsidRPr="00302A0B" w:rsidRDefault="00302A0B" w:rsidP="00F80434">
            <w:pPr>
              <w:spacing w:after="0"/>
            </w:pPr>
            <w:r>
              <w:t>YD7</w:t>
            </w:r>
          </w:p>
        </w:tc>
        <w:tc>
          <w:tcPr>
            <w:tcW w:w="4678" w:type="dxa"/>
            <w:hideMark/>
          </w:tcPr>
          <w:p w14:paraId="222B2E54" w14:textId="77777777" w:rsidR="00302A0B" w:rsidRPr="00302A0B" w:rsidRDefault="00302A0B" w:rsidP="00F80434">
            <w:pPr>
              <w:spacing w:after="0"/>
            </w:pPr>
            <w:r>
              <w:rPr>
                <w:b/>
              </w:rPr>
              <w:t xml:space="preserve">How big is the living area used by your household in square metres? </w:t>
            </w:r>
            <w:r>
              <w:br/>
            </w:r>
            <w:r>
              <w:rPr>
                <w:i/>
                <w:iCs/>
              </w:rPr>
              <w:t>Add up the area of the dwelling’s rooms, kitchen and internal utility rooms.</w:t>
            </w:r>
            <w:r>
              <w:rPr>
                <w:i/>
              </w:rPr>
              <w:t xml:space="preserve"> If several households live in one dwelling and a room is jointly used by the households, only a part of this room is included in the area used by the household.</w:t>
            </w:r>
          </w:p>
        </w:tc>
        <w:tc>
          <w:tcPr>
            <w:tcW w:w="789" w:type="dxa"/>
            <w:noWrap/>
            <w:hideMark/>
          </w:tcPr>
          <w:p w14:paraId="6D9D0995" w14:textId="77777777" w:rsidR="00302A0B" w:rsidRPr="00302A0B" w:rsidRDefault="00302A0B" w:rsidP="00F80434">
            <w:pPr>
              <w:spacing w:after="0"/>
            </w:pPr>
            <w:r>
              <w:t> </w:t>
            </w:r>
          </w:p>
        </w:tc>
        <w:tc>
          <w:tcPr>
            <w:tcW w:w="1767" w:type="dxa"/>
            <w:hideMark/>
          </w:tcPr>
          <w:p w14:paraId="3C858B65" w14:textId="77777777" w:rsidR="00302A0B" w:rsidRPr="00302A0B" w:rsidRDefault="00302A0B" w:rsidP="00F80434">
            <w:pPr>
              <w:spacing w:after="0"/>
            </w:pPr>
            <w:r>
              <w:t> </w:t>
            </w:r>
          </w:p>
        </w:tc>
      </w:tr>
      <w:tr w:rsidR="00302A0B" w:rsidRPr="00302A0B" w14:paraId="47B4690A" w14:textId="77777777" w:rsidTr="00F80434">
        <w:trPr>
          <w:cantSplit/>
        </w:trPr>
        <w:tc>
          <w:tcPr>
            <w:tcW w:w="1980" w:type="dxa"/>
            <w:hideMark/>
          </w:tcPr>
          <w:p w14:paraId="6D32A1D1" w14:textId="77777777" w:rsidR="00302A0B" w:rsidRPr="00302A0B" w:rsidRDefault="00302A0B" w:rsidP="00F80434">
            <w:pPr>
              <w:spacing w:after="0"/>
            </w:pPr>
            <w:r>
              <w:t>always</w:t>
            </w:r>
          </w:p>
        </w:tc>
        <w:tc>
          <w:tcPr>
            <w:tcW w:w="992" w:type="dxa"/>
            <w:hideMark/>
          </w:tcPr>
          <w:p w14:paraId="4A76C670" w14:textId="77777777" w:rsidR="00302A0B" w:rsidRPr="00302A0B" w:rsidRDefault="00302A0B" w:rsidP="00F80434">
            <w:pPr>
              <w:spacing w:after="0"/>
            </w:pPr>
            <w:r>
              <w:t>YD9</w:t>
            </w:r>
          </w:p>
        </w:tc>
        <w:tc>
          <w:tcPr>
            <w:tcW w:w="4678" w:type="dxa"/>
            <w:hideMark/>
          </w:tcPr>
          <w:p w14:paraId="49A785BD" w14:textId="77777777" w:rsidR="00302A0B" w:rsidRPr="00302A0B" w:rsidRDefault="00302A0B" w:rsidP="00F80434">
            <w:pPr>
              <w:spacing w:after="0"/>
            </w:pPr>
            <w:r>
              <w:t xml:space="preserve">What type of sewerage system does your dwelling have? </w:t>
            </w:r>
          </w:p>
        </w:tc>
        <w:tc>
          <w:tcPr>
            <w:tcW w:w="789" w:type="dxa"/>
            <w:noWrap/>
            <w:hideMark/>
          </w:tcPr>
          <w:p w14:paraId="3AC26F57" w14:textId="77777777" w:rsidR="00302A0B" w:rsidRPr="00302A0B" w:rsidRDefault="00302A0B" w:rsidP="00F80434">
            <w:pPr>
              <w:spacing w:after="0"/>
            </w:pPr>
            <w:r>
              <w:t>301</w:t>
            </w:r>
          </w:p>
        </w:tc>
        <w:tc>
          <w:tcPr>
            <w:tcW w:w="1767" w:type="dxa"/>
            <w:hideMark/>
          </w:tcPr>
          <w:p w14:paraId="5036219D" w14:textId="77777777" w:rsidR="00302A0B" w:rsidRPr="00302A0B" w:rsidRDefault="00302A0B" w:rsidP="00F80434">
            <w:pPr>
              <w:spacing w:after="0"/>
            </w:pPr>
            <w:r>
              <w:t>Central sewerage system</w:t>
            </w:r>
          </w:p>
        </w:tc>
      </w:tr>
      <w:tr w:rsidR="00302A0B" w:rsidRPr="00302A0B" w14:paraId="27C86A49" w14:textId="77777777" w:rsidTr="00F80434">
        <w:trPr>
          <w:cantSplit/>
        </w:trPr>
        <w:tc>
          <w:tcPr>
            <w:tcW w:w="1980" w:type="dxa"/>
            <w:hideMark/>
          </w:tcPr>
          <w:p w14:paraId="6F2E78C6" w14:textId="77777777" w:rsidR="00302A0B" w:rsidRPr="00302A0B" w:rsidRDefault="00302A0B" w:rsidP="00F80434">
            <w:pPr>
              <w:spacing w:after="0"/>
            </w:pPr>
            <w:r>
              <w:t> </w:t>
            </w:r>
          </w:p>
        </w:tc>
        <w:tc>
          <w:tcPr>
            <w:tcW w:w="992" w:type="dxa"/>
            <w:hideMark/>
          </w:tcPr>
          <w:p w14:paraId="64DC4375" w14:textId="77777777" w:rsidR="00302A0B" w:rsidRPr="00302A0B" w:rsidRDefault="00302A0B" w:rsidP="00F80434">
            <w:pPr>
              <w:spacing w:after="0"/>
            </w:pPr>
            <w:r>
              <w:t> </w:t>
            </w:r>
          </w:p>
        </w:tc>
        <w:tc>
          <w:tcPr>
            <w:tcW w:w="4678" w:type="dxa"/>
            <w:hideMark/>
          </w:tcPr>
          <w:p w14:paraId="7114BF56" w14:textId="77777777" w:rsidR="00302A0B" w:rsidRPr="00302A0B" w:rsidRDefault="00302A0B" w:rsidP="00F80434">
            <w:pPr>
              <w:spacing w:after="0"/>
            </w:pPr>
            <w:r>
              <w:t> </w:t>
            </w:r>
          </w:p>
        </w:tc>
        <w:tc>
          <w:tcPr>
            <w:tcW w:w="789" w:type="dxa"/>
            <w:noWrap/>
            <w:hideMark/>
          </w:tcPr>
          <w:p w14:paraId="43FD2C4B" w14:textId="77777777" w:rsidR="00302A0B" w:rsidRPr="00302A0B" w:rsidRDefault="00302A0B" w:rsidP="00F80434">
            <w:pPr>
              <w:spacing w:after="0"/>
            </w:pPr>
            <w:r>
              <w:t>302</w:t>
            </w:r>
          </w:p>
        </w:tc>
        <w:tc>
          <w:tcPr>
            <w:tcW w:w="1767" w:type="dxa"/>
            <w:hideMark/>
          </w:tcPr>
          <w:p w14:paraId="6299225E" w14:textId="77777777" w:rsidR="00302A0B" w:rsidRPr="00302A0B" w:rsidRDefault="00302A0B" w:rsidP="00F80434">
            <w:pPr>
              <w:spacing w:after="0"/>
            </w:pPr>
            <w:r>
              <w:t>Local sewerage system</w:t>
            </w:r>
          </w:p>
        </w:tc>
      </w:tr>
      <w:tr w:rsidR="00302A0B" w:rsidRPr="00302A0B" w14:paraId="0EE61445" w14:textId="77777777" w:rsidTr="00F80434">
        <w:trPr>
          <w:cantSplit/>
        </w:trPr>
        <w:tc>
          <w:tcPr>
            <w:tcW w:w="1980" w:type="dxa"/>
            <w:hideMark/>
          </w:tcPr>
          <w:p w14:paraId="4EA228D8" w14:textId="77777777" w:rsidR="00302A0B" w:rsidRPr="00302A0B" w:rsidRDefault="00302A0B" w:rsidP="00F80434">
            <w:pPr>
              <w:spacing w:after="0"/>
            </w:pPr>
            <w:r>
              <w:t> </w:t>
            </w:r>
          </w:p>
        </w:tc>
        <w:tc>
          <w:tcPr>
            <w:tcW w:w="992" w:type="dxa"/>
            <w:hideMark/>
          </w:tcPr>
          <w:p w14:paraId="3E05B465" w14:textId="77777777" w:rsidR="00302A0B" w:rsidRPr="00302A0B" w:rsidRDefault="00302A0B" w:rsidP="00F80434">
            <w:pPr>
              <w:spacing w:after="0"/>
            </w:pPr>
            <w:r>
              <w:t> </w:t>
            </w:r>
          </w:p>
        </w:tc>
        <w:tc>
          <w:tcPr>
            <w:tcW w:w="4678" w:type="dxa"/>
            <w:hideMark/>
          </w:tcPr>
          <w:p w14:paraId="7BE65CEE" w14:textId="77777777" w:rsidR="00302A0B" w:rsidRPr="00302A0B" w:rsidRDefault="00302A0B" w:rsidP="00F80434">
            <w:pPr>
              <w:spacing w:after="0"/>
            </w:pPr>
            <w:r>
              <w:t> </w:t>
            </w:r>
          </w:p>
        </w:tc>
        <w:tc>
          <w:tcPr>
            <w:tcW w:w="789" w:type="dxa"/>
            <w:noWrap/>
            <w:hideMark/>
          </w:tcPr>
          <w:p w14:paraId="4F881949" w14:textId="77777777" w:rsidR="00302A0B" w:rsidRPr="00302A0B" w:rsidRDefault="00302A0B" w:rsidP="00F80434">
            <w:pPr>
              <w:spacing w:after="0"/>
            </w:pPr>
            <w:r>
              <w:t>303</w:t>
            </w:r>
          </w:p>
        </w:tc>
        <w:tc>
          <w:tcPr>
            <w:tcW w:w="1767" w:type="dxa"/>
            <w:hideMark/>
          </w:tcPr>
          <w:p w14:paraId="333EE50E" w14:textId="77777777" w:rsidR="00302A0B" w:rsidRPr="00302A0B" w:rsidRDefault="00302A0B" w:rsidP="00F80434">
            <w:pPr>
              <w:spacing w:after="0"/>
            </w:pPr>
            <w:r>
              <w:t>No sewerage system</w:t>
            </w:r>
          </w:p>
        </w:tc>
      </w:tr>
      <w:tr w:rsidR="00302A0B" w:rsidRPr="00302A0B" w14:paraId="27B2F9DA" w14:textId="77777777" w:rsidTr="00F80434">
        <w:trPr>
          <w:cantSplit/>
        </w:trPr>
        <w:tc>
          <w:tcPr>
            <w:tcW w:w="1980" w:type="dxa"/>
            <w:hideMark/>
          </w:tcPr>
          <w:p w14:paraId="2BA447CD" w14:textId="77777777" w:rsidR="00302A0B" w:rsidRPr="00302A0B" w:rsidRDefault="00302A0B" w:rsidP="00F80434">
            <w:pPr>
              <w:spacing w:after="0"/>
            </w:pPr>
            <w:r>
              <w:t>always</w:t>
            </w:r>
          </w:p>
        </w:tc>
        <w:tc>
          <w:tcPr>
            <w:tcW w:w="992" w:type="dxa"/>
            <w:hideMark/>
          </w:tcPr>
          <w:p w14:paraId="586347CE" w14:textId="77777777" w:rsidR="00302A0B" w:rsidRPr="00302A0B" w:rsidRDefault="00302A0B" w:rsidP="00F80434">
            <w:pPr>
              <w:spacing w:after="0"/>
            </w:pPr>
            <w:r>
              <w:t>YD10</w:t>
            </w:r>
          </w:p>
        </w:tc>
        <w:tc>
          <w:tcPr>
            <w:tcW w:w="4678" w:type="dxa"/>
            <w:hideMark/>
          </w:tcPr>
          <w:p w14:paraId="73C69CD9" w14:textId="77777777" w:rsidR="00302A0B" w:rsidRPr="00302A0B" w:rsidRDefault="00302A0B" w:rsidP="00F80434">
            <w:pPr>
              <w:spacing w:after="0"/>
            </w:pPr>
            <w:r>
              <w:t>Does your dwelling have cold running water?</w:t>
            </w:r>
          </w:p>
        </w:tc>
        <w:tc>
          <w:tcPr>
            <w:tcW w:w="789" w:type="dxa"/>
            <w:noWrap/>
            <w:hideMark/>
          </w:tcPr>
          <w:p w14:paraId="257C2A11" w14:textId="77777777" w:rsidR="00302A0B" w:rsidRPr="00302A0B" w:rsidRDefault="00302A0B" w:rsidP="00F80434">
            <w:pPr>
              <w:spacing w:after="0"/>
            </w:pPr>
            <w:r>
              <w:t>1</w:t>
            </w:r>
          </w:p>
        </w:tc>
        <w:tc>
          <w:tcPr>
            <w:tcW w:w="1767" w:type="dxa"/>
            <w:hideMark/>
          </w:tcPr>
          <w:p w14:paraId="2766A41F" w14:textId="77777777" w:rsidR="00302A0B" w:rsidRPr="00302A0B" w:rsidRDefault="00302A0B" w:rsidP="00F80434">
            <w:pPr>
              <w:spacing w:after="0"/>
            </w:pPr>
            <w:r>
              <w:t>Yes</w:t>
            </w:r>
          </w:p>
        </w:tc>
      </w:tr>
      <w:tr w:rsidR="00302A0B" w:rsidRPr="00302A0B" w14:paraId="2A0611BC" w14:textId="77777777" w:rsidTr="00F80434">
        <w:trPr>
          <w:cantSplit/>
        </w:trPr>
        <w:tc>
          <w:tcPr>
            <w:tcW w:w="1980" w:type="dxa"/>
            <w:hideMark/>
          </w:tcPr>
          <w:p w14:paraId="1827E9B4" w14:textId="77777777" w:rsidR="00302A0B" w:rsidRPr="00302A0B" w:rsidRDefault="00302A0B" w:rsidP="00F80434">
            <w:pPr>
              <w:spacing w:after="0"/>
            </w:pPr>
            <w:r>
              <w:t> </w:t>
            </w:r>
          </w:p>
        </w:tc>
        <w:tc>
          <w:tcPr>
            <w:tcW w:w="992" w:type="dxa"/>
            <w:hideMark/>
          </w:tcPr>
          <w:p w14:paraId="4E3D5922" w14:textId="77777777" w:rsidR="00302A0B" w:rsidRPr="00302A0B" w:rsidRDefault="00302A0B" w:rsidP="00F80434">
            <w:pPr>
              <w:spacing w:after="0"/>
            </w:pPr>
            <w:r>
              <w:t> </w:t>
            </w:r>
          </w:p>
        </w:tc>
        <w:tc>
          <w:tcPr>
            <w:tcW w:w="4678" w:type="dxa"/>
            <w:hideMark/>
          </w:tcPr>
          <w:p w14:paraId="229156C7" w14:textId="77777777" w:rsidR="00302A0B" w:rsidRPr="00302A0B" w:rsidRDefault="00302A0B" w:rsidP="00F80434">
            <w:pPr>
              <w:spacing w:after="0"/>
            </w:pPr>
            <w:r>
              <w:t> </w:t>
            </w:r>
          </w:p>
        </w:tc>
        <w:tc>
          <w:tcPr>
            <w:tcW w:w="789" w:type="dxa"/>
            <w:noWrap/>
            <w:hideMark/>
          </w:tcPr>
          <w:p w14:paraId="3CBAD993" w14:textId="77777777" w:rsidR="00302A0B" w:rsidRPr="00302A0B" w:rsidRDefault="00302A0B" w:rsidP="00F80434">
            <w:pPr>
              <w:spacing w:after="0"/>
            </w:pPr>
            <w:r>
              <w:t>2</w:t>
            </w:r>
          </w:p>
        </w:tc>
        <w:tc>
          <w:tcPr>
            <w:tcW w:w="1767" w:type="dxa"/>
            <w:hideMark/>
          </w:tcPr>
          <w:p w14:paraId="6739A89A" w14:textId="77777777" w:rsidR="00302A0B" w:rsidRPr="00302A0B" w:rsidRDefault="00302A0B" w:rsidP="00F80434">
            <w:pPr>
              <w:spacing w:after="0"/>
            </w:pPr>
            <w:r>
              <w:t>No</w:t>
            </w:r>
          </w:p>
        </w:tc>
      </w:tr>
      <w:tr w:rsidR="00302A0B" w:rsidRPr="00302A0B" w14:paraId="50C45290" w14:textId="77777777" w:rsidTr="00F80434">
        <w:trPr>
          <w:cantSplit/>
        </w:trPr>
        <w:tc>
          <w:tcPr>
            <w:tcW w:w="1980" w:type="dxa"/>
            <w:hideMark/>
          </w:tcPr>
          <w:p w14:paraId="45E32174" w14:textId="77777777" w:rsidR="00302A0B" w:rsidRPr="00302A0B" w:rsidRDefault="00302A0B" w:rsidP="00F80434">
            <w:pPr>
              <w:spacing w:after="0"/>
            </w:pPr>
            <w:r>
              <w:t>always</w:t>
            </w:r>
          </w:p>
        </w:tc>
        <w:tc>
          <w:tcPr>
            <w:tcW w:w="992" w:type="dxa"/>
            <w:hideMark/>
          </w:tcPr>
          <w:p w14:paraId="358735E9" w14:textId="77777777" w:rsidR="00302A0B" w:rsidRPr="00302A0B" w:rsidRDefault="00302A0B" w:rsidP="00F80434">
            <w:pPr>
              <w:spacing w:after="0"/>
            </w:pPr>
            <w:r>
              <w:t>YD11</w:t>
            </w:r>
          </w:p>
        </w:tc>
        <w:tc>
          <w:tcPr>
            <w:tcW w:w="4678" w:type="dxa"/>
            <w:hideMark/>
          </w:tcPr>
          <w:p w14:paraId="1F2BEC29" w14:textId="77777777" w:rsidR="00302A0B" w:rsidRPr="00302A0B" w:rsidRDefault="00302A0B" w:rsidP="00F80434">
            <w:pPr>
              <w:spacing w:after="0"/>
            </w:pPr>
            <w:r>
              <w:t>Does your dwelling have hot running water?</w:t>
            </w:r>
          </w:p>
        </w:tc>
        <w:tc>
          <w:tcPr>
            <w:tcW w:w="789" w:type="dxa"/>
            <w:noWrap/>
            <w:hideMark/>
          </w:tcPr>
          <w:p w14:paraId="730FA36E" w14:textId="77777777" w:rsidR="00302A0B" w:rsidRPr="00302A0B" w:rsidRDefault="00302A0B" w:rsidP="00F80434">
            <w:pPr>
              <w:spacing w:after="0"/>
            </w:pPr>
            <w:r>
              <w:t>1</w:t>
            </w:r>
          </w:p>
        </w:tc>
        <w:tc>
          <w:tcPr>
            <w:tcW w:w="1767" w:type="dxa"/>
            <w:hideMark/>
          </w:tcPr>
          <w:p w14:paraId="39FD9831" w14:textId="77777777" w:rsidR="00302A0B" w:rsidRPr="00302A0B" w:rsidRDefault="00302A0B" w:rsidP="00F80434">
            <w:pPr>
              <w:spacing w:after="0"/>
            </w:pPr>
            <w:r>
              <w:t>Yes</w:t>
            </w:r>
          </w:p>
        </w:tc>
      </w:tr>
      <w:tr w:rsidR="00302A0B" w:rsidRPr="00302A0B" w14:paraId="221369B1" w14:textId="77777777" w:rsidTr="00F80434">
        <w:trPr>
          <w:cantSplit/>
        </w:trPr>
        <w:tc>
          <w:tcPr>
            <w:tcW w:w="1980" w:type="dxa"/>
            <w:hideMark/>
          </w:tcPr>
          <w:p w14:paraId="16A03216" w14:textId="77777777" w:rsidR="00302A0B" w:rsidRPr="00302A0B" w:rsidRDefault="00302A0B" w:rsidP="00F80434">
            <w:pPr>
              <w:spacing w:after="0"/>
            </w:pPr>
            <w:r>
              <w:t> </w:t>
            </w:r>
          </w:p>
        </w:tc>
        <w:tc>
          <w:tcPr>
            <w:tcW w:w="992" w:type="dxa"/>
            <w:hideMark/>
          </w:tcPr>
          <w:p w14:paraId="1AAE2C51" w14:textId="77777777" w:rsidR="00302A0B" w:rsidRPr="00302A0B" w:rsidRDefault="00302A0B" w:rsidP="00F80434">
            <w:pPr>
              <w:spacing w:after="0"/>
            </w:pPr>
            <w:r>
              <w:t> </w:t>
            </w:r>
          </w:p>
        </w:tc>
        <w:tc>
          <w:tcPr>
            <w:tcW w:w="4678" w:type="dxa"/>
            <w:hideMark/>
          </w:tcPr>
          <w:p w14:paraId="26E6ED5A" w14:textId="77777777" w:rsidR="00302A0B" w:rsidRPr="00302A0B" w:rsidRDefault="00302A0B" w:rsidP="00F80434">
            <w:pPr>
              <w:spacing w:after="0"/>
            </w:pPr>
            <w:r>
              <w:t> </w:t>
            </w:r>
          </w:p>
        </w:tc>
        <w:tc>
          <w:tcPr>
            <w:tcW w:w="789" w:type="dxa"/>
            <w:noWrap/>
            <w:hideMark/>
          </w:tcPr>
          <w:p w14:paraId="042C6BF1" w14:textId="77777777" w:rsidR="00302A0B" w:rsidRPr="00302A0B" w:rsidRDefault="00302A0B" w:rsidP="00F80434">
            <w:pPr>
              <w:spacing w:after="0"/>
            </w:pPr>
            <w:r>
              <w:t>2</w:t>
            </w:r>
          </w:p>
        </w:tc>
        <w:tc>
          <w:tcPr>
            <w:tcW w:w="1767" w:type="dxa"/>
            <w:hideMark/>
          </w:tcPr>
          <w:p w14:paraId="3735B2A6" w14:textId="77777777" w:rsidR="00302A0B" w:rsidRPr="00302A0B" w:rsidRDefault="00302A0B" w:rsidP="00F80434">
            <w:pPr>
              <w:spacing w:after="0"/>
            </w:pPr>
            <w:r>
              <w:t>No</w:t>
            </w:r>
          </w:p>
        </w:tc>
      </w:tr>
      <w:tr w:rsidR="00302A0B" w:rsidRPr="00302A0B" w14:paraId="584E6B4A" w14:textId="77777777" w:rsidTr="00F80434">
        <w:trPr>
          <w:cantSplit/>
        </w:trPr>
        <w:tc>
          <w:tcPr>
            <w:tcW w:w="1980" w:type="dxa"/>
            <w:hideMark/>
          </w:tcPr>
          <w:p w14:paraId="5DCA678B" w14:textId="77777777" w:rsidR="00302A0B" w:rsidRPr="00302A0B" w:rsidRDefault="00302A0B" w:rsidP="00F80434">
            <w:pPr>
              <w:spacing w:after="0"/>
            </w:pPr>
            <w:r>
              <w:t>always</w:t>
            </w:r>
          </w:p>
        </w:tc>
        <w:tc>
          <w:tcPr>
            <w:tcW w:w="992" w:type="dxa"/>
            <w:hideMark/>
          </w:tcPr>
          <w:p w14:paraId="38F31AD6" w14:textId="77777777" w:rsidR="00302A0B" w:rsidRPr="00302A0B" w:rsidRDefault="00302A0B" w:rsidP="00F80434">
            <w:pPr>
              <w:spacing w:after="0"/>
            </w:pPr>
            <w:r>
              <w:t>YD15VALIK</w:t>
            </w:r>
          </w:p>
        </w:tc>
        <w:tc>
          <w:tcPr>
            <w:tcW w:w="4678" w:type="dxa"/>
            <w:hideMark/>
          </w:tcPr>
          <w:p w14:paraId="61594753" w14:textId="77777777" w:rsidR="00302A0B" w:rsidRPr="00302A0B" w:rsidRDefault="00302A0B" w:rsidP="00F80434">
            <w:pPr>
              <w:spacing w:after="0"/>
            </w:pPr>
            <w:r>
              <w:rPr>
                <w:b/>
              </w:rPr>
              <w:t>What kind of heating facilities does the dwelling have?</w:t>
            </w:r>
            <w:r>
              <w:br/>
            </w:r>
            <w:r>
              <w:rPr>
                <w:i/>
              </w:rPr>
              <w:t>Multiple answers are possible.</w:t>
            </w:r>
          </w:p>
        </w:tc>
        <w:tc>
          <w:tcPr>
            <w:tcW w:w="789" w:type="dxa"/>
            <w:noWrap/>
            <w:hideMark/>
          </w:tcPr>
          <w:p w14:paraId="39123536" w14:textId="77777777" w:rsidR="00302A0B" w:rsidRPr="00302A0B" w:rsidRDefault="00302A0B" w:rsidP="00F80434">
            <w:pPr>
              <w:spacing w:after="0"/>
            </w:pPr>
            <w:r>
              <w:t>201</w:t>
            </w:r>
          </w:p>
        </w:tc>
        <w:tc>
          <w:tcPr>
            <w:tcW w:w="1767" w:type="dxa"/>
            <w:hideMark/>
          </w:tcPr>
          <w:p w14:paraId="0A902E57" w14:textId="77777777" w:rsidR="00302A0B" w:rsidRPr="00302A0B" w:rsidRDefault="00302A0B" w:rsidP="00F80434">
            <w:pPr>
              <w:spacing w:after="0"/>
            </w:pPr>
            <w:r>
              <w:t>Central heating</w:t>
            </w:r>
          </w:p>
        </w:tc>
      </w:tr>
      <w:tr w:rsidR="00302A0B" w:rsidRPr="00302A0B" w14:paraId="0E784563" w14:textId="77777777" w:rsidTr="00F80434">
        <w:trPr>
          <w:cantSplit/>
        </w:trPr>
        <w:tc>
          <w:tcPr>
            <w:tcW w:w="1980" w:type="dxa"/>
            <w:hideMark/>
          </w:tcPr>
          <w:p w14:paraId="5376CBC0" w14:textId="77777777" w:rsidR="00302A0B" w:rsidRPr="00302A0B" w:rsidRDefault="00302A0B" w:rsidP="00F80434">
            <w:pPr>
              <w:spacing w:after="0"/>
            </w:pPr>
            <w:r>
              <w:t> </w:t>
            </w:r>
          </w:p>
        </w:tc>
        <w:tc>
          <w:tcPr>
            <w:tcW w:w="992" w:type="dxa"/>
            <w:hideMark/>
          </w:tcPr>
          <w:p w14:paraId="0F7364BD" w14:textId="77777777" w:rsidR="00302A0B" w:rsidRPr="00302A0B" w:rsidRDefault="00302A0B" w:rsidP="00F80434">
            <w:pPr>
              <w:spacing w:after="0"/>
            </w:pPr>
            <w:r>
              <w:t> </w:t>
            </w:r>
          </w:p>
        </w:tc>
        <w:tc>
          <w:tcPr>
            <w:tcW w:w="4678" w:type="dxa"/>
            <w:hideMark/>
          </w:tcPr>
          <w:p w14:paraId="58EC4DEC" w14:textId="77777777" w:rsidR="00302A0B" w:rsidRPr="00302A0B" w:rsidRDefault="00302A0B" w:rsidP="00F80434">
            <w:pPr>
              <w:spacing w:after="0"/>
            </w:pPr>
            <w:r>
              <w:t> </w:t>
            </w:r>
          </w:p>
        </w:tc>
        <w:tc>
          <w:tcPr>
            <w:tcW w:w="789" w:type="dxa"/>
            <w:noWrap/>
            <w:hideMark/>
          </w:tcPr>
          <w:p w14:paraId="7C763777" w14:textId="77777777" w:rsidR="00302A0B" w:rsidRPr="00302A0B" w:rsidRDefault="00302A0B" w:rsidP="00F80434">
            <w:pPr>
              <w:spacing w:after="0"/>
            </w:pPr>
            <w:r>
              <w:t>202</w:t>
            </w:r>
          </w:p>
        </w:tc>
        <w:tc>
          <w:tcPr>
            <w:tcW w:w="1767" w:type="dxa"/>
            <w:hideMark/>
          </w:tcPr>
          <w:p w14:paraId="5E3ABD2D" w14:textId="77777777" w:rsidR="00302A0B" w:rsidRPr="00302A0B" w:rsidRDefault="00302A0B" w:rsidP="00F80434">
            <w:pPr>
              <w:spacing w:after="0"/>
            </w:pPr>
            <w:r>
              <w:t>Local heating (boiler or heat pump)</w:t>
            </w:r>
          </w:p>
        </w:tc>
      </w:tr>
      <w:tr w:rsidR="00302A0B" w:rsidRPr="00302A0B" w14:paraId="55026E95" w14:textId="77777777" w:rsidTr="00F80434">
        <w:trPr>
          <w:cantSplit/>
        </w:trPr>
        <w:tc>
          <w:tcPr>
            <w:tcW w:w="1980" w:type="dxa"/>
            <w:hideMark/>
          </w:tcPr>
          <w:p w14:paraId="370A98DE" w14:textId="77777777" w:rsidR="00302A0B" w:rsidRPr="00302A0B" w:rsidRDefault="00302A0B" w:rsidP="00F80434">
            <w:pPr>
              <w:spacing w:after="0"/>
            </w:pPr>
            <w:r>
              <w:t> </w:t>
            </w:r>
          </w:p>
        </w:tc>
        <w:tc>
          <w:tcPr>
            <w:tcW w:w="992" w:type="dxa"/>
            <w:hideMark/>
          </w:tcPr>
          <w:p w14:paraId="2C975571" w14:textId="77777777" w:rsidR="00302A0B" w:rsidRPr="00302A0B" w:rsidRDefault="00302A0B" w:rsidP="00F80434">
            <w:pPr>
              <w:spacing w:after="0"/>
            </w:pPr>
            <w:r>
              <w:t> </w:t>
            </w:r>
          </w:p>
        </w:tc>
        <w:tc>
          <w:tcPr>
            <w:tcW w:w="4678" w:type="dxa"/>
            <w:hideMark/>
          </w:tcPr>
          <w:p w14:paraId="44B58CE5" w14:textId="77777777" w:rsidR="00302A0B" w:rsidRPr="00302A0B" w:rsidRDefault="00302A0B" w:rsidP="00F80434">
            <w:pPr>
              <w:spacing w:after="0"/>
            </w:pPr>
            <w:r>
              <w:t> </w:t>
            </w:r>
          </w:p>
        </w:tc>
        <w:tc>
          <w:tcPr>
            <w:tcW w:w="789" w:type="dxa"/>
            <w:noWrap/>
            <w:hideMark/>
          </w:tcPr>
          <w:p w14:paraId="03EAF38E" w14:textId="77777777" w:rsidR="00302A0B" w:rsidRPr="00302A0B" w:rsidRDefault="00302A0B" w:rsidP="00F80434">
            <w:pPr>
              <w:spacing w:after="0"/>
            </w:pPr>
            <w:r>
              <w:t>214</w:t>
            </w:r>
          </w:p>
        </w:tc>
        <w:tc>
          <w:tcPr>
            <w:tcW w:w="1767" w:type="dxa"/>
            <w:hideMark/>
          </w:tcPr>
          <w:p w14:paraId="678E3133" w14:textId="77777777" w:rsidR="00302A0B" w:rsidRPr="00302A0B" w:rsidRDefault="00302A0B" w:rsidP="00F80434">
            <w:pPr>
              <w:spacing w:after="0"/>
            </w:pPr>
            <w:r>
              <w:t>Stove or fireplace heating</w:t>
            </w:r>
          </w:p>
        </w:tc>
      </w:tr>
      <w:tr w:rsidR="00302A0B" w:rsidRPr="00302A0B" w14:paraId="5E378D05" w14:textId="77777777" w:rsidTr="00F80434">
        <w:trPr>
          <w:cantSplit/>
        </w:trPr>
        <w:tc>
          <w:tcPr>
            <w:tcW w:w="1980" w:type="dxa"/>
            <w:hideMark/>
          </w:tcPr>
          <w:p w14:paraId="59592A09" w14:textId="77777777" w:rsidR="00302A0B" w:rsidRPr="00302A0B" w:rsidRDefault="00302A0B" w:rsidP="00F80434">
            <w:pPr>
              <w:spacing w:after="0"/>
            </w:pPr>
            <w:r>
              <w:t> </w:t>
            </w:r>
          </w:p>
        </w:tc>
        <w:tc>
          <w:tcPr>
            <w:tcW w:w="992" w:type="dxa"/>
            <w:hideMark/>
          </w:tcPr>
          <w:p w14:paraId="4CAE884A" w14:textId="77777777" w:rsidR="00302A0B" w:rsidRPr="00302A0B" w:rsidRDefault="00302A0B" w:rsidP="00F80434">
            <w:pPr>
              <w:spacing w:after="0"/>
            </w:pPr>
            <w:r>
              <w:t> </w:t>
            </w:r>
          </w:p>
        </w:tc>
        <w:tc>
          <w:tcPr>
            <w:tcW w:w="4678" w:type="dxa"/>
            <w:hideMark/>
          </w:tcPr>
          <w:p w14:paraId="5EAF63BC" w14:textId="77777777" w:rsidR="00302A0B" w:rsidRPr="00302A0B" w:rsidRDefault="00302A0B" w:rsidP="00F80434">
            <w:pPr>
              <w:spacing w:after="0"/>
            </w:pPr>
            <w:r>
              <w:t> </w:t>
            </w:r>
          </w:p>
        </w:tc>
        <w:tc>
          <w:tcPr>
            <w:tcW w:w="789" w:type="dxa"/>
            <w:noWrap/>
            <w:hideMark/>
          </w:tcPr>
          <w:p w14:paraId="09920FDF" w14:textId="77777777" w:rsidR="00302A0B" w:rsidRPr="00302A0B" w:rsidRDefault="00302A0B" w:rsidP="00F80434">
            <w:pPr>
              <w:spacing w:after="0"/>
            </w:pPr>
            <w:r>
              <w:t>211</w:t>
            </w:r>
          </w:p>
        </w:tc>
        <w:tc>
          <w:tcPr>
            <w:tcW w:w="1767" w:type="dxa"/>
            <w:hideMark/>
          </w:tcPr>
          <w:p w14:paraId="4377990E" w14:textId="77777777" w:rsidR="00302A0B" w:rsidRPr="00302A0B" w:rsidRDefault="00302A0B" w:rsidP="00F80434">
            <w:pPr>
              <w:spacing w:after="0"/>
            </w:pPr>
            <w:r>
              <w:t>Electric heating (e.g. electric or oil radiators, electric floor heating)</w:t>
            </w:r>
          </w:p>
        </w:tc>
      </w:tr>
      <w:tr w:rsidR="00302A0B" w:rsidRPr="00302A0B" w14:paraId="2953E8E5" w14:textId="77777777" w:rsidTr="00F80434">
        <w:trPr>
          <w:cantSplit/>
        </w:trPr>
        <w:tc>
          <w:tcPr>
            <w:tcW w:w="1980" w:type="dxa"/>
            <w:hideMark/>
          </w:tcPr>
          <w:p w14:paraId="1429D7FA" w14:textId="77777777" w:rsidR="00302A0B" w:rsidRPr="00302A0B" w:rsidRDefault="00302A0B" w:rsidP="00F80434">
            <w:pPr>
              <w:spacing w:after="0"/>
            </w:pPr>
            <w:r>
              <w:t> </w:t>
            </w:r>
          </w:p>
        </w:tc>
        <w:tc>
          <w:tcPr>
            <w:tcW w:w="992" w:type="dxa"/>
            <w:hideMark/>
          </w:tcPr>
          <w:p w14:paraId="244F5F86" w14:textId="77777777" w:rsidR="00302A0B" w:rsidRPr="00302A0B" w:rsidRDefault="00302A0B" w:rsidP="00F80434">
            <w:pPr>
              <w:spacing w:after="0"/>
            </w:pPr>
            <w:r>
              <w:t> </w:t>
            </w:r>
          </w:p>
        </w:tc>
        <w:tc>
          <w:tcPr>
            <w:tcW w:w="4678" w:type="dxa"/>
            <w:hideMark/>
          </w:tcPr>
          <w:p w14:paraId="14105905" w14:textId="77777777" w:rsidR="00302A0B" w:rsidRPr="00302A0B" w:rsidRDefault="00302A0B" w:rsidP="00F80434">
            <w:pPr>
              <w:spacing w:after="0"/>
            </w:pPr>
            <w:r>
              <w:t> </w:t>
            </w:r>
          </w:p>
        </w:tc>
        <w:tc>
          <w:tcPr>
            <w:tcW w:w="789" w:type="dxa"/>
            <w:noWrap/>
            <w:hideMark/>
          </w:tcPr>
          <w:p w14:paraId="5233D747" w14:textId="77777777" w:rsidR="00302A0B" w:rsidRPr="00302A0B" w:rsidRDefault="00302A0B" w:rsidP="00F80434">
            <w:pPr>
              <w:spacing w:after="0"/>
            </w:pPr>
            <w:r>
              <w:t>OTH</w:t>
            </w:r>
          </w:p>
        </w:tc>
        <w:tc>
          <w:tcPr>
            <w:tcW w:w="1767" w:type="dxa"/>
            <w:hideMark/>
          </w:tcPr>
          <w:p w14:paraId="29D69D0E" w14:textId="77777777" w:rsidR="00302A0B" w:rsidRPr="00302A0B" w:rsidRDefault="00302A0B" w:rsidP="00F80434">
            <w:pPr>
              <w:spacing w:after="0"/>
            </w:pPr>
            <w:r>
              <w:t>Other</w:t>
            </w:r>
          </w:p>
        </w:tc>
      </w:tr>
      <w:tr w:rsidR="00302A0B" w:rsidRPr="00302A0B" w14:paraId="6DCE5EF0" w14:textId="77777777" w:rsidTr="00F80434">
        <w:trPr>
          <w:cantSplit/>
        </w:trPr>
        <w:tc>
          <w:tcPr>
            <w:tcW w:w="1980" w:type="dxa"/>
            <w:hideMark/>
          </w:tcPr>
          <w:p w14:paraId="131A659F" w14:textId="77777777" w:rsidR="00302A0B" w:rsidRPr="00302A0B" w:rsidRDefault="00302A0B" w:rsidP="00F80434">
            <w:pPr>
              <w:spacing w:after="0"/>
            </w:pPr>
            <w:r>
              <w:t>YD15VALIK={OTH}</w:t>
            </w:r>
          </w:p>
        </w:tc>
        <w:tc>
          <w:tcPr>
            <w:tcW w:w="992" w:type="dxa"/>
            <w:hideMark/>
          </w:tcPr>
          <w:p w14:paraId="76B942B9" w14:textId="77777777" w:rsidR="00302A0B" w:rsidRPr="00302A0B" w:rsidRDefault="00302A0B" w:rsidP="00F80434">
            <w:pPr>
              <w:spacing w:after="0"/>
            </w:pPr>
            <w:r>
              <w:t>YD15M</w:t>
            </w:r>
          </w:p>
        </w:tc>
        <w:tc>
          <w:tcPr>
            <w:tcW w:w="4678" w:type="dxa"/>
            <w:hideMark/>
          </w:tcPr>
          <w:p w14:paraId="3C41BBBA" w14:textId="77777777" w:rsidR="00302A0B" w:rsidRPr="00302A0B" w:rsidRDefault="00302A0B" w:rsidP="00F80434">
            <w:pPr>
              <w:spacing w:after="0"/>
            </w:pPr>
            <w:r>
              <w:t>Please specify.</w:t>
            </w:r>
          </w:p>
        </w:tc>
        <w:tc>
          <w:tcPr>
            <w:tcW w:w="789" w:type="dxa"/>
            <w:noWrap/>
            <w:hideMark/>
          </w:tcPr>
          <w:p w14:paraId="40CBA69D" w14:textId="77777777" w:rsidR="00302A0B" w:rsidRPr="00302A0B" w:rsidRDefault="00302A0B" w:rsidP="00F80434">
            <w:pPr>
              <w:spacing w:after="0"/>
            </w:pPr>
            <w:r>
              <w:t> </w:t>
            </w:r>
          </w:p>
        </w:tc>
        <w:tc>
          <w:tcPr>
            <w:tcW w:w="1767" w:type="dxa"/>
            <w:hideMark/>
          </w:tcPr>
          <w:p w14:paraId="5FC398EB" w14:textId="77777777" w:rsidR="00302A0B" w:rsidRPr="00302A0B" w:rsidRDefault="00302A0B" w:rsidP="00F80434">
            <w:pPr>
              <w:spacing w:after="0"/>
            </w:pPr>
            <w:r>
              <w:t> </w:t>
            </w:r>
          </w:p>
        </w:tc>
      </w:tr>
      <w:tr w:rsidR="00302A0B" w:rsidRPr="00302A0B" w14:paraId="5B908F17" w14:textId="77777777" w:rsidTr="00F80434">
        <w:trPr>
          <w:cantSplit/>
        </w:trPr>
        <w:tc>
          <w:tcPr>
            <w:tcW w:w="1980" w:type="dxa"/>
            <w:hideMark/>
          </w:tcPr>
          <w:p w14:paraId="211D08C9" w14:textId="77777777" w:rsidR="00302A0B" w:rsidRPr="00302A0B" w:rsidRDefault="00302A0B" w:rsidP="00F80434">
            <w:pPr>
              <w:spacing w:after="0"/>
            </w:pPr>
            <w:r>
              <w:t>always</w:t>
            </w:r>
          </w:p>
        </w:tc>
        <w:tc>
          <w:tcPr>
            <w:tcW w:w="992" w:type="dxa"/>
            <w:hideMark/>
          </w:tcPr>
          <w:p w14:paraId="71E6DA90" w14:textId="77777777" w:rsidR="00302A0B" w:rsidRPr="00302A0B" w:rsidRDefault="00302A0B" w:rsidP="00F80434">
            <w:pPr>
              <w:spacing w:after="0"/>
            </w:pPr>
            <w:r>
              <w:t>C07VALIK</w:t>
            </w:r>
          </w:p>
        </w:tc>
        <w:tc>
          <w:tcPr>
            <w:tcW w:w="4678" w:type="dxa"/>
            <w:hideMark/>
          </w:tcPr>
          <w:p w14:paraId="405BB475" w14:textId="77777777" w:rsidR="00302A0B" w:rsidRPr="00302A0B" w:rsidRDefault="00302A0B" w:rsidP="00F80434">
            <w:pPr>
              <w:spacing w:after="0"/>
            </w:pPr>
            <w:r>
              <w:rPr>
                <w:b/>
              </w:rPr>
              <w:t>Do you have any of the following problems with your dwelling?</w:t>
            </w:r>
            <w:r>
              <w:br/>
            </w:r>
            <w:r>
              <w:rPr>
                <w:i/>
              </w:rPr>
              <w:t>Multiple answers are possible.</w:t>
            </w:r>
          </w:p>
        </w:tc>
        <w:tc>
          <w:tcPr>
            <w:tcW w:w="789" w:type="dxa"/>
            <w:noWrap/>
            <w:hideMark/>
          </w:tcPr>
          <w:p w14:paraId="1926C6F2" w14:textId="77777777" w:rsidR="00302A0B" w:rsidRPr="00302A0B" w:rsidRDefault="00302A0B" w:rsidP="00F80434">
            <w:pPr>
              <w:spacing w:after="0"/>
            </w:pPr>
            <w:r>
              <w:t>501</w:t>
            </w:r>
          </w:p>
        </w:tc>
        <w:tc>
          <w:tcPr>
            <w:tcW w:w="1767" w:type="dxa"/>
            <w:hideMark/>
          </w:tcPr>
          <w:p w14:paraId="7FAAEE9A" w14:textId="77777777" w:rsidR="00302A0B" w:rsidRPr="00302A0B" w:rsidRDefault="00302A0B" w:rsidP="00F80434">
            <w:pPr>
              <w:spacing w:after="0"/>
            </w:pPr>
            <w:r>
              <w:t>A leaking roof</w:t>
            </w:r>
          </w:p>
        </w:tc>
      </w:tr>
      <w:tr w:rsidR="00302A0B" w:rsidRPr="00302A0B" w14:paraId="1EB2F2CD" w14:textId="77777777" w:rsidTr="00F80434">
        <w:trPr>
          <w:cantSplit/>
        </w:trPr>
        <w:tc>
          <w:tcPr>
            <w:tcW w:w="1980" w:type="dxa"/>
            <w:hideMark/>
          </w:tcPr>
          <w:p w14:paraId="53CE5D04" w14:textId="77777777" w:rsidR="00302A0B" w:rsidRPr="00302A0B" w:rsidRDefault="00302A0B" w:rsidP="00F80434">
            <w:pPr>
              <w:spacing w:after="0"/>
            </w:pPr>
            <w:r>
              <w:t> </w:t>
            </w:r>
          </w:p>
        </w:tc>
        <w:tc>
          <w:tcPr>
            <w:tcW w:w="992" w:type="dxa"/>
            <w:hideMark/>
          </w:tcPr>
          <w:p w14:paraId="2ED33F5E" w14:textId="77777777" w:rsidR="00302A0B" w:rsidRPr="00302A0B" w:rsidRDefault="00302A0B" w:rsidP="00F80434">
            <w:pPr>
              <w:spacing w:after="0"/>
            </w:pPr>
            <w:r>
              <w:t> </w:t>
            </w:r>
          </w:p>
        </w:tc>
        <w:tc>
          <w:tcPr>
            <w:tcW w:w="4678" w:type="dxa"/>
            <w:hideMark/>
          </w:tcPr>
          <w:p w14:paraId="7932B59D" w14:textId="77777777" w:rsidR="00302A0B" w:rsidRPr="00302A0B" w:rsidRDefault="00302A0B" w:rsidP="00F80434">
            <w:pPr>
              <w:spacing w:after="0"/>
            </w:pPr>
            <w:r>
              <w:t> </w:t>
            </w:r>
          </w:p>
        </w:tc>
        <w:tc>
          <w:tcPr>
            <w:tcW w:w="789" w:type="dxa"/>
            <w:noWrap/>
            <w:hideMark/>
          </w:tcPr>
          <w:p w14:paraId="296E3848" w14:textId="77777777" w:rsidR="00302A0B" w:rsidRPr="00302A0B" w:rsidRDefault="00302A0B" w:rsidP="00F80434">
            <w:pPr>
              <w:spacing w:after="0"/>
            </w:pPr>
            <w:r>
              <w:t>502</w:t>
            </w:r>
          </w:p>
        </w:tc>
        <w:tc>
          <w:tcPr>
            <w:tcW w:w="1767" w:type="dxa"/>
            <w:hideMark/>
          </w:tcPr>
          <w:p w14:paraId="0471D988" w14:textId="77777777" w:rsidR="00302A0B" w:rsidRPr="00302A0B" w:rsidRDefault="00302A0B" w:rsidP="00F80434">
            <w:pPr>
              <w:spacing w:after="0"/>
            </w:pPr>
            <w:r>
              <w:t>Damp walls, floor or basement</w:t>
            </w:r>
          </w:p>
        </w:tc>
      </w:tr>
      <w:tr w:rsidR="00302A0B" w:rsidRPr="00302A0B" w14:paraId="5A62D1B2" w14:textId="77777777" w:rsidTr="00F80434">
        <w:trPr>
          <w:cantSplit/>
        </w:trPr>
        <w:tc>
          <w:tcPr>
            <w:tcW w:w="1980" w:type="dxa"/>
            <w:hideMark/>
          </w:tcPr>
          <w:p w14:paraId="52196562" w14:textId="77777777" w:rsidR="00302A0B" w:rsidRPr="00302A0B" w:rsidRDefault="00302A0B" w:rsidP="00F80434">
            <w:pPr>
              <w:spacing w:after="0"/>
            </w:pPr>
            <w:r>
              <w:t> </w:t>
            </w:r>
          </w:p>
        </w:tc>
        <w:tc>
          <w:tcPr>
            <w:tcW w:w="992" w:type="dxa"/>
            <w:hideMark/>
          </w:tcPr>
          <w:p w14:paraId="3353424F" w14:textId="77777777" w:rsidR="00302A0B" w:rsidRPr="00302A0B" w:rsidRDefault="00302A0B" w:rsidP="00F80434">
            <w:pPr>
              <w:spacing w:after="0"/>
            </w:pPr>
            <w:r>
              <w:t> </w:t>
            </w:r>
          </w:p>
        </w:tc>
        <w:tc>
          <w:tcPr>
            <w:tcW w:w="4678" w:type="dxa"/>
            <w:hideMark/>
          </w:tcPr>
          <w:p w14:paraId="1C23A525" w14:textId="77777777" w:rsidR="00302A0B" w:rsidRPr="00302A0B" w:rsidRDefault="00302A0B" w:rsidP="00F80434">
            <w:pPr>
              <w:spacing w:after="0"/>
            </w:pPr>
            <w:r>
              <w:t> </w:t>
            </w:r>
          </w:p>
        </w:tc>
        <w:tc>
          <w:tcPr>
            <w:tcW w:w="789" w:type="dxa"/>
            <w:noWrap/>
            <w:hideMark/>
          </w:tcPr>
          <w:p w14:paraId="1E834B1E" w14:textId="77777777" w:rsidR="00302A0B" w:rsidRPr="00302A0B" w:rsidRDefault="00302A0B" w:rsidP="00F80434">
            <w:pPr>
              <w:spacing w:after="0"/>
            </w:pPr>
            <w:r>
              <w:t>503</w:t>
            </w:r>
          </w:p>
        </w:tc>
        <w:tc>
          <w:tcPr>
            <w:tcW w:w="1767" w:type="dxa"/>
            <w:hideMark/>
          </w:tcPr>
          <w:p w14:paraId="2DE58D19" w14:textId="77777777" w:rsidR="00302A0B" w:rsidRPr="00302A0B" w:rsidRDefault="00302A0B" w:rsidP="00F80434">
            <w:pPr>
              <w:spacing w:after="0"/>
            </w:pPr>
            <w:r>
              <w:t>Rotten window frames or floor</w:t>
            </w:r>
          </w:p>
        </w:tc>
      </w:tr>
      <w:tr w:rsidR="00302A0B" w:rsidRPr="00302A0B" w14:paraId="786707E7" w14:textId="77777777" w:rsidTr="00F80434">
        <w:trPr>
          <w:cantSplit/>
        </w:trPr>
        <w:tc>
          <w:tcPr>
            <w:tcW w:w="1980" w:type="dxa"/>
            <w:hideMark/>
          </w:tcPr>
          <w:p w14:paraId="1C137CCC" w14:textId="77777777" w:rsidR="00302A0B" w:rsidRPr="00302A0B" w:rsidRDefault="00302A0B" w:rsidP="00F80434">
            <w:pPr>
              <w:spacing w:after="0"/>
            </w:pPr>
            <w:r>
              <w:t> </w:t>
            </w:r>
          </w:p>
        </w:tc>
        <w:tc>
          <w:tcPr>
            <w:tcW w:w="992" w:type="dxa"/>
            <w:hideMark/>
          </w:tcPr>
          <w:p w14:paraId="32A75D80" w14:textId="77777777" w:rsidR="00302A0B" w:rsidRPr="00302A0B" w:rsidRDefault="00302A0B" w:rsidP="00F80434">
            <w:pPr>
              <w:spacing w:after="0"/>
            </w:pPr>
            <w:r>
              <w:t> </w:t>
            </w:r>
          </w:p>
        </w:tc>
        <w:tc>
          <w:tcPr>
            <w:tcW w:w="4678" w:type="dxa"/>
            <w:hideMark/>
          </w:tcPr>
          <w:p w14:paraId="59BAC49A" w14:textId="77777777" w:rsidR="00302A0B" w:rsidRPr="00302A0B" w:rsidRDefault="00302A0B" w:rsidP="00F80434">
            <w:pPr>
              <w:spacing w:after="0"/>
            </w:pPr>
            <w:r>
              <w:t> </w:t>
            </w:r>
          </w:p>
        </w:tc>
        <w:tc>
          <w:tcPr>
            <w:tcW w:w="789" w:type="dxa"/>
            <w:noWrap/>
            <w:hideMark/>
          </w:tcPr>
          <w:p w14:paraId="6D151E43" w14:textId="77777777" w:rsidR="00302A0B" w:rsidRPr="00302A0B" w:rsidRDefault="00302A0B" w:rsidP="00F80434">
            <w:pPr>
              <w:spacing w:after="0"/>
            </w:pPr>
            <w:r>
              <w:t>504</w:t>
            </w:r>
          </w:p>
        </w:tc>
        <w:tc>
          <w:tcPr>
            <w:tcW w:w="1767" w:type="dxa"/>
            <w:hideMark/>
          </w:tcPr>
          <w:p w14:paraId="5E36D3C5" w14:textId="77777777" w:rsidR="00302A0B" w:rsidRPr="00302A0B" w:rsidRDefault="00302A0B" w:rsidP="00F80434">
            <w:pPr>
              <w:spacing w:after="0"/>
            </w:pPr>
            <w:r>
              <w:t>Too dark, not enough light</w:t>
            </w:r>
          </w:p>
        </w:tc>
      </w:tr>
      <w:tr w:rsidR="00302A0B" w:rsidRPr="00302A0B" w14:paraId="01FFDA3C" w14:textId="77777777" w:rsidTr="00F80434">
        <w:trPr>
          <w:cantSplit/>
        </w:trPr>
        <w:tc>
          <w:tcPr>
            <w:tcW w:w="1980" w:type="dxa"/>
            <w:hideMark/>
          </w:tcPr>
          <w:p w14:paraId="23A712DE" w14:textId="77777777" w:rsidR="00302A0B" w:rsidRPr="00302A0B" w:rsidRDefault="00302A0B" w:rsidP="00F80434">
            <w:pPr>
              <w:spacing w:after="0"/>
            </w:pPr>
            <w:r>
              <w:t> </w:t>
            </w:r>
          </w:p>
        </w:tc>
        <w:tc>
          <w:tcPr>
            <w:tcW w:w="992" w:type="dxa"/>
            <w:hideMark/>
          </w:tcPr>
          <w:p w14:paraId="5B8BA27E" w14:textId="77777777" w:rsidR="00302A0B" w:rsidRPr="00302A0B" w:rsidRDefault="00302A0B" w:rsidP="00F80434">
            <w:pPr>
              <w:spacing w:after="0"/>
            </w:pPr>
            <w:r>
              <w:t> </w:t>
            </w:r>
          </w:p>
        </w:tc>
        <w:tc>
          <w:tcPr>
            <w:tcW w:w="4678" w:type="dxa"/>
            <w:hideMark/>
          </w:tcPr>
          <w:p w14:paraId="16E59F6E" w14:textId="77777777" w:rsidR="00302A0B" w:rsidRPr="00302A0B" w:rsidRDefault="00302A0B" w:rsidP="00F80434">
            <w:pPr>
              <w:spacing w:after="0"/>
            </w:pPr>
            <w:r>
              <w:t> </w:t>
            </w:r>
          </w:p>
        </w:tc>
        <w:tc>
          <w:tcPr>
            <w:tcW w:w="789" w:type="dxa"/>
            <w:noWrap/>
            <w:hideMark/>
          </w:tcPr>
          <w:p w14:paraId="022208C5" w14:textId="77777777" w:rsidR="00302A0B" w:rsidRPr="00302A0B" w:rsidRDefault="00302A0B" w:rsidP="00F80434">
            <w:pPr>
              <w:spacing w:after="0"/>
            </w:pPr>
            <w:r>
              <w:t>599</w:t>
            </w:r>
          </w:p>
        </w:tc>
        <w:tc>
          <w:tcPr>
            <w:tcW w:w="1767" w:type="dxa"/>
            <w:hideMark/>
          </w:tcPr>
          <w:p w14:paraId="6EB71DD1" w14:textId="77777777" w:rsidR="00302A0B" w:rsidRPr="00302A0B" w:rsidRDefault="00302A0B" w:rsidP="00F80434">
            <w:pPr>
              <w:spacing w:after="0"/>
            </w:pPr>
            <w:r>
              <w:t>None of the listed</w:t>
            </w:r>
          </w:p>
        </w:tc>
      </w:tr>
      <w:tr w:rsidR="00302A0B" w:rsidRPr="00302A0B" w14:paraId="662CBE24" w14:textId="77777777" w:rsidTr="00F80434">
        <w:trPr>
          <w:cantSplit/>
        </w:trPr>
        <w:tc>
          <w:tcPr>
            <w:tcW w:w="1980" w:type="dxa"/>
            <w:hideMark/>
          </w:tcPr>
          <w:p w14:paraId="4F63EB37" w14:textId="77777777" w:rsidR="00302A0B" w:rsidRPr="00302A0B" w:rsidRDefault="00302A0B" w:rsidP="00F80434">
            <w:pPr>
              <w:spacing w:after="0"/>
            </w:pPr>
            <w:r>
              <w:t>always</w:t>
            </w:r>
          </w:p>
        </w:tc>
        <w:tc>
          <w:tcPr>
            <w:tcW w:w="992" w:type="dxa"/>
            <w:hideMark/>
          </w:tcPr>
          <w:p w14:paraId="47437865" w14:textId="77777777" w:rsidR="00302A0B" w:rsidRPr="00302A0B" w:rsidRDefault="00302A0B" w:rsidP="00F80434">
            <w:pPr>
              <w:spacing w:after="0"/>
            </w:pPr>
            <w:r>
              <w:t>YD8</w:t>
            </w:r>
          </w:p>
        </w:tc>
        <w:tc>
          <w:tcPr>
            <w:tcW w:w="4678" w:type="dxa"/>
            <w:hideMark/>
          </w:tcPr>
          <w:p w14:paraId="026E9C41" w14:textId="77777777" w:rsidR="00302A0B" w:rsidRPr="00302A0B" w:rsidRDefault="00302A0B" w:rsidP="00F80434">
            <w:pPr>
              <w:spacing w:after="0"/>
            </w:pPr>
            <w:r>
              <w:rPr>
                <w:b/>
              </w:rPr>
              <w:t>What is the condition of your dwelling?</w:t>
            </w:r>
          </w:p>
        </w:tc>
        <w:tc>
          <w:tcPr>
            <w:tcW w:w="789" w:type="dxa"/>
            <w:noWrap/>
            <w:hideMark/>
          </w:tcPr>
          <w:p w14:paraId="686D09C1" w14:textId="77777777" w:rsidR="00302A0B" w:rsidRPr="00302A0B" w:rsidRDefault="00302A0B" w:rsidP="00F80434">
            <w:pPr>
              <w:spacing w:after="0"/>
            </w:pPr>
            <w:r>
              <w:t>101</w:t>
            </w:r>
          </w:p>
        </w:tc>
        <w:tc>
          <w:tcPr>
            <w:tcW w:w="1767" w:type="dxa"/>
            <w:hideMark/>
          </w:tcPr>
          <w:p w14:paraId="3A1C2E65" w14:textId="77777777" w:rsidR="00302A0B" w:rsidRPr="00302A0B" w:rsidRDefault="00302A0B" w:rsidP="00F80434">
            <w:pPr>
              <w:spacing w:after="0"/>
            </w:pPr>
            <w:r>
              <w:t xml:space="preserve">The dwelling is new or recently renovated   </w:t>
            </w:r>
          </w:p>
        </w:tc>
      </w:tr>
      <w:tr w:rsidR="00302A0B" w:rsidRPr="00302A0B" w14:paraId="1D774F78" w14:textId="77777777" w:rsidTr="00F80434">
        <w:trPr>
          <w:cantSplit/>
        </w:trPr>
        <w:tc>
          <w:tcPr>
            <w:tcW w:w="1980" w:type="dxa"/>
            <w:hideMark/>
          </w:tcPr>
          <w:p w14:paraId="5D876908" w14:textId="77777777" w:rsidR="00302A0B" w:rsidRPr="00302A0B" w:rsidRDefault="00302A0B" w:rsidP="00F80434">
            <w:pPr>
              <w:spacing w:after="0"/>
            </w:pPr>
            <w:r>
              <w:t> </w:t>
            </w:r>
          </w:p>
        </w:tc>
        <w:tc>
          <w:tcPr>
            <w:tcW w:w="992" w:type="dxa"/>
            <w:hideMark/>
          </w:tcPr>
          <w:p w14:paraId="2ED53EB6" w14:textId="77777777" w:rsidR="00302A0B" w:rsidRPr="00302A0B" w:rsidRDefault="00302A0B" w:rsidP="00F80434">
            <w:pPr>
              <w:spacing w:after="0"/>
            </w:pPr>
            <w:r>
              <w:t> </w:t>
            </w:r>
          </w:p>
        </w:tc>
        <w:tc>
          <w:tcPr>
            <w:tcW w:w="4678" w:type="dxa"/>
            <w:hideMark/>
          </w:tcPr>
          <w:p w14:paraId="45D387AF" w14:textId="77777777" w:rsidR="00302A0B" w:rsidRPr="00302A0B" w:rsidRDefault="00302A0B" w:rsidP="00F80434">
            <w:pPr>
              <w:spacing w:after="0"/>
            </w:pPr>
            <w:r>
              <w:t> </w:t>
            </w:r>
          </w:p>
        </w:tc>
        <w:tc>
          <w:tcPr>
            <w:tcW w:w="789" w:type="dxa"/>
            <w:noWrap/>
            <w:hideMark/>
          </w:tcPr>
          <w:p w14:paraId="5F092DEC" w14:textId="77777777" w:rsidR="00302A0B" w:rsidRPr="00302A0B" w:rsidRDefault="00302A0B" w:rsidP="00F80434">
            <w:pPr>
              <w:spacing w:after="0"/>
            </w:pPr>
            <w:r>
              <w:t>102</w:t>
            </w:r>
          </w:p>
        </w:tc>
        <w:tc>
          <w:tcPr>
            <w:tcW w:w="1767" w:type="dxa"/>
            <w:hideMark/>
          </w:tcPr>
          <w:p w14:paraId="7E339F68" w14:textId="77777777" w:rsidR="00302A0B" w:rsidRPr="00302A0B" w:rsidRDefault="00302A0B" w:rsidP="00F80434">
            <w:pPr>
              <w:spacing w:after="0"/>
            </w:pPr>
            <w:r>
              <w:t>The dwelling is in good condition</w:t>
            </w:r>
          </w:p>
        </w:tc>
      </w:tr>
      <w:tr w:rsidR="00302A0B" w:rsidRPr="00302A0B" w14:paraId="0068253E" w14:textId="77777777" w:rsidTr="00F80434">
        <w:trPr>
          <w:cantSplit/>
        </w:trPr>
        <w:tc>
          <w:tcPr>
            <w:tcW w:w="1980" w:type="dxa"/>
            <w:hideMark/>
          </w:tcPr>
          <w:p w14:paraId="05307DA6" w14:textId="77777777" w:rsidR="00302A0B" w:rsidRPr="00302A0B" w:rsidRDefault="00302A0B" w:rsidP="00F80434">
            <w:pPr>
              <w:spacing w:after="0"/>
            </w:pPr>
            <w:r>
              <w:lastRenderedPageBreak/>
              <w:t> </w:t>
            </w:r>
          </w:p>
        </w:tc>
        <w:tc>
          <w:tcPr>
            <w:tcW w:w="992" w:type="dxa"/>
            <w:hideMark/>
          </w:tcPr>
          <w:p w14:paraId="3050EE9F" w14:textId="77777777" w:rsidR="00302A0B" w:rsidRPr="00302A0B" w:rsidRDefault="00302A0B" w:rsidP="00F80434">
            <w:pPr>
              <w:spacing w:after="0"/>
            </w:pPr>
            <w:r>
              <w:t> </w:t>
            </w:r>
          </w:p>
        </w:tc>
        <w:tc>
          <w:tcPr>
            <w:tcW w:w="4678" w:type="dxa"/>
            <w:hideMark/>
          </w:tcPr>
          <w:p w14:paraId="2BDF0EC6" w14:textId="77777777" w:rsidR="00302A0B" w:rsidRPr="00302A0B" w:rsidRDefault="00302A0B" w:rsidP="00F80434">
            <w:pPr>
              <w:spacing w:after="0"/>
            </w:pPr>
            <w:r>
              <w:t> </w:t>
            </w:r>
          </w:p>
        </w:tc>
        <w:tc>
          <w:tcPr>
            <w:tcW w:w="789" w:type="dxa"/>
            <w:noWrap/>
            <w:hideMark/>
          </w:tcPr>
          <w:p w14:paraId="27468092" w14:textId="77777777" w:rsidR="00302A0B" w:rsidRPr="00302A0B" w:rsidRDefault="00302A0B" w:rsidP="00F80434">
            <w:pPr>
              <w:spacing w:after="0"/>
            </w:pPr>
            <w:r>
              <w:t>103</w:t>
            </w:r>
          </w:p>
        </w:tc>
        <w:tc>
          <w:tcPr>
            <w:tcW w:w="1767" w:type="dxa"/>
            <w:hideMark/>
          </w:tcPr>
          <w:p w14:paraId="56BF352F" w14:textId="77777777" w:rsidR="00302A0B" w:rsidRPr="00302A0B" w:rsidRDefault="00302A0B" w:rsidP="00F80434">
            <w:pPr>
              <w:spacing w:after="0"/>
            </w:pPr>
            <w:r>
              <w:t>The dwelling has some shortcomings</w:t>
            </w:r>
          </w:p>
        </w:tc>
      </w:tr>
      <w:tr w:rsidR="00302A0B" w:rsidRPr="00302A0B" w14:paraId="24E041A4" w14:textId="77777777" w:rsidTr="00F80434">
        <w:trPr>
          <w:cantSplit/>
        </w:trPr>
        <w:tc>
          <w:tcPr>
            <w:tcW w:w="1980" w:type="dxa"/>
            <w:hideMark/>
          </w:tcPr>
          <w:p w14:paraId="366974D8" w14:textId="77777777" w:rsidR="00302A0B" w:rsidRPr="00302A0B" w:rsidRDefault="00302A0B" w:rsidP="00F80434">
            <w:pPr>
              <w:spacing w:after="0"/>
            </w:pPr>
            <w:r>
              <w:t> </w:t>
            </w:r>
          </w:p>
        </w:tc>
        <w:tc>
          <w:tcPr>
            <w:tcW w:w="992" w:type="dxa"/>
            <w:hideMark/>
          </w:tcPr>
          <w:p w14:paraId="06B45A97" w14:textId="77777777" w:rsidR="00302A0B" w:rsidRPr="00302A0B" w:rsidRDefault="00302A0B" w:rsidP="00F80434">
            <w:pPr>
              <w:spacing w:after="0"/>
            </w:pPr>
            <w:r>
              <w:t> </w:t>
            </w:r>
          </w:p>
        </w:tc>
        <w:tc>
          <w:tcPr>
            <w:tcW w:w="4678" w:type="dxa"/>
            <w:hideMark/>
          </w:tcPr>
          <w:p w14:paraId="500405BB" w14:textId="77777777" w:rsidR="00302A0B" w:rsidRPr="00302A0B" w:rsidRDefault="00302A0B" w:rsidP="00F80434">
            <w:pPr>
              <w:spacing w:after="0"/>
            </w:pPr>
            <w:r>
              <w:t> </w:t>
            </w:r>
          </w:p>
        </w:tc>
        <w:tc>
          <w:tcPr>
            <w:tcW w:w="789" w:type="dxa"/>
            <w:noWrap/>
            <w:hideMark/>
          </w:tcPr>
          <w:p w14:paraId="455CBD96" w14:textId="77777777" w:rsidR="00302A0B" w:rsidRPr="00302A0B" w:rsidRDefault="00302A0B" w:rsidP="00F80434">
            <w:pPr>
              <w:spacing w:after="0"/>
            </w:pPr>
            <w:r>
              <w:t>104</w:t>
            </w:r>
          </w:p>
        </w:tc>
        <w:tc>
          <w:tcPr>
            <w:tcW w:w="1767" w:type="dxa"/>
            <w:hideMark/>
          </w:tcPr>
          <w:p w14:paraId="11E1F77D" w14:textId="77777777" w:rsidR="00302A0B" w:rsidRPr="00302A0B" w:rsidRDefault="00302A0B" w:rsidP="00F80434">
            <w:pPr>
              <w:spacing w:after="0"/>
            </w:pPr>
            <w:r>
              <w:t>The dwelling has considerable and important shortcomings</w:t>
            </w:r>
          </w:p>
        </w:tc>
      </w:tr>
      <w:tr w:rsidR="00302A0B" w:rsidRPr="00302A0B" w14:paraId="77608060" w14:textId="77777777" w:rsidTr="00F80434">
        <w:trPr>
          <w:cantSplit/>
        </w:trPr>
        <w:tc>
          <w:tcPr>
            <w:tcW w:w="1980" w:type="dxa"/>
            <w:hideMark/>
          </w:tcPr>
          <w:p w14:paraId="4A42F224" w14:textId="77777777" w:rsidR="00302A0B" w:rsidRPr="00302A0B" w:rsidRDefault="00302A0B" w:rsidP="00F80434">
            <w:pPr>
              <w:spacing w:after="0"/>
            </w:pPr>
            <w:r>
              <w:t>always</w:t>
            </w:r>
          </w:p>
        </w:tc>
        <w:tc>
          <w:tcPr>
            <w:tcW w:w="992" w:type="dxa"/>
            <w:hideMark/>
          </w:tcPr>
          <w:p w14:paraId="05502673" w14:textId="77777777" w:rsidR="00302A0B" w:rsidRPr="00302A0B" w:rsidRDefault="00302A0B" w:rsidP="00F80434">
            <w:pPr>
              <w:spacing w:after="0"/>
            </w:pPr>
            <w:r>
              <w:t>tekstC08</w:t>
            </w:r>
          </w:p>
        </w:tc>
        <w:tc>
          <w:tcPr>
            <w:tcW w:w="4678" w:type="dxa"/>
            <w:hideMark/>
          </w:tcPr>
          <w:p w14:paraId="6EDFB54F" w14:textId="77777777" w:rsidR="00302A0B" w:rsidRPr="00302A0B" w:rsidRDefault="00302A0B" w:rsidP="00F80434">
            <w:pPr>
              <w:spacing w:after="0"/>
              <w:rPr>
                <w:b/>
                <w:bCs/>
              </w:rPr>
            </w:pPr>
            <w:r>
              <w:rPr>
                <w:b/>
              </w:rPr>
              <w:t xml:space="preserve">Do you have the following problems related to the place where you live?  </w:t>
            </w:r>
          </w:p>
        </w:tc>
        <w:tc>
          <w:tcPr>
            <w:tcW w:w="789" w:type="dxa"/>
            <w:noWrap/>
            <w:hideMark/>
          </w:tcPr>
          <w:p w14:paraId="173B85FF" w14:textId="77777777" w:rsidR="00302A0B" w:rsidRPr="00302A0B" w:rsidRDefault="00302A0B" w:rsidP="00F80434">
            <w:pPr>
              <w:spacing w:after="0"/>
            </w:pPr>
            <w:r>
              <w:t> </w:t>
            </w:r>
          </w:p>
        </w:tc>
        <w:tc>
          <w:tcPr>
            <w:tcW w:w="1767" w:type="dxa"/>
            <w:hideMark/>
          </w:tcPr>
          <w:p w14:paraId="6190497F" w14:textId="77777777" w:rsidR="00302A0B" w:rsidRPr="00302A0B" w:rsidRDefault="00302A0B" w:rsidP="00F80434">
            <w:pPr>
              <w:spacing w:after="0"/>
            </w:pPr>
            <w:r>
              <w:t> </w:t>
            </w:r>
          </w:p>
        </w:tc>
      </w:tr>
      <w:tr w:rsidR="00302A0B" w:rsidRPr="00302A0B" w14:paraId="62E86242" w14:textId="77777777" w:rsidTr="00F80434">
        <w:trPr>
          <w:cantSplit/>
        </w:trPr>
        <w:tc>
          <w:tcPr>
            <w:tcW w:w="1980" w:type="dxa"/>
            <w:hideMark/>
          </w:tcPr>
          <w:p w14:paraId="4C29CAA6" w14:textId="77777777" w:rsidR="00302A0B" w:rsidRPr="00302A0B" w:rsidRDefault="00302A0B" w:rsidP="00F80434">
            <w:pPr>
              <w:spacing w:after="0"/>
            </w:pPr>
            <w:r>
              <w:t>always</w:t>
            </w:r>
          </w:p>
        </w:tc>
        <w:tc>
          <w:tcPr>
            <w:tcW w:w="992" w:type="dxa"/>
            <w:hideMark/>
          </w:tcPr>
          <w:p w14:paraId="7A50322B" w14:textId="77777777" w:rsidR="00302A0B" w:rsidRPr="00302A0B" w:rsidRDefault="00302A0B" w:rsidP="00F80434">
            <w:pPr>
              <w:spacing w:after="0"/>
            </w:pPr>
            <w:r>
              <w:t>C08_A</w:t>
            </w:r>
          </w:p>
        </w:tc>
        <w:tc>
          <w:tcPr>
            <w:tcW w:w="4678" w:type="dxa"/>
            <w:hideMark/>
          </w:tcPr>
          <w:p w14:paraId="71A1A317" w14:textId="77777777" w:rsidR="00302A0B" w:rsidRPr="00302A0B" w:rsidRDefault="00302A0B" w:rsidP="00F80434">
            <w:pPr>
              <w:spacing w:after="0"/>
              <w:rPr>
                <w:b/>
                <w:bCs/>
              </w:rPr>
            </w:pPr>
            <w:r>
              <w:rPr>
                <w:b/>
              </w:rPr>
              <w:t>Noise from neighbours or outside (traffic, business, factory, etc.)</w:t>
            </w:r>
            <w:r>
              <w:rPr>
                <w:b/>
              </w:rPr>
              <w:cr/>
            </w:r>
            <w:r>
              <w:rPr>
                <w:b/>
              </w:rPr>
              <w:br/>
            </w:r>
          </w:p>
        </w:tc>
        <w:tc>
          <w:tcPr>
            <w:tcW w:w="789" w:type="dxa"/>
            <w:noWrap/>
            <w:hideMark/>
          </w:tcPr>
          <w:p w14:paraId="60FA92C7" w14:textId="77777777" w:rsidR="00302A0B" w:rsidRPr="00302A0B" w:rsidRDefault="00302A0B" w:rsidP="00F80434">
            <w:pPr>
              <w:spacing w:after="0"/>
            </w:pPr>
            <w:r>
              <w:t>109</w:t>
            </w:r>
          </w:p>
        </w:tc>
        <w:tc>
          <w:tcPr>
            <w:tcW w:w="1767" w:type="dxa"/>
            <w:hideMark/>
          </w:tcPr>
          <w:p w14:paraId="07DDCC04" w14:textId="77777777" w:rsidR="00302A0B" w:rsidRPr="00302A0B" w:rsidRDefault="00302A0B" w:rsidP="00F80434">
            <w:pPr>
              <w:spacing w:after="0"/>
            </w:pPr>
            <w:r>
              <w:t>Yes, it is a problem</w:t>
            </w:r>
          </w:p>
        </w:tc>
      </w:tr>
      <w:tr w:rsidR="00302A0B" w:rsidRPr="00302A0B" w14:paraId="0B35D9D2" w14:textId="77777777" w:rsidTr="00F80434">
        <w:trPr>
          <w:cantSplit/>
        </w:trPr>
        <w:tc>
          <w:tcPr>
            <w:tcW w:w="1980" w:type="dxa"/>
            <w:hideMark/>
          </w:tcPr>
          <w:p w14:paraId="080E6FA6" w14:textId="77777777" w:rsidR="00302A0B" w:rsidRPr="00302A0B" w:rsidRDefault="00302A0B" w:rsidP="00F80434">
            <w:pPr>
              <w:spacing w:after="0"/>
            </w:pPr>
            <w:r>
              <w:t> </w:t>
            </w:r>
          </w:p>
        </w:tc>
        <w:tc>
          <w:tcPr>
            <w:tcW w:w="992" w:type="dxa"/>
            <w:noWrap/>
            <w:hideMark/>
          </w:tcPr>
          <w:p w14:paraId="2CDDD579" w14:textId="77777777" w:rsidR="00302A0B" w:rsidRPr="00302A0B" w:rsidRDefault="00302A0B" w:rsidP="00F80434">
            <w:pPr>
              <w:spacing w:after="0"/>
            </w:pPr>
          </w:p>
        </w:tc>
        <w:tc>
          <w:tcPr>
            <w:tcW w:w="4678" w:type="dxa"/>
            <w:hideMark/>
          </w:tcPr>
          <w:p w14:paraId="55535634" w14:textId="77777777" w:rsidR="00302A0B" w:rsidRPr="00302A0B" w:rsidRDefault="00302A0B" w:rsidP="00F80434">
            <w:pPr>
              <w:spacing w:after="0"/>
            </w:pPr>
            <w:r>
              <w:t> </w:t>
            </w:r>
          </w:p>
        </w:tc>
        <w:tc>
          <w:tcPr>
            <w:tcW w:w="789" w:type="dxa"/>
            <w:noWrap/>
            <w:hideMark/>
          </w:tcPr>
          <w:p w14:paraId="791EDB29" w14:textId="77777777" w:rsidR="00302A0B" w:rsidRPr="00302A0B" w:rsidRDefault="00302A0B" w:rsidP="00F80434">
            <w:pPr>
              <w:spacing w:after="0"/>
            </w:pPr>
            <w:r>
              <w:t>110</w:t>
            </w:r>
          </w:p>
        </w:tc>
        <w:tc>
          <w:tcPr>
            <w:tcW w:w="1767" w:type="dxa"/>
            <w:hideMark/>
          </w:tcPr>
          <w:p w14:paraId="2FCA9EAB" w14:textId="77777777" w:rsidR="00302A0B" w:rsidRPr="00302A0B" w:rsidRDefault="00302A0B" w:rsidP="00F80434">
            <w:pPr>
              <w:spacing w:after="0"/>
            </w:pPr>
            <w:r>
              <w:t>Yes, but it is not a problem</w:t>
            </w:r>
          </w:p>
        </w:tc>
      </w:tr>
      <w:tr w:rsidR="00302A0B" w:rsidRPr="00302A0B" w14:paraId="5CC30E62" w14:textId="77777777" w:rsidTr="00F80434">
        <w:trPr>
          <w:cantSplit/>
        </w:trPr>
        <w:tc>
          <w:tcPr>
            <w:tcW w:w="1980" w:type="dxa"/>
            <w:hideMark/>
          </w:tcPr>
          <w:p w14:paraId="2BF1FCA5" w14:textId="77777777" w:rsidR="00302A0B" w:rsidRPr="00302A0B" w:rsidRDefault="00302A0B" w:rsidP="00F80434">
            <w:pPr>
              <w:spacing w:after="0"/>
            </w:pPr>
            <w:r>
              <w:t> </w:t>
            </w:r>
          </w:p>
        </w:tc>
        <w:tc>
          <w:tcPr>
            <w:tcW w:w="992" w:type="dxa"/>
            <w:hideMark/>
          </w:tcPr>
          <w:p w14:paraId="7D7617FC" w14:textId="77777777" w:rsidR="00302A0B" w:rsidRPr="00302A0B" w:rsidRDefault="00302A0B" w:rsidP="00F80434">
            <w:pPr>
              <w:spacing w:after="0"/>
            </w:pPr>
            <w:r>
              <w:t> </w:t>
            </w:r>
          </w:p>
        </w:tc>
        <w:tc>
          <w:tcPr>
            <w:tcW w:w="4678" w:type="dxa"/>
            <w:hideMark/>
          </w:tcPr>
          <w:p w14:paraId="36831AC7" w14:textId="77777777" w:rsidR="00302A0B" w:rsidRPr="00302A0B" w:rsidRDefault="00302A0B" w:rsidP="00F80434">
            <w:pPr>
              <w:spacing w:after="0"/>
            </w:pPr>
            <w:r>
              <w:t> </w:t>
            </w:r>
          </w:p>
        </w:tc>
        <w:tc>
          <w:tcPr>
            <w:tcW w:w="789" w:type="dxa"/>
            <w:noWrap/>
            <w:hideMark/>
          </w:tcPr>
          <w:p w14:paraId="5EA7246D" w14:textId="77777777" w:rsidR="00302A0B" w:rsidRPr="00302A0B" w:rsidRDefault="00302A0B" w:rsidP="00F80434">
            <w:pPr>
              <w:spacing w:after="0"/>
            </w:pPr>
            <w:r>
              <w:t>2</w:t>
            </w:r>
          </w:p>
        </w:tc>
        <w:tc>
          <w:tcPr>
            <w:tcW w:w="1767" w:type="dxa"/>
            <w:hideMark/>
          </w:tcPr>
          <w:p w14:paraId="4D2D4529" w14:textId="77777777" w:rsidR="00302A0B" w:rsidRPr="00302A0B" w:rsidRDefault="00302A0B" w:rsidP="00F80434">
            <w:pPr>
              <w:spacing w:after="0"/>
            </w:pPr>
            <w:r>
              <w:t>No</w:t>
            </w:r>
          </w:p>
        </w:tc>
      </w:tr>
      <w:tr w:rsidR="00302A0B" w:rsidRPr="00302A0B" w14:paraId="0CDECED4" w14:textId="77777777" w:rsidTr="00F80434">
        <w:trPr>
          <w:cantSplit/>
        </w:trPr>
        <w:tc>
          <w:tcPr>
            <w:tcW w:w="1980" w:type="dxa"/>
            <w:hideMark/>
          </w:tcPr>
          <w:p w14:paraId="420BB34C" w14:textId="77777777" w:rsidR="00302A0B" w:rsidRPr="00302A0B" w:rsidRDefault="00302A0B" w:rsidP="00F80434">
            <w:pPr>
              <w:spacing w:after="0"/>
            </w:pPr>
            <w:r>
              <w:t>always</w:t>
            </w:r>
          </w:p>
        </w:tc>
        <w:tc>
          <w:tcPr>
            <w:tcW w:w="992" w:type="dxa"/>
            <w:hideMark/>
          </w:tcPr>
          <w:p w14:paraId="55EA4173" w14:textId="77777777" w:rsidR="00302A0B" w:rsidRPr="00302A0B" w:rsidRDefault="00302A0B" w:rsidP="00F80434">
            <w:pPr>
              <w:spacing w:after="0"/>
            </w:pPr>
            <w:r>
              <w:t>C08_B</w:t>
            </w:r>
          </w:p>
        </w:tc>
        <w:tc>
          <w:tcPr>
            <w:tcW w:w="4678" w:type="dxa"/>
            <w:hideMark/>
          </w:tcPr>
          <w:p w14:paraId="16DDC6A0" w14:textId="77777777" w:rsidR="00302A0B" w:rsidRPr="00302A0B" w:rsidRDefault="00302A0B" w:rsidP="00F80434">
            <w:pPr>
              <w:spacing w:after="0"/>
              <w:rPr>
                <w:b/>
                <w:bCs/>
              </w:rPr>
            </w:pPr>
            <w:r>
              <w:rPr>
                <w:b/>
              </w:rPr>
              <w:t>Pollution, grime or other environmental problems like smoke, dust, unpleasant smells and/or polluted water</w:t>
            </w:r>
            <w:r>
              <w:rPr>
                <w:b/>
              </w:rPr>
              <w:cr/>
            </w:r>
            <w:r>
              <w:rPr>
                <w:b/>
              </w:rPr>
              <w:br/>
            </w:r>
          </w:p>
        </w:tc>
        <w:tc>
          <w:tcPr>
            <w:tcW w:w="789" w:type="dxa"/>
            <w:noWrap/>
            <w:hideMark/>
          </w:tcPr>
          <w:p w14:paraId="5519A68A" w14:textId="77777777" w:rsidR="00302A0B" w:rsidRPr="00302A0B" w:rsidRDefault="00302A0B" w:rsidP="00F80434">
            <w:pPr>
              <w:spacing w:after="0"/>
            </w:pPr>
            <w:r>
              <w:t>109</w:t>
            </w:r>
          </w:p>
        </w:tc>
        <w:tc>
          <w:tcPr>
            <w:tcW w:w="1767" w:type="dxa"/>
            <w:hideMark/>
          </w:tcPr>
          <w:p w14:paraId="5416E1BC" w14:textId="77777777" w:rsidR="00302A0B" w:rsidRPr="00302A0B" w:rsidRDefault="00302A0B" w:rsidP="00F80434">
            <w:pPr>
              <w:spacing w:after="0"/>
            </w:pPr>
            <w:r>
              <w:t>Yes, it is a problem</w:t>
            </w:r>
          </w:p>
        </w:tc>
      </w:tr>
      <w:tr w:rsidR="00302A0B" w:rsidRPr="00302A0B" w14:paraId="31F49EC3" w14:textId="77777777" w:rsidTr="00F80434">
        <w:trPr>
          <w:cantSplit/>
        </w:trPr>
        <w:tc>
          <w:tcPr>
            <w:tcW w:w="1980" w:type="dxa"/>
            <w:hideMark/>
          </w:tcPr>
          <w:p w14:paraId="5AB15336" w14:textId="77777777" w:rsidR="00302A0B" w:rsidRPr="00302A0B" w:rsidRDefault="00302A0B" w:rsidP="00F80434">
            <w:pPr>
              <w:spacing w:after="0"/>
            </w:pPr>
            <w:r>
              <w:t> </w:t>
            </w:r>
          </w:p>
        </w:tc>
        <w:tc>
          <w:tcPr>
            <w:tcW w:w="992" w:type="dxa"/>
            <w:hideMark/>
          </w:tcPr>
          <w:p w14:paraId="5FD2214C" w14:textId="77777777" w:rsidR="00302A0B" w:rsidRPr="00302A0B" w:rsidRDefault="00302A0B" w:rsidP="00F80434">
            <w:pPr>
              <w:spacing w:after="0"/>
            </w:pPr>
            <w:r>
              <w:t> </w:t>
            </w:r>
          </w:p>
        </w:tc>
        <w:tc>
          <w:tcPr>
            <w:tcW w:w="4678" w:type="dxa"/>
            <w:hideMark/>
          </w:tcPr>
          <w:p w14:paraId="1B5442EB" w14:textId="77777777" w:rsidR="00302A0B" w:rsidRPr="00302A0B" w:rsidRDefault="00302A0B" w:rsidP="00F80434">
            <w:pPr>
              <w:spacing w:after="0"/>
            </w:pPr>
            <w:r>
              <w:t> </w:t>
            </w:r>
          </w:p>
        </w:tc>
        <w:tc>
          <w:tcPr>
            <w:tcW w:w="789" w:type="dxa"/>
            <w:noWrap/>
            <w:hideMark/>
          </w:tcPr>
          <w:p w14:paraId="0A97F0D7" w14:textId="77777777" w:rsidR="00302A0B" w:rsidRPr="00302A0B" w:rsidRDefault="00302A0B" w:rsidP="00F80434">
            <w:pPr>
              <w:spacing w:after="0"/>
            </w:pPr>
            <w:r>
              <w:t>110</w:t>
            </w:r>
          </w:p>
        </w:tc>
        <w:tc>
          <w:tcPr>
            <w:tcW w:w="1767" w:type="dxa"/>
            <w:hideMark/>
          </w:tcPr>
          <w:p w14:paraId="01FF15D1" w14:textId="77777777" w:rsidR="00302A0B" w:rsidRPr="00302A0B" w:rsidRDefault="00302A0B" w:rsidP="00F80434">
            <w:pPr>
              <w:spacing w:after="0"/>
            </w:pPr>
            <w:r>
              <w:t>Yes, but it is not a problem</w:t>
            </w:r>
          </w:p>
        </w:tc>
      </w:tr>
      <w:tr w:rsidR="00302A0B" w:rsidRPr="00302A0B" w14:paraId="440BAED5" w14:textId="77777777" w:rsidTr="00F80434">
        <w:trPr>
          <w:cantSplit/>
        </w:trPr>
        <w:tc>
          <w:tcPr>
            <w:tcW w:w="1980" w:type="dxa"/>
            <w:hideMark/>
          </w:tcPr>
          <w:p w14:paraId="107B5C49" w14:textId="77777777" w:rsidR="00302A0B" w:rsidRPr="00302A0B" w:rsidRDefault="00302A0B" w:rsidP="00F80434">
            <w:pPr>
              <w:spacing w:after="0"/>
            </w:pPr>
            <w:r>
              <w:t> </w:t>
            </w:r>
          </w:p>
        </w:tc>
        <w:tc>
          <w:tcPr>
            <w:tcW w:w="992" w:type="dxa"/>
            <w:hideMark/>
          </w:tcPr>
          <w:p w14:paraId="679024E6" w14:textId="77777777" w:rsidR="00302A0B" w:rsidRPr="00302A0B" w:rsidRDefault="00302A0B" w:rsidP="00F80434">
            <w:pPr>
              <w:spacing w:after="0"/>
            </w:pPr>
            <w:r>
              <w:t> </w:t>
            </w:r>
          </w:p>
        </w:tc>
        <w:tc>
          <w:tcPr>
            <w:tcW w:w="4678" w:type="dxa"/>
            <w:hideMark/>
          </w:tcPr>
          <w:p w14:paraId="1FE4773B" w14:textId="77777777" w:rsidR="00302A0B" w:rsidRPr="00302A0B" w:rsidRDefault="00302A0B" w:rsidP="00F80434">
            <w:pPr>
              <w:spacing w:after="0"/>
            </w:pPr>
            <w:r>
              <w:t> </w:t>
            </w:r>
          </w:p>
        </w:tc>
        <w:tc>
          <w:tcPr>
            <w:tcW w:w="789" w:type="dxa"/>
            <w:noWrap/>
            <w:hideMark/>
          </w:tcPr>
          <w:p w14:paraId="1ABEC696" w14:textId="77777777" w:rsidR="00302A0B" w:rsidRPr="00302A0B" w:rsidRDefault="00302A0B" w:rsidP="00F80434">
            <w:pPr>
              <w:spacing w:after="0"/>
            </w:pPr>
            <w:r>
              <w:t>2</w:t>
            </w:r>
          </w:p>
        </w:tc>
        <w:tc>
          <w:tcPr>
            <w:tcW w:w="1767" w:type="dxa"/>
            <w:hideMark/>
          </w:tcPr>
          <w:p w14:paraId="23D52C28" w14:textId="77777777" w:rsidR="00302A0B" w:rsidRPr="00302A0B" w:rsidRDefault="00302A0B" w:rsidP="00F80434">
            <w:pPr>
              <w:spacing w:after="0"/>
            </w:pPr>
            <w:r>
              <w:t>No</w:t>
            </w:r>
          </w:p>
        </w:tc>
      </w:tr>
      <w:tr w:rsidR="00302A0B" w:rsidRPr="00302A0B" w14:paraId="059031E8" w14:textId="77777777" w:rsidTr="00F80434">
        <w:trPr>
          <w:cantSplit/>
        </w:trPr>
        <w:tc>
          <w:tcPr>
            <w:tcW w:w="1980" w:type="dxa"/>
            <w:hideMark/>
          </w:tcPr>
          <w:p w14:paraId="0F3EF2FB" w14:textId="77777777" w:rsidR="00302A0B" w:rsidRPr="00302A0B" w:rsidRDefault="00302A0B" w:rsidP="00F80434">
            <w:pPr>
              <w:spacing w:after="0"/>
            </w:pPr>
            <w:r>
              <w:t>always</w:t>
            </w:r>
          </w:p>
        </w:tc>
        <w:tc>
          <w:tcPr>
            <w:tcW w:w="992" w:type="dxa"/>
            <w:hideMark/>
          </w:tcPr>
          <w:p w14:paraId="7CFC333D" w14:textId="77777777" w:rsidR="00302A0B" w:rsidRPr="00302A0B" w:rsidRDefault="00302A0B" w:rsidP="00F80434">
            <w:pPr>
              <w:spacing w:after="0"/>
            </w:pPr>
            <w:r>
              <w:t>C10</w:t>
            </w:r>
          </w:p>
        </w:tc>
        <w:tc>
          <w:tcPr>
            <w:tcW w:w="4678" w:type="dxa"/>
            <w:hideMark/>
          </w:tcPr>
          <w:p w14:paraId="7246A3DE" w14:textId="77777777" w:rsidR="00302A0B" w:rsidRPr="00302A0B" w:rsidRDefault="00302A0B" w:rsidP="00F80434">
            <w:pPr>
              <w:spacing w:after="0"/>
              <w:rPr>
                <w:b/>
                <w:bCs/>
              </w:rPr>
            </w:pPr>
            <w:r>
              <w:rPr>
                <w:b/>
              </w:rPr>
              <w:t>Crime, violence and vandalism in the local area</w:t>
            </w:r>
          </w:p>
        </w:tc>
        <w:tc>
          <w:tcPr>
            <w:tcW w:w="789" w:type="dxa"/>
            <w:noWrap/>
            <w:hideMark/>
          </w:tcPr>
          <w:p w14:paraId="1B096D78" w14:textId="77777777" w:rsidR="00302A0B" w:rsidRPr="00302A0B" w:rsidRDefault="00302A0B" w:rsidP="00F80434">
            <w:pPr>
              <w:spacing w:after="0"/>
            </w:pPr>
            <w:r>
              <w:t>1</w:t>
            </w:r>
          </w:p>
        </w:tc>
        <w:tc>
          <w:tcPr>
            <w:tcW w:w="1767" w:type="dxa"/>
            <w:hideMark/>
          </w:tcPr>
          <w:p w14:paraId="53B944C6" w14:textId="77777777" w:rsidR="00302A0B" w:rsidRPr="00302A0B" w:rsidRDefault="00302A0B" w:rsidP="00F80434">
            <w:pPr>
              <w:spacing w:after="0"/>
            </w:pPr>
            <w:r>
              <w:t>Yes</w:t>
            </w:r>
          </w:p>
        </w:tc>
      </w:tr>
      <w:tr w:rsidR="00302A0B" w:rsidRPr="00302A0B" w14:paraId="69AEEC43" w14:textId="77777777" w:rsidTr="00F80434">
        <w:trPr>
          <w:cantSplit/>
        </w:trPr>
        <w:tc>
          <w:tcPr>
            <w:tcW w:w="1980" w:type="dxa"/>
            <w:hideMark/>
          </w:tcPr>
          <w:p w14:paraId="07D739D2" w14:textId="77777777" w:rsidR="00302A0B" w:rsidRPr="00302A0B" w:rsidRDefault="00302A0B" w:rsidP="00F80434">
            <w:pPr>
              <w:spacing w:after="0"/>
            </w:pPr>
            <w:r>
              <w:t> </w:t>
            </w:r>
          </w:p>
        </w:tc>
        <w:tc>
          <w:tcPr>
            <w:tcW w:w="992" w:type="dxa"/>
            <w:hideMark/>
          </w:tcPr>
          <w:p w14:paraId="66D1EB07" w14:textId="77777777" w:rsidR="00302A0B" w:rsidRPr="00302A0B" w:rsidRDefault="00302A0B" w:rsidP="00F80434">
            <w:pPr>
              <w:spacing w:after="0"/>
            </w:pPr>
            <w:r>
              <w:t> </w:t>
            </w:r>
          </w:p>
        </w:tc>
        <w:tc>
          <w:tcPr>
            <w:tcW w:w="4678" w:type="dxa"/>
            <w:hideMark/>
          </w:tcPr>
          <w:p w14:paraId="1E325F29" w14:textId="77777777" w:rsidR="00302A0B" w:rsidRPr="00302A0B" w:rsidRDefault="00302A0B" w:rsidP="00F80434">
            <w:pPr>
              <w:spacing w:after="0"/>
            </w:pPr>
            <w:r>
              <w:t> </w:t>
            </w:r>
          </w:p>
        </w:tc>
        <w:tc>
          <w:tcPr>
            <w:tcW w:w="789" w:type="dxa"/>
            <w:noWrap/>
            <w:hideMark/>
          </w:tcPr>
          <w:p w14:paraId="0D7965CA" w14:textId="77777777" w:rsidR="00302A0B" w:rsidRPr="00302A0B" w:rsidRDefault="00302A0B" w:rsidP="00F80434">
            <w:pPr>
              <w:spacing w:after="0"/>
            </w:pPr>
            <w:r>
              <w:t>2</w:t>
            </w:r>
          </w:p>
        </w:tc>
        <w:tc>
          <w:tcPr>
            <w:tcW w:w="1767" w:type="dxa"/>
            <w:hideMark/>
          </w:tcPr>
          <w:p w14:paraId="0542AB36" w14:textId="77777777" w:rsidR="00302A0B" w:rsidRPr="00302A0B" w:rsidRDefault="00302A0B" w:rsidP="00F80434">
            <w:pPr>
              <w:spacing w:after="0"/>
            </w:pPr>
            <w:r>
              <w:t>No</w:t>
            </w:r>
          </w:p>
        </w:tc>
      </w:tr>
      <w:tr w:rsidR="00302A0B" w:rsidRPr="00302A0B" w14:paraId="528B8937" w14:textId="77777777" w:rsidTr="00F80434">
        <w:trPr>
          <w:cantSplit/>
        </w:trPr>
        <w:tc>
          <w:tcPr>
            <w:tcW w:w="1980" w:type="dxa"/>
            <w:hideMark/>
          </w:tcPr>
          <w:p w14:paraId="76AAC8A3" w14:textId="77777777" w:rsidR="00302A0B" w:rsidRPr="00302A0B" w:rsidRDefault="00302A0B" w:rsidP="00F80434">
            <w:pPr>
              <w:spacing w:after="0"/>
            </w:pPr>
            <w:r>
              <w:t>always</w:t>
            </w:r>
          </w:p>
        </w:tc>
        <w:tc>
          <w:tcPr>
            <w:tcW w:w="992" w:type="dxa"/>
            <w:hideMark/>
          </w:tcPr>
          <w:p w14:paraId="10E0108D" w14:textId="77777777" w:rsidR="00302A0B" w:rsidRPr="00302A0B" w:rsidRDefault="00302A0B" w:rsidP="00F80434">
            <w:pPr>
              <w:spacing w:after="0"/>
            </w:pPr>
            <w:r>
              <w:t>D</w:t>
            </w:r>
          </w:p>
        </w:tc>
        <w:tc>
          <w:tcPr>
            <w:tcW w:w="4678" w:type="dxa"/>
            <w:hideMark/>
          </w:tcPr>
          <w:p w14:paraId="7EE7A418" w14:textId="77777777" w:rsidR="00302A0B" w:rsidRPr="00302A0B" w:rsidRDefault="00302A0B" w:rsidP="00F80434">
            <w:pPr>
              <w:spacing w:after="0"/>
            </w:pPr>
            <w:r>
              <w:rPr>
                <w:b/>
              </w:rPr>
              <w:t>ECONOMIC WELFARE</w:t>
            </w:r>
            <w:r>
              <w:br/>
              <w:t>The next few questions are about the economic welfare and coping of your household.</w:t>
            </w:r>
          </w:p>
        </w:tc>
        <w:tc>
          <w:tcPr>
            <w:tcW w:w="789" w:type="dxa"/>
            <w:noWrap/>
            <w:hideMark/>
          </w:tcPr>
          <w:p w14:paraId="178F39BD" w14:textId="77777777" w:rsidR="00302A0B" w:rsidRPr="00302A0B" w:rsidRDefault="00302A0B" w:rsidP="00F80434">
            <w:pPr>
              <w:spacing w:after="0"/>
            </w:pPr>
            <w:r>
              <w:t> </w:t>
            </w:r>
          </w:p>
        </w:tc>
        <w:tc>
          <w:tcPr>
            <w:tcW w:w="1767" w:type="dxa"/>
            <w:hideMark/>
          </w:tcPr>
          <w:p w14:paraId="6CA6B570" w14:textId="77777777" w:rsidR="00302A0B" w:rsidRPr="00302A0B" w:rsidRDefault="00302A0B" w:rsidP="00F80434">
            <w:pPr>
              <w:spacing w:after="0"/>
            </w:pPr>
            <w:r>
              <w:t> </w:t>
            </w:r>
          </w:p>
        </w:tc>
      </w:tr>
      <w:tr w:rsidR="00302A0B" w:rsidRPr="00302A0B" w14:paraId="2C0283F0" w14:textId="77777777" w:rsidTr="00F80434">
        <w:trPr>
          <w:cantSplit/>
        </w:trPr>
        <w:tc>
          <w:tcPr>
            <w:tcW w:w="1980" w:type="dxa"/>
            <w:hideMark/>
          </w:tcPr>
          <w:p w14:paraId="4E1BE2D0" w14:textId="77777777" w:rsidR="00302A0B" w:rsidRPr="00302A0B" w:rsidRDefault="00302A0B" w:rsidP="00F80434">
            <w:pPr>
              <w:spacing w:after="0"/>
            </w:pPr>
            <w:r>
              <w:t>always</w:t>
            </w:r>
          </w:p>
        </w:tc>
        <w:tc>
          <w:tcPr>
            <w:tcW w:w="992" w:type="dxa"/>
            <w:hideMark/>
          </w:tcPr>
          <w:p w14:paraId="1ED92B9E" w14:textId="77777777" w:rsidR="00302A0B" w:rsidRPr="00302A0B" w:rsidRDefault="00302A0B" w:rsidP="00F80434">
            <w:pPr>
              <w:spacing w:after="0"/>
            </w:pPr>
            <w:r>
              <w:t>YD1</w:t>
            </w:r>
          </w:p>
        </w:tc>
        <w:tc>
          <w:tcPr>
            <w:tcW w:w="4678" w:type="dxa"/>
            <w:hideMark/>
          </w:tcPr>
          <w:p w14:paraId="0C6B0F03" w14:textId="77777777" w:rsidR="00302A0B" w:rsidRPr="00302A0B" w:rsidRDefault="00302A0B" w:rsidP="00F80434">
            <w:pPr>
              <w:spacing w:after="0"/>
              <w:rPr>
                <w:b/>
                <w:bCs/>
              </w:rPr>
            </w:pPr>
            <w:r>
              <w:rPr>
                <w:b/>
              </w:rPr>
              <w:t xml:space="preserve">Who is the owner of your dwelling? </w:t>
            </w:r>
          </w:p>
        </w:tc>
        <w:tc>
          <w:tcPr>
            <w:tcW w:w="789" w:type="dxa"/>
            <w:noWrap/>
            <w:hideMark/>
          </w:tcPr>
          <w:p w14:paraId="022BABED" w14:textId="77777777" w:rsidR="00302A0B" w:rsidRPr="00302A0B" w:rsidRDefault="00302A0B" w:rsidP="00F80434">
            <w:pPr>
              <w:spacing w:after="0"/>
            </w:pPr>
            <w:r>
              <w:t>29</w:t>
            </w:r>
          </w:p>
        </w:tc>
        <w:tc>
          <w:tcPr>
            <w:tcW w:w="1767" w:type="dxa"/>
            <w:hideMark/>
          </w:tcPr>
          <w:p w14:paraId="606F61A9" w14:textId="77777777" w:rsidR="00302A0B" w:rsidRPr="00302A0B" w:rsidRDefault="00302A0B" w:rsidP="00F80434">
            <w:pPr>
              <w:spacing w:after="0"/>
            </w:pPr>
            <w:r>
              <w:t>Household (member of the household)</w:t>
            </w:r>
          </w:p>
        </w:tc>
      </w:tr>
      <w:tr w:rsidR="00302A0B" w:rsidRPr="00302A0B" w14:paraId="2E482991" w14:textId="77777777" w:rsidTr="00F80434">
        <w:trPr>
          <w:cantSplit/>
        </w:trPr>
        <w:tc>
          <w:tcPr>
            <w:tcW w:w="1980" w:type="dxa"/>
            <w:hideMark/>
          </w:tcPr>
          <w:p w14:paraId="778C5C1C" w14:textId="77777777" w:rsidR="00302A0B" w:rsidRPr="00302A0B" w:rsidRDefault="00302A0B" w:rsidP="00F80434">
            <w:pPr>
              <w:spacing w:after="0"/>
            </w:pPr>
            <w:r>
              <w:t> </w:t>
            </w:r>
          </w:p>
        </w:tc>
        <w:tc>
          <w:tcPr>
            <w:tcW w:w="992" w:type="dxa"/>
            <w:hideMark/>
          </w:tcPr>
          <w:p w14:paraId="5EB69AC7" w14:textId="77777777" w:rsidR="00302A0B" w:rsidRPr="00302A0B" w:rsidRDefault="00302A0B" w:rsidP="00F80434">
            <w:pPr>
              <w:spacing w:after="0"/>
            </w:pPr>
            <w:r>
              <w:t> </w:t>
            </w:r>
          </w:p>
        </w:tc>
        <w:tc>
          <w:tcPr>
            <w:tcW w:w="4678" w:type="dxa"/>
            <w:hideMark/>
          </w:tcPr>
          <w:p w14:paraId="1E5CA0D5" w14:textId="77777777" w:rsidR="00302A0B" w:rsidRPr="00302A0B" w:rsidRDefault="00302A0B" w:rsidP="00F80434">
            <w:pPr>
              <w:spacing w:after="0"/>
            </w:pPr>
            <w:r>
              <w:t> </w:t>
            </w:r>
          </w:p>
        </w:tc>
        <w:tc>
          <w:tcPr>
            <w:tcW w:w="789" w:type="dxa"/>
            <w:noWrap/>
            <w:hideMark/>
          </w:tcPr>
          <w:p w14:paraId="6292CB5E" w14:textId="77777777" w:rsidR="00302A0B" w:rsidRPr="00302A0B" w:rsidRDefault="00302A0B" w:rsidP="00F80434">
            <w:pPr>
              <w:spacing w:after="0"/>
            </w:pPr>
            <w:r>
              <w:t>30</w:t>
            </w:r>
          </w:p>
        </w:tc>
        <w:tc>
          <w:tcPr>
            <w:tcW w:w="1767" w:type="dxa"/>
            <w:hideMark/>
          </w:tcPr>
          <w:p w14:paraId="3490B3A2" w14:textId="77777777" w:rsidR="00302A0B" w:rsidRPr="00302A0B" w:rsidRDefault="00302A0B" w:rsidP="00F80434">
            <w:pPr>
              <w:spacing w:after="0"/>
            </w:pPr>
            <w:r>
              <w:t xml:space="preserve">Other private owner (private person or business) </w:t>
            </w:r>
          </w:p>
        </w:tc>
      </w:tr>
      <w:tr w:rsidR="00302A0B" w:rsidRPr="00302A0B" w14:paraId="011A7C79" w14:textId="77777777" w:rsidTr="00F80434">
        <w:trPr>
          <w:cantSplit/>
        </w:trPr>
        <w:tc>
          <w:tcPr>
            <w:tcW w:w="1980" w:type="dxa"/>
            <w:hideMark/>
          </w:tcPr>
          <w:p w14:paraId="216F5FBE" w14:textId="77777777" w:rsidR="00302A0B" w:rsidRPr="00302A0B" w:rsidRDefault="00302A0B" w:rsidP="00F80434">
            <w:pPr>
              <w:spacing w:after="0"/>
            </w:pPr>
            <w:r>
              <w:t> </w:t>
            </w:r>
          </w:p>
        </w:tc>
        <w:tc>
          <w:tcPr>
            <w:tcW w:w="992" w:type="dxa"/>
            <w:hideMark/>
          </w:tcPr>
          <w:p w14:paraId="48B8BB1D" w14:textId="77777777" w:rsidR="00302A0B" w:rsidRPr="00302A0B" w:rsidRDefault="00302A0B" w:rsidP="00F80434">
            <w:pPr>
              <w:spacing w:after="0"/>
            </w:pPr>
            <w:r>
              <w:t> </w:t>
            </w:r>
          </w:p>
        </w:tc>
        <w:tc>
          <w:tcPr>
            <w:tcW w:w="4678" w:type="dxa"/>
            <w:hideMark/>
          </w:tcPr>
          <w:p w14:paraId="71EF1F20" w14:textId="77777777" w:rsidR="00302A0B" w:rsidRPr="00302A0B" w:rsidRDefault="00302A0B" w:rsidP="00F80434">
            <w:pPr>
              <w:spacing w:after="0"/>
            </w:pPr>
            <w:r>
              <w:t> </w:t>
            </w:r>
          </w:p>
        </w:tc>
        <w:tc>
          <w:tcPr>
            <w:tcW w:w="789" w:type="dxa"/>
            <w:noWrap/>
            <w:hideMark/>
          </w:tcPr>
          <w:p w14:paraId="7D89F56C" w14:textId="77777777" w:rsidR="00302A0B" w:rsidRPr="00302A0B" w:rsidRDefault="00302A0B" w:rsidP="00F80434">
            <w:pPr>
              <w:spacing w:after="0"/>
            </w:pPr>
            <w:r>
              <w:t>31</w:t>
            </w:r>
          </w:p>
        </w:tc>
        <w:tc>
          <w:tcPr>
            <w:tcW w:w="1767" w:type="dxa"/>
            <w:hideMark/>
          </w:tcPr>
          <w:p w14:paraId="30993888" w14:textId="77777777" w:rsidR="00302A0B" w:rsidRPr="00302A0B" w:rsidRDefault="00302A0B" w:rsidP="00F80434">
            <w:pPr>
              <w:spacing w:after="0"/>
            </w:pPr>
            <w:r>
              <w:t>State / local authority</w:t>
            </w:r>
          </w:p>
        </w:tc>
      </w:tr>
      <w:tr w:rsidR="00302A0B" w:rsidRPr="00302A0B" w14:paraId="57A063C3" w14:textId="77777777" w:rsidTr="00F80434">
        <w:trPr>
          <w:cantSplit/>
        </w:trPr>
        <w:tc>
          <w:tcPr>
            <w:tcW w:w="1980" w:type="dxa"/>
            <w:hideMark/>
          </w:tcPr>
          <w:p w14:paraId="7025D0DF" w14:textId="77777777" w:rsidR="00302A0B" w:rsidRPr="00302A0B" w:rsidRDefault="00302A0B" w:rsidP="00F80434">
            <w:pPr>
              <w:spacing w:after="0"/>
            </w:pPr>
            <w:r>
              <w:t>YD1 = (30,31)</w:t>
            </w:r>
          </w:p>
        </w:tc>
        <w:tc>
          <w:tcPr>
            <w:tcW w:w="992" w:type="dxa"/>
            <w:hideMark/>
          </w:tcPr>
          <w:p w14:paraId="75CAED93" w14:textId="77777777" w:rsidR="00302A0B" w:rsidRPr="00302A0B" w:rsidRDefault="00302A0B" w:rsidP="00F80434">
            <w:pPr>
              <w:spacing w:after="0"/>
            </w:pPr>
            <w:r>
              <w:t>DV3</w:t>
            </w:r>
          </w:p>
        </w:tc>
        <w:tc>
          <w:tcPr>
            <w:tcW w:w="4678" w:type="dxa"/>
            <w:hideMark/>
          </w:tcPr>
          <w:p w14:paraId="050921CF" w14:textId="77777777" w:rsidR="00302A0B" w:rsidRPr="00302A0B" w:rsidRDefault="00302A0B" w:rsidP="00F80434">
            <w:pPr>
              <w:spacing w:after="0"/>
              <w:rPr>
                <w:b/>
                <w:bCs/>
              </w:rPr>
            </w:pPr>
            <w:r>
              <w:rPr>
                <w:b/>
              </w:rPr>
              <w:t>Does the employer provide you this dwelling?</w:t>
            </w:r>
          </w:p>
        </w:tc>
        <w:tc>
          <w:tcPr>
            <w:tcW w:w="789" w:type="dxa"/>
            <w:noWrap/>
            <w:hideMark/>
          </w:tcPr>
          <w:p w14:paraId="4A62A9FC" w14:textId="77777777" w:rsidR="00302A0B" w:rsidRPr="00302A0B" w:rsidRDefault="00302A0B" w:rsidP="00F80434">
            <w:pPr>
              <w:spacing w:after="0"/>
            </w:pPr>
            <w:r>
              <w:t>1</w:t>
            </w:r>
          </w:p>
        </w:tc>
        <w:tc>
          <w:tcPr>
            <w:tcW w:w="1767" w:type="dxa"/>
            <w:hideMark/>
          </w:tcPr>
          <w:p w14:paraId="462013B2" w14:textId="77777777" w:rsidR="00302A0B" w:rsidRPr="00302A0B" w:rsidRDefault="00302A0B" w:rsidP="00F80434">
            <w:pPr>
              <w:spacing w:after="0"/>
            </w:pPr>
            <w:r>
              <w:t>Yes</w:t>
            </w:r>
          </w:p>
        </w:tc>
      </w:tr>
      <w:tr w:rsidR="00302A0B" w:rsidRPr="00302A0B" w14:paraId="42F20CC4" w14:textId="77777777" w:rsidTr="00F80434">
        <w:trPr>
          <w:cantSplit/>
        </w:trPr>
        <w:tc>
          <w:tcPr>
            <w:tcW w:w="1980" w:type="dxa"/>
            <w:hideMark/>
          </w:tcPr>
          <w:p w14:paraId="3F201059" w14:textId="77777777" w:rsidR="00302A0B" w:rsidRPr="00302A0B" w:rsidRDefault="00302A0B" w:rsidP="00F80434">
            <w:pPr>
              <w:spacing w:after="0"/>
            </w:pPr>
            <w:r>
              <w:t> </w:t>
            </w:r>
          </w:p>
        </w:tc>
        <w:tc>
          <w:tcPr>
            <w:tcW w:w="992" w:type="dxa"/>
            <w:hideMark/>
          </w:tcPr>
          <w:p w14:paraId="4C1FFE5F" w14:textId="77777777" w:rsidR="00302A0B" w:rsidRPr="00302A0B" w:rsidRDefault="00302A0B" w:rsidP="00F80434">
            <w:pPr>
              <w:spacing w:after="0"/>
            </w:pPr>
            <w:r>
              <w:t> </w:t>
            </w:r>
          </w:p>
        </w:tc>
        <w:tc>
          <w:tcPr>
            <w:tcW w:w="4678" w:type="dxa"/>
            <w:hideMark/>
          </w:tcPr>
          <w:p w14:paraId="026E6CC4" w14:textId="77777777" w:rsidR="00302A0B" w:rsidRPr="00302A0B" w:rsidRDefault="00302A0B" w:rsidP="00F80434">
            <w:pPr>
              <w:spacing w:after="0"/>
            </w:pPr>
            <w:r>
              <w:t> </w:t>
            </w:r>
          </w:p>
        </w:tc>
        <w:tc>
          <w:tcPr>
            <w:tcW w:w="789" w:type="dxa"/>
            <w:noWrap/>
            <w:hideMark/>
          </w:tcPr>
          <w:p w14:paraId="614F3E0B" w14:textId="77777777" w:rsidR="00302A0B" w:rsidRPr="00302A0B" w:rsidRDefault="00302A0B" w:rsidP="00F80434">
            <w:pPr>
              <w:spacing w:after="0"/>
            </w:pPr>
            <w:r>
              <w:t>2</w:t>
            </w:r>
          </w:p>
        </w:tc>
        <w:tc>
          <w:tcPr>
            <w:tcW w:w="1767" w:type="dxa"/>
            <w:hideMark/>
          </w:tcPr>
          <w:p w14:paraId="380C1799" w14:textId="77777777" w:rsidR="00302A0B" w:rsidRPr="00302A0B" w:rsidRDefault="00302A0B" w:rsidP="00F80434">
            <w:pPr>
              <w:spacing w:after="0"/>
            </w:pPr>
            <w:r>
              <w:t>No</w:t>
            </w:r>
          </w:p>
        </w:tc>
      </w:tr>
      <w:tr w:rsidR="00302A0B" w:rsidRPr="00302A0B" w14:paraId="5F65A20B" w14:textId="77777777" w:rsidTr="00F80434">
        <w:trPr>
          <w:cantSplit/>
        </w:trPr>
        <w:tc>
          <w:tcPr>
            <w:tcW w:w="1980" w:type="dxa"/>
            <w:hideMark/>
          </w:tcPr>
          <w:p w14:paraId="5AE0A048" w14:textId="77777777" w:rsidR="00302A0B" w:rsidRPr="00302A0B" w:rsidRDefault="00302A0B" w:rsidP="00F80434">
            <w:pPr>
              <w:spacing w:after="0"/>
            </w:pPr>
            <w:r>
              <w:t>YD1 = (30,31)</w:t>
            </w:r>
          </w:p>
        </w:tc>
        <w:tc>
          <w:tcPr>
            <w:tcW w:w="992" w:type="dxa"/>
            <w:hideMark/>
          </w:tcPr>
          <w:p w14:paraId="7671C544" w14:textId="77777777" w:rsidR="00302A0B" w:rsidRPr="00302A0B" w:rsidRDefault="00302A0B" w:rsidP="00F80434">
            <w:pPr>
              <w:spacing w:after="0"/>
            </w:pPr>
            <w:r>
              <w:t>YD3</w:t>
            </w:r>
          </w:p>
        </w:tc>
        <w:tc>
          <w:tcPr>
            <w:tcW w:w="4678" w:type="dxa"/>
            <w:hideMark/>
          </w:tcPr>
          <w:p w14:paraId="05A9BD1D" w14:textId="77777777" w:rsidR="00302A0B" w:rsidRPr="00302A0B" w:rsidRDefault="00302A0B" w:rsidP="00F80434">
            <w:pPr>
              <w:spacing w:after="0"/>
              <w:rPr>
                <w:b/>
                <w:bCs/>
              </w:rPr>
            </w:pPr>
            <w:r>
              <w:rPr>
                <w:b/>
              </w:rPr>
              <w:t>Is your lease agreement with the owner in writing or verbal?</w:t>
            </w:r>
          </w:p>
        </w:tc>
        <w:tc>
          <w:tcPr>
            <w:tcW w:w="789" w:type="dxa"/>
            <w:noWrap/>
            <w:hideMark/>
          </w:tcPr>
          <w:p w14:paraId="5BC8BB4E" w14:textId="77777777" w:rsidR="00302A0B" w:rsidRPr="00302A0B" w:rsidRDefault="00302A0B" w:rsidP="00F80434">
            <w:pPr>
              <w:spacing w:after="0"/>
            </w:pPr>
            <w:r>
              <w:t>123</w:t>
            </w:r>
          </w:p>
        </w:tc>
        <w:tc>
          <w:tcPr>
            <w:tcW w:w="1767" w:type="dxa"/>
            <w:hideMark/>
          </w:tcPr>
          <w:p w14:paraId="3EC67AE6" w14:textId="77777777" w:rsidR="00302A0B" w:rsidRPr="00302A0B" w:rsidRDefault="00302A0B" w:rsidP="00F80434">
            <w:pPr>
              <w:spacing w:after="0"/>
            </w:pPr>
            <w:r>
              <w:t>In writing</w:t>
            </w:r>
          </w:p>
        </w:tc>
      </w:tr>
      <w:tr w:rsidR="00302A0B" w:rsidRPr="00302A0B" w14:paraId="49858A54" w14:textId="77777777" w:rsidTr="00F80434">
        <w:trPr>
          <w:cantSplit/>
        </w:trPr>
        <w:tc>
          <w:tcPr>
            <w:tcW w:w="1980" w:type="dxa"/>
            <w:hideMark/>
          </w:tcPr>
          <w:p w14:paraId="59066DB1" w14:textId="77777777" w:rsidR="00302A0B" w:rsidRPr="00302A0B" w:rsidRDefault="00302A0B" w:rsidP="00F80434">
            <w:pPr>
              <w:spacing w:after="0"/>
            </w:pPr>
            <w:r>
              <w:t> </w:t>
            </w:r>
          </w:p>
        </w:tc>
        <w:tc>
          <w:tcPr>
            <w:tcW w:w="992" w:type="dxa"/>
            <w:hideMark/>
          </w:tcPr>
          <w:p w14:paraId="66AAF624" w14:textId="77777777" w:rsidR="00302A0B" w:rsidRPr="00302A0B" w:rsidRDefault="00302A0B" w:rsidP="00F80434">
            <w:pPr>
              <w:spacing w:after="0"/>
            </w:pPr>
            <w:r>
              <w:t> </w:t>
            </w:r>
          </w:p>
        </w:tc>
        <w:tc>
          <w:tcPr>
            <w:tcW w:w="4678" w:type="dxa"/>
            <w:hideMark/>
          </w:tcPr>
          <w:p w14:paraId="47B1B0EC" w14:textId="77777777" w:rsidR="00302A0B" w:rsidRPr="00302A0B" w:rsidRDefault="00302A0B" w:rsidP="00F80434">
            <w:pPr>
              <w:spacing w:after="0"/>
            </w:pPr>
            <w:r>
              <w:t> </w:t>
            </w:r>
          </w:p>
        </w:tc>
        <w:tc>
          <w:tcPr>
            <w:tcW w:w="789" w:type="dxa"/>
            <w:noWrap/>
            <w:hideMark/>
          </w:tcPr>
          <w:p w14:paraId="06DD3284" w14:textId="77777777" w:rsidR="00302A0B" w:rsidRPr="00302A0B" w:rsidRDefault="00302A0B" w:rsidP="00F80434">
            <w:pPr>
              <w:spacing w:after="0"/>
            </w:pPr>
            <w:r>
              <w:t>124</w:t>
            </w:r>
          </w:p>
        </w:tc>
        <w:tc>
          <w:tcPr>
            <w:tcW w:w="1767" w:type="dxa"/>
            <w:hideMark/>
          </w:tcPr>
          <w:p w14:paraId="6EE7B131" w14:textId="77777777" w:rsidR="00302A0B" w:rsidRPr="00302A0B" w:rsidRDefault="00302A0B" w:rsidP="00F80434">
            <w:pPr>
              <w:spacing w:after="0"/>
            </w:pPr>
            <w:r>
              <w:t>Verbal</w:t>
            </w:r>
          </w:p>
        </w:tc>
      </w:tr>
      <w:tr w:rsidR="00302A0B" w:rsidRPr="00302A0B" w14:paraId="16BA3D87" w14:textId="77777777" w:rsidTr="00F80434">
        <w:trPr>
          <w:cantSplit/>
        </w:trPr>
        <w:tc>
          <w:tcPr>
            <w:tcW w:w="1980" w:type="dxa"/>
            <w:hideMark/>
          </w:tcPr>
          <w:p w14:paraId="23189727" w14:textId="77777777" w:rsidR="00302A0B" w:rsidRPr="00302A0B" w:rsidRDefault="00302A0B" w:rsidP="00F80434">
            <w:pPr>
              <w:spacing w:after="0"/>
            </w:pPr>
            <w:r>
              <w:t>YD1 = (30,31)</w:t>
            </w:r>
          </w:p>
        </w:tc>
        <w:tc>
          <w:tcPr>
            <w:tcW w:w="992" w:type="dxa"/>
            <w:hideMark/>
          </w:tcPr>
          <w:p w14:paraId="016B7675" w14:textId="77777777" w:rsidR="00302A0B" w:rsidRPr="00302A0B" w:rsidRDefault="00302A0B" w:rsidP="00F80434">
            <w:pPr>
              <w:spacing w:after="0"/>
            </w:pPr>
            <w:r>
              <w:t>YD2</w:t>
            </w:r>
          </w:p>
        </w:tc>
        <w:tc>
          <w:tcPr>
            <w:tcW w:w="4678" w:type="dxa"/>
            <w:hideMark/>
          </w:tcPr>
          <w:p w14:paraId="12AC1E54" w14:textId="77777777" w:rsidR="00302A0B" w:rsidRPr="00302A0B" w:rsidRDefault="00302A0B" w:rsidP="00F80434">
            <w:pPr>
              <w:spacing w:after="0"/>
              <w:rPr>
                <w:b/>
                <w:bCs/>
              </w:rPr>
            </w:pPr>
            <w:r>
              <w:rPr>
                <w:b/>
              </w:rPr>
              <w:t>Under what conditions do you rent or use this dwelling?</w:t>
            </w:r>
          </w:p>
        </w:tc>
        <w:tc>
          <w:tcPr>
            <w:tcW w:w="789" w:type="dxa"/>
            <w:noWrap/>
            <w:hideMark/>
          </w:tcPr>
          <w:p w14:paraId="70143C5A" w14:textId="77777777" w:rsidR="00302A0B" w:rsidRPr="00302A0B" w:rsidRDefault="00302A0B" w:rsidP="00F80434">
            <w:pPr>
              <w:spacing w:after="0"/>
            </w:pPr>
            <w:r>
              <w:t>71</w:t>
            </w:r>
          </w:p>
        </w:tc>
        <w:tc>
          <w:tcPr>
            <w:tcW w:w="1767" w:type="dxa"/>
            <w:hideMark/>
          </w:tcPr>
          <w:p w14:paraId="535C4B1B" w14:textId="77777777" w:rsidR="00302A0B" w:rsidRPr="00302A0B" w:rsidRDefault="00302A0B" w:rsidP="00F80434">
            <w:pPr>
              <w:spacing w:after="0"/>
            </w:pPr>
            <w:r>
              <w:t>At market price</w:t>
            </w:r>
          </w:p>
        </w:tc>
      </w:tr>
      <w:tr w:rsidR="00302A0B" w:rsidRPr="00302A0B" w14:paraId="51656BE9" w14:textId="77777777" w:rsidTr="00F80434">
        <w:trPr>
          <w:cantSplit/>
        </w:trPr>
        <w:tc>
          <w:tcPr>
            <w:tcW w:w="1980" w:type="dxa"/>
            <w:hideMark/>
          </w:tcPr>
          <w:p w14:paraId="01D71B0B" w14:textId="77777777" w:rsidR="00302A0B" w:rsidRPr="00302A0B" w:rsidRDefault="00302A0B" w:rsidP="00F80434">
            <w:pPr>
              <w:spacing w:after="0"/>
            </w:pPr>
            <w:r>
              <w:t> </w:t>
            </w:r>
          </w:p>
        </w:tc>
        <w:tc>
          <w:tcPr>
            <w:tcW w:w="992" w:type="dxa"/>
            <w:hideMark/>
          </w:tcPr>
          <w:p w14:paraId="343534E9" w14:textId="77777777" w:rsidR="00302A0B" w:rsidRPr="00302A0B" w:rsidRDefault="00302A0B" w:rsidP="00F80434">
            <w:pPr>
              <w:spacing w:after="0"/>
            </w:pPr>
            <w:r>
              <w:t> </w:t>
            </w:r>
          </w:p>
        </w:tc>
        <w:tc>
          <w:tcPr>
            <w:tcW w:w="4678" w:type="dxa"/>
            <w:hideMark/>
          </w:tcPr>
          <w:p w14:paraId="783BA629" w14:textId="77777777" w:rsidR="00302A0B" w:rsidRPr="00302A0B" w:rsidRDefault="00302A0B" w:rsidP="00F80434">
            <w:pPr>
              <w:spacing w:after="0"/>
            </w:pPr>
            <w:r>
              <w:t> </w:t>
            </w:r>
          </w:p>
        </w:tc>
        <w:tc>
          <w:tcPr>
            <w:tcW w:w="789" w:type="dxa"/>
            <w:noWrap/>
            <w:hideMark/>
          </w:tcPr>
          <w:p w14:paraId="236269BC" w14:textId="77777777" w:rsidR="00302A0B" w:rsidRPr="00302A0B" w:rsidRDefault="00302A0B" w:rsidP="00F80434">
            <w:pPr>
              <w:spacing w:after="0"/>
            </w:pPr>
            <w:r>
              <w:t>72</w:t>
            </w:r>
          </w:p>
        </w:tc>
        <w:tc>
          <w:tcPr>
            <w:tcW w:w="1767" w:type="dxa"/>
            <w:hideMark/>
          </w:tcPr>
          <w:p w14:paraId="117F0813" w14:textId="77777777" w:rsidR="00302A0B" w:rsidRPr="00302A0B" w:rsidRDefault="00302A0B" w:rsidP="00F80434">
            <w:pPr>
              <w:spacing w:after="0"/>
            </w:pPr>
            <w:r>
              <w:t>Below market price</w:t>
            </w:r>
          </w:p>
        </w:tc>
      </w:tr>
      <w:tr w:rsidR="00302A0B" w:rsidRPr="00302A0B" w14:paraId="7B866443" w14:textId="77777777" w:rsidTr="00F80434">
        <w:trPr>
          <w:cantSplit/>
        </w:trPr>
        <w:tc>
          <w:tcPr>
            <w:tcW w:w="1980" w:type="dxa"/>
            <w:hideMark/>
          </w:tcPr>
          <w:p w14:paraId="3AE9AD86" w14:textId="77777777" w:rsidR="00302A0B" w:rsidRPr="00302A0B" w:rsidRDefault="00302A0B" w:rsidP="00F80434">
            <w:pPr>
              <w:spacing w:after="0"/>
            </w:pPr>
            <w:r>
              <w:t> </w:t>
            </w:r>
          </w:p>
        </w:tc>
        <w:tc>
          <w:tcPr>
            <w:tcW w:w="992" w:type="dxa"/>
            <w:hideMark/>
          </w:tcPr>
          <w:p w14:paraId="31B2CC64" w14:textId="77777777" w:rsidR="00302A0B" w:rsidRPr="00302A0B" w:rsidRDefault="00302A0B" w:rsidP="00F80434">
            <w:pPr>
              <w:spacing w:after="0"/>
            </w:pPr>
            <w:r>
              <w:t> </w:t>
            </w:r>
          </w:p>
        </w:tc>
        <w:tc>
          <w:tcPr>
            <w:tcW w:w="4678" w:type="dxa"/>
            <w:hideMark/>
          </w:tcPr>
          <w:p w14:paraId="3357E295" w14:textId="77777777" w:rsidR="00302A0B" w:rsidRPr="00302A0B" w:rsidRDefault="00302A0B" w:rsidP="00F80434">
            <w:pPr>
              <w:spacing w:after="0"/>
            </w:pPr>
            <w:r>
              <w:t> </w:t>
            </w:r>
          </w:p>
        </w:tc>
        <w:tc>
          <w:tcPr>
            <w:tcW w:w="789" w:type="dxa"/>
            <w:noWrap/>
            <w:hideMark/>
          </w:tcPr>
          <w:p w14:paraId="4D9C4831" w14:textId="77777777" w:rsidR="00302A0B" w:rsidRPr="00302A0B" w:rsidRDefault="00302A0B" w:rsidP="00F80434">
            <w:pPr>
              <w:spacing w:after="0"/>
            </w:pPr>
            <w:r>
              <w:t>73</w:t>
            </w:r>
          </w:p>
        </w:tc>
        <w:tc>
          <w:tcPr>
            <w:tcW w:w="1767" w:type="dxa"/>
            <w:hideMark/>
          </w:tcPr>
          <w:p w14:paraId="7F8A6660" w14:textId="77777777" w:rsidR="00302A0B" w:rsidRPr="00302A0B" w:rsidRDefault="00302A0B" w:rsidP="00F80434">
            <w:pPr>
              <w:spacing w:after="0"/>
            </w:pPr>
            <w:r>
              <w:t>Free of charge</w:t>
            </w:r>
          </w:p>
        </w:tc>
      </w:tr>
      <w:tr w:rsidR="00302A0B" w:rsidRPr="00302A0B" w14:paraId="7A49205B" w14:textId="77777777" w:rsidTr="00F80434">
        <w:trPr>
          <w:cantSplit/>
        </w:trPr>
        <w:tc>
          <w:tcPr>
            <w:tcW w:w="1980" w:type="dxa"/>
            <w:hideMark/>
          </w:tcPr>
          <w:p w14:paraId="6DC1540D" w14:textId="77777777" w:rsidR="00302A0B" w:rsidRPr="00302A0B" w:rsidRDefault="00302A0B" w:rsidP="00F80434">
            <w:pPr>
              <w:spacing w:after="0"/>
            </w:pPr>
            <w:r>
              <w:lastRenderedPageBreak/>
              <w:t>YD2 = (71,72)</w:t>
            </w:r>
          </w:p>
        </w:tc>
        <w:tc>
          <w:tcPr>
            <w:tcW w:w="992" w:type="dxa"/>
            <w:hideMark/>
          </w:tcPr>
          <w:p w14:paraId="2CC25E5A" w14:textId="77777777" w:rsidR="00302A0B" w:rsidRPr="00302A0B" w:rsidRDefault="00302A0B" w:rsidP="00F80434">
            <w:pPr>
              <w:spacing w:after="0"/>
            </w:pPr>
            <w:r>
              <w:t>DV1A</w:t>
            </w:r>
          </w:p>
        </w:tc>
        <w:tc>
          <w:tcPr>
            <w:tcW w:w="4678" w:type="dxa"/>
            <w:hideMark/>
          </w:tcPr>
          <w:p w14:paraId="37AA5E44" w14:textId="77777777" w:rsidR="00302A0B" w:rsidRPr="00302A0B" w:rsidRDefault="00302A0B" w:rsidP="00F80434">
            <w:pPr>
              <w:spacing w:after="0"/>
            </w:pPr>
            <w:r>
              <w:rPr>
                <w:b/>
              </w:rPr>
              <w:t xml:space="preserve">In whose name is the lease of the household’s dwelling? </w:t>
            </w:r>
            <w:r>
              <w:br/>
            </w:r>
            <w:r>
              <w:rPr>
                <w:i/>
              </w:rPr>
              <w:t>If the lease is in the name of two household members, enter the older person first.</w:t>
            </w:r>
          </w:p>
        </w:tc>
        <w:tc>
          <w:tcPr>
            <w:tcW w:w="789" w:type="dxa"/>
            <w:noWrap/>
            <w:hideMark/>
          </w:tcPr>
          <w:p w14:paraId="1DEF19B1" w14:textId="77777777" w:rsidR="00302A0B" w:rsidRPr="00302A0B" w:rsidRDefault="00302A0B" w:rsidP="00F80434">
            <w:pPr>
              <w:spacing w:after="0"/>
            </w:pPr>
            <w:r>
              <w:t> </w:t>
            </w:r>
          </w:p>
        </w:tc>
        <w:tc>
          <w:tcPr>
            <w:tcW w:w="1767" w:type="dxa"/>
            <w:hideMark/>
          </w:tcPr>
          <w:p w14:paraId="78B95D9C" w14:textId="77777777" w:rsidR="00302A0B" w:rsidRPr="00302A0B" w:rsidRDefault="00302A0B" w:rsidP="00F80434">
            <w:pPr>
              <w:spacing w:after="0"/>
            </w:pPr>
            <w:r>
              <w:t> </w:t>
            </w:r>
          </w:p>
        </w:tc>
      </w:tr>
      <w:tr w:rsidR="00302A0B" w:rsidRPr="00302A0B" w14:paraId="47B3A2E0" w14:textId="77777777" w:rsidTr="00F80434">
        <w:trPr>
          <w:cantSplit/>
        </w:trPr>
        <w:tc>
          <w:tcPr>
            <w:tcW w:w="1980" w:type="dxa"/>
            <w:hideMark/>
          </w:tcPr>
          <w:p w14:paraId="626B3878" w14:textId="77777777" w:rsidR="00302A0B" w:rsidRPr="00302A0B" w:rsidRDefault="00302A0B" w:rsidP="00F80434">
            <w:pPr>
              <w:spacing w:after="0"/>
            </w:pPr>
            <w:r>
              <w:t>DV1A is filled and there are at least two household members aged 15 or older.</w:t>
            </w:r>
          </w:p>
        </w:tc>
        <w:tc>
          <w:tcPr>
            <w:tcW w:w="992" w:type="dxa"/>
            <w:hideMark/>
          </w:tcPr>
          <w:p w14:paraId="466245B6" w14:textId="77777777" w:rsidR="00302A0B" w:rsidRPr="00302A0B" w:rsidRDefault="00302A0B" w:rsidP="00F80434">
            <w:pPr>
              <w:spacing w:after="0"/>
            </w:pPr>
            <w:r>
              <w:t>DV1B</w:t>
            </w:r>
          </w:p>
        </w:tc>
        <w:tc>
          <w:tcPr>
            <w:tcW w:w="4678" w:type="dxa"/>
            <w:hideMark/>
          </w:tcPr>
          <w:p w14:paraId="43192318" w14:textId="77777777" w:rsidR="00302A0B" w:rsidRPr="00302A0B" w:rsidRDefault="00302A0B" w:rsidP="00F80434">
            <w:pPr>
              <w:spacing w:after="0"/>
            </w:pPr>
            <w:r>
              <w:rPr>
                <w:b/>
              </w:rPr>
              <w:t xml:space="preserve">In who else's name (second household member) is the lease of the household’s dwelling? </w:t>
            </w:r>
            <w:r>
              <w:br/>
            </w:r>
            <w:r>
              <w:rPr>
                <w:i/>
              </w:rPr>
              <w:t>If the lease is in the name of one member, do not answer and move to the next question.</w:t>
            </w:r>
          </w:p>
        </w:tc>
        <w:tc>
          <w:tcPr>
            <w:tcW w:w="789" w:type="dxa"/>
            <w:noWrap/>
            <w:hideMark/>
          </w:tcPr>
          <w:p w14:paraId="3664309A" w14:textId="77777777" w:rsidR="00302A0B" w:rsidRPr="00302A0B" w:rsidRDefault="00302A0B" w:rsidP="00F80434">
            <w:pPr>
              <w:spacing w:after="0"/>
            </w:pPr>
            <w:r>
              <w:t> </w:t>
            </w:r>
          </w:p>
        </w:tc>
        <w:tc>
          <w:tcPr>
            <w:tcW w:w="1767" w:type="dxa"/>
            <w:hideMark/>
          </w:tcPr>
          <w:p w14:paraId="3CA95877" w14:textId="77777777" w:rsidR="00302A0B" w:rsidRPr="00302A0B" w:rsidRDefault="00302A0B" w:rsidP="00F80434">
            <w:pPr>
              <w:spacing w:after="0"/>
            </w:pPr>
            <w:r>
              <w:t> </w:t>
            </w:r>
          </w:p>
        </w:tc>
      </w:tr>
      <w:tr w:rsidR="00302A0B" w:rsidRPr="00302A0B" w14:paraId="5BECF05A" w14:textId="77777777" w:rsidTr="00F80434">
        <w:trPr>
          <w:cantSplit/>
        </w:trPr>
        <w:tc>
          <w:tcPr>
            <w:tcW w:w="1980" w:type="dxa"/>
            <w:hideMark/>
          </w:tcPr>
          <w:p w14:paraId="517C3674" w14:textId="77777777" w:rsidR="00302A0B" w:rsidRPr="00302A0B" w:rsidRDefault="00302A0B" w:rsidP="00F80434">
            <w:pPr>
              <w:spacing w:after="0"/>
            </w:pPr>
            <w:r>
              <w:t>YD2 = (71,72)</w:t>
            </w:r>
          </w:p>
        </w:tc>
        <w:tc>
          <w:tcPr>
            <w:tcW w:w="992" w:type="dxa"/>
            <w:hideMark/>
          </w:tcPr>
          <w:p w14:paraId="2541DA22" w14:textId="77777777" w:rsidR="00302A0B" w:rsidRPr="00302A0B" w:rsidRDefault="00302A0B" w:rsidP="00F80434">
            <w:pPr>
              <w:spacing w:after="0"/>
            </w:pPr>
            <w:r>
              <w:t>D02</w:t>
            </w:r>
          </w:p>
        </w:tc>
        <w:tc>
          <w:tcPr>
            <w:tcW w:w="4678" w:type="dxa"/>
            <w:hideMark/>
          </w:tcPr>
          <w:p w14:paraId="6A5A0398" w14:textId="77777777" w:rsidR="00302A0B" w:rsidRPr="00302A0B" w:rsidRDefault="00302A0B" w:rsidP="008829E2">
            <w:pPr>
              <w:spacing w:after="0"/>
            </w:pPr>
            <w:r>
              <w:rPr>
                <w:b/>
              </w:rPr>
              <w:t xml:space="preserve">How much do you pay for rent </w:t>
            </w:r>
            <w:r w:rsidR="008829E2">
              <w:rPr>
                <w:b/>
              </w:rPr>
              <w:t>on average in a month</w:t>
            </w:r>
            <w:r>
              <w:rPr>
                <w:b/>
              </w:rPr>
              <w:t>?</w:t>
            </w:r>
            <w:r>
              <w:br/>
            </w:r>
            <w:r>
              <w:rPr>
                <w:i/>
                <w:iCs/>
              </w:rPr>
              <w:t xml:space="preserve">Rent is the amount paid to the owner of the dwelling but excluding payments for public utilities and service charges. </w:t>
            </w:r>
          </w:p>
        </w:tc>
        <w:tc>
          <w:tcPr>
            <w:tcW w:w="789" w:type="dxa"/>
            <w:noWrap/>
            <w:hideMark/>
          </w:tcPr>
          <w:p w14:paraId="1A48D5BB" w14:textId="77777777" w:rsidR="00302A0B" w:rsidRPr="00302A0B" w:rsidRDefault="00302A0B" w:rsidP="00F80434">
            <w:pPr>
              <w:spacing w:after="0"/>
            </w:pPr>
            <w:r>
              <w:t> </w:t>
            </w:r>
          </w:p>
        </w:tc>
        <w:tc>
          <w:tcPr>
            <w:tcW w:w="1767" w:type="dxa"/>
            <w:hideMark/>
          </w:tcPr>
          <w:p w14:paraId="773C35E8" w14:textId="77777777" w:rsidR="00302A0B" w:rsidRPr="00302A0B" w:rsidRDefault="00302A0B" w:rsidP="00F80434">
            <w:pPr>
              <w:spacing w:after="0"/>
            </w:pPr>
            <w:r>
              <w:t> </w:t>
            </w:r>
          </w:p>
        </w:tc>
      </w:tr>
      <w:tr w:rsidR="00302A0B" w:rsidRPr="00302A0B" w14:paraId="1769A873" w14:textId="77777777" w:rsidTr="00F80434">
        <w:trPr>
          <w:cantSplit/>
        </w:trPr>
        <w:tc>
          <w:tcPr>
            <w:tcW w:w="1980" w:type="dxa"/>
            <w:hideMark/>
          </w:tcPr>
          <w:p w14:paraId="2BCD9C44" w14:textId="77777777" w:rsidR="00302A0B" w:rsidRPr="00302A0B" w:rsidRDefault="00302A0B" w:rsidP="00F80434">
            <w:pPr>
              <w:spacing w:after="0"/>
            </w:pPr>
            <w:r>
              <w:t>Always</w:t>
            </w:r>
          </w:p>
        </w:tc>
        <w:tc>
          <w:tcPr>
            <w:tcW w:w="992" w:type="dxa"/>
            <w:hideMark/>
          </w:tcPr>
          <w:p w14:paraId="09F0A1F1" w14:textId="77777777" w:rsidR="00302A0B" w:rsidRPr="00302A0B" w:rsidRDefault="00302A0B" w:rsidP="00F80434">
            <w:pPr>
              <w:spacing w:after="0"/>
            </w:pPr>
            <w:r>
              <w:t>D02A</w:t>
            </w:r>
          </w:p>
        </w:tc>
        <w:tc>
          <w:tcPr>
            <w:tcW w:w="4678" w:type="dxa"/>
            <w:hideMark/>
          </w:tcPr>
          <w:p w14:paraId="6F8147BB" w14:textId="77777777" w:rsidR="00302A0B" w:rsidRPr="00302A0B" w:rsidRDefault="00302A0B" w:rsidP="008829E2">
            <w:pPr>
              <w:spacing w:after="0"/>
              <w:rPr>
                <w:b/>
                <w:bCs/>
              </w:rPr>
            </w:pPr>
            <w:r>
              <w:rPr>
                <w:b/>
              </w:rPr>
              <w:t>Does the state or local authority cover your utilities</w:t>
            </w:r>
            <w:r w:rsidR="008829E2">
              <w:rPr>
                <w:b/>
              </w:rPr>
              <w:t xml:space="preserve"> to some extent</w:t>
            </w:r>
            <w:r>
              <w:rPr>
                <w:b/>
              </w:rPr>
              <w:t>?</w:t>
            </w:r>
          </w:p>
        </w:tc>
        <w:tc>
          <w:tcPr>
            <w:tcW w:w="789" w:type="dxa"/>
            <w:noWrap/>
            <w:hideMark/>
          </w:tcPr>
          <w:p w14:paraId="4DA9BF14" w14:textId="77777777" w:rsidR="00302A0B" w:rsidRPr="00302A0B" w:rsidRDefault="00302A0B" w:rsidP="00F80434">
            <w:pPr>
              <w:spacing w:after="0"/>
            </w:pPr>
            <w:r>
              <w:t>1</w:t>
            </w:r>
          </w:p>
        </w:tc>
        <w:tc>
          <w:tcPr>
            <w:tcW w:w="1767" w:type="dxa"/>
            <w:hideMark/>
          </w:tcPr>
          <w:p w14:paraId="04143CB5" w14:textId="77777777" w:rsidR="00302A0B" w:rsidRPr="00302A0B" w:rsidRDefault="00302A0B" w:rsidP="00F80434">
            <w:pPr>
              <w:spacing w:after="0"/>
            </w:pPr>
            <w:r>
              <w:t>Yes</w:t>
            </w:r>
          </w:p>
        </w:tc>
      </w:tr>
      <w:tr w:rsidR="00302A0B" w:rsidRPr="00302A0B" w14:paraId="2722D815" w14:textId="77777777" w:rsidTr="00F80434">
        <w:trPr>
          <w:cantSplit/>
        </w:trPr>
        <w:tc>
          <w:tcPr>
            <w:tcW w:w="1980" w:type="dxa"/>
            <w:hideMark/>
          </w:tcPr>
          <w:p w14:paraId="4B6FFC33" w14:textId="77777777" w:rsidR="00302A0B" w:rsidRPr="00302A0B" w:rsidRDefault="00302A0B" w:rsidP="00F80434">
            <w:pPr>
              <w:spacing w:after="0"/>
            </w:pPr>
            <w:r>
              <w:t> </w:t>
            </w:r>
          </w:p>
        </w:tc>
        <w:tc>
          <w:tcPr>
            <w:tcW w:w="992" w:type="dxa"/>
            <w:hideMark/>
          </w:tcPr>
          <w:p w14:paraId="222B01C0" w14:textId="77777777" w:rsidR="00302A0B" w:rsidRPr="00302A0B" w:rsidRDefault="00302A0B" w:rsidP="00F80434">
            <w:pPr>
              <w:spacing w:after="0"/>
            </w:pPr>
            <w:r>
              <w:t> </w:t>
            </w:r>
          </w:p>
        </w:tc>
        <w:tc>
          <w:tcPr>
            <w:tcW w:w="4678" w:type="dxa"/>
            <w:noWrap/>
            <w:hideMark/>
          </w:tcPr>
          <w:p w14:paraId="66EEF8B1" w14:textId="77777777" w:rsidR="00302A0B" w:rsidRPr="00302A0B" w:rsidRDefault="00302A0B" w:rsidP="00F80434">
            <w:pPr>
              <w:spacing w:after="0"/>
            </w:pPr>
          </w:p>
        </w:tc>
        <w:tc>
          <w:tcPr>
            <w:tcW w:w="789" w:type="dxa"/>
            <w:noWrap/>
            <w:hideMark/>
          </w:tcPr>
          <w:p w14:paraId="78C78540" w14:textId="77777777" w:rsidR="00302A0B" w:rsidRPr="00302A0B" w:rsidRDefault="00302A0B" w:rsidP="00F80434">
            <w:pPr>
              <w:spacing w:after="0"/>
            </w:pPr>
            <w:r>
              <w:t>2</w:t>
            </w:r>
          </w:p>
        </w:tc>
        <w:tc>
          <w:tcPr>
            <w:tcW w:w="1767" w:type="dxa"/>
            <w:hideMark/>
          </w:tcPr>
          <w:p w14:paraId="194FD81F" w14:textId="77777777" w:rsidR="00302A0B" w:rsidRPr="00302A0B" w:rsidRDefault="00302A0B" w:rsidP="00F80434">
            <w:pPr>
              <w:spacing w:after="0"/>
            </w:pPr>
            <w:r>
              <w:t>No</w:t>
            </w:r>
          </w:p>
        </w:tc>
      </w:tr>
      <w:tr w:rsidR="00302A0B" w:rsidRPr="00302A0B" w14:paraId="774799C8" w14:textId="77777777" w:rsidTr="00F80434">
        <w:trPr>
          <w:cantSplit/>
        </w:trPr>
        <w:tc>
          <w:tcPr>
            <w:tcW w:w="1980" w:type="dxa"/>
            <w:hideMark/>
          </w:tcPr>
          <w:p w14:paraId="7EC867A8" w14:textId="77777777" w:rsidR="00302A0B" w:rsidRPr="00302A0B" w:rsidRDefault="00302A0B" w:rsidP="00F80434">
            <w:pPr>
              <w:spacing w:after="0"/>
            </w:pPr>
            <w:r>
              <w:t>YD2 = (71,72)</w:t>
            </w:r>
          </w:p>
        </w:tc>
        <w:tc>
          <w:tcPr>
            <w:tcW w:w="992" w:type="dxa"/>
            <w:hideMark/>
          </w:tcPr>
          <w:p w14:paraId="693D838D" w14:textId="77777777" w:rsidR="00302A0B" w:rsidRPr="00302A0B" w:rsidRDefault="00302A0B" w:rsidP="00F80434">
            <w:pPr>
              <w:spacing w:after="0"/>
            </w:pPr>
            <w:r>
              <w:t>D22A</w:t>
            </w:r>
          </w:p>
        </w:tc>
        <w:tc>
          <w:tcPr>
            <w:tcW w:w="4678" w:type="dxa"/>
            <w:hideMark/>
          </w:tcPr>
          <w:p w14:paraId="77ECAB3C" w14:textId="77777777" w:rsidR="00302A0B" w:rsidRPr="00302A0B" w:rsidRDefault="00302A0B" w:rsidP="00F80434">
            <w:pPr>
              <w:spacing w:after="0"/>
            </w:pPr>
            <w:r>
              <w:rPr>
                <w:b/>
              </w:rPr>
              <w:t xml:space="preserve">In the last twelve months, has the household been unable to pay rent on time due to financial difficulties? </w:t>
            </w:r>
            <w:r>
              <w:br/>
              <w:t>If yes, did it happen once or several times?</w:t>
            </w:r>
          </w:p>
        </w:tc>
        <w:tc>
          <w:tcPr>
            <w:tcW w:w="789" w:type="dxa"/>
            <w:noWrap/>
            <w:hideMark/>
          </w:tcPr>
          <w:p w14:paraId="4D721608" w14:textId="77777777" w:rsidR="00302A0B" w:rsidRPr="00302A0B" w:rsidRDefault="00302A0B" w:rsidP="00F80434">
            <w:pPr>
              <w:spacing w:after="0"/>
            </w:pPr>
            <w:r>
              <w:t>111</w:t>
            </w:r>
          </w:p>
        </w:tc>
        <w:tc>
          <w:tcPr>
            <w:tcW w:w="1767" w:type="dxa"/>
            <w:hideMark/>
          </w:tcPr>
          <w:p w14:paraId="2CC406DA" w14:textId="77777777" w:rsidR="00302A0B" w:rsidRPr="00302A0B" w:rsidRDefault="00302A0B" w:rsidP="00F80434">
            <w:pPr>
              <w:spacing w:after="0"/>
            </w:pPr>
            <w:r>
              <w:t>Yes, once</w:t>
            </w:r>
          </w:p>
        </w:tc>
      </w:tr>
      <w:tr w:rsidR="00302A0B" w:rsidRPr="00302A0B" w14:paraId="46BA2FBD" w14:textId="77777777" w:rsidTr="00F80434">
        <w:trPr>
          <w:cantSplit/>
        </w:trPr>
        <w:tc>
          <w:tcPr>
            <w:tcW w:w="1980" w:type="dxa"/>
            <w:hideMark/>
          </w:tcPr>
          <w:p w14:paraId="10E37D87" w14:textId="77777777" w:rsidR="00302A0B" w:rsidRPr="00302A0B" w:rsidRDefault="00302A0B" w:rsidP="00F80434">
            <w:pPr>
              <w:spacing w:after="0"/>
            </w:pPr>
            <w:r>
              <w:t> </w:t>
            </w:r>
          </w:p>
        </w:tc>
        <w:tc>
          <w:tcPr>
            <w:tcW w:w="992" w:type="dxa"/>
            <w:hideMark/>
          </w:tcPr>
          <w:p w14:paraId="02535EDE" w14:textId="77777777" w:rsidR="00302A0B" w:rsidRPr="00302A0B" w:rsidRDefault="00302A0B" w:rsidP="00F80434">
            <w:pPr>
              <w:spacing w:after="0"/>
            </w:pPr>
            <w:r>
              <w:t> </w:t>
            </w:r>
          </w:p>
        </w:tc>
        <w:tc>
          <w:tcPr>
            <w:tcW w:w="4678" w:type="dxa"/>
            <w:hideMark/>
          </w:tcPr>
          <w:p w14:paraId="536B0E50" w14:textId="77777777" w:rsidR="00302A0B" w:rsidRPr="00302A0B" w:rsidRDefault="00302A0B" w:rsidP="00F80434">
            <w:pPr>
              <w:spacing w:after="0"/>
            </w:pPr>
            <w:r>
              <w:t> </w:t>
            </w:r>
          </w:p>
        </w:tc>
        <w:tc>
          <w:tcPr>
            <w:tcW w:w="789" w:type="dxa"/>
            <w:noWrap/>
            <w:hideMark/>
          </w:tcPr>
          <w:p w14:paraId="4D10FE96" w14:textId="77777777" w:rsidR="00302A0B" w:rsidRPr="00302A0B" w:rsidRDefault="00302A0B" w:rsidP="00F80434">
            <w:pPr>
              <w:spacing w:after="0"/>
            </w:pPr>
            <w:r>
              <w:t>112</w:t>
            </w:r>
          </w:p>
        </w:tc>
        <w:tc>
          <w:tcPr>
            <w:tcW w:w="1767" w:type="dxa"/>
            <w:hideMark/>
          </w:tcPr>
          <w:p w14:paraId="2003A413" w14:textId="77777777" w:rsidR="00302A0B" w:rsidRPr="00302A0B" w:rsidRDefault="00302A0B" w:rsidP="00F80434">
            <w:pPr>
              <w:spacing w:after="0"/>
            </w:pPr>
            <w:r>
              <w:t>Yes, twice or more</w:t>
            </w:r>
          </w:p>
        </w:tc>
      </w:tr>
      <w:tr w:rsidR="00302A0B" w:rsidRPr="00302A0B" w14:paraId="02EA8D41" w14:textId="77777777" w:rsidTr="00F80434">
        <w:trPr>
          <w:cantSplit/>
        </w:trPr>
        <w:tc>
          <w:tcPr>
            <w:tcW w:w="1980" w:type="dxa"/>
            <w:hideMark/>
          </w:tcPr>
          <w:p w14:paraId="6FC64065" w14:textId="77777777" w:rsidR="00302A0B" w:rsidRPr="00302A0B" w:rsidRDefault="00302A0B" w:rsidP="00F80434">
            <w:pPr>
              <w:spacing w:after="0"/>
            </w:pPr>
            <w:r>
              <w:t> </w:t>
            </w:r>
          </w:p>
        </w:tc>
        <w:tc>
          <w:tcPr>
            <w:tcW w:w="992" w:type="dxa"/>
            <w:hideMark/>
          </w:tcPr>
          <w:p w14:paraId="23A1619F" w14:textId="77777777" w:rsidR="00302A0B" w:rsidRPr="00302A0B" w:rsidRDefault="00302A0B" w:rsidP="00F80434">
            <w:pPr>
              <w:spacing w:after="0"/>
            </w:pPr>
            <w:r>
              <w:t> </w:t>
            </w:r>
          </w:p>
        </w:tc>
        <w:tc>
          <w:tcPr>
            <w:tcW w:w="4678" w:type="dxa"/>
            <w:hideMark/>
          </w:tcPr>
          <w:p w14:paraId="012ADF37" w14:textId="77777777" w:rsidR="00302A0B" w:rsidRPr="00302A0B" w:rsidRDefault="00302A0B" w:rsidP="00F80434">
            <w:pPr>
              <w:spacing w:after="0"/>
            </w:pPr>
            <w:r>
              <w:t> </w:t>
            </w:r>
          </w:p>
        </w:tc>
        <w:tc>
          <w:tcPr>
            <w:tcW w:w="789" w:type="dxa"/>
            <w:noWrap/>
            <w:hideMark/>
          </w:tcPr>
          <w:p w14:paraId="64C1FB46" w14:textId="77777777" w:rsidR="00302A0B" w:rsidRPr="00302A0B" w:rsidRDefault="00302A0B" w:rsidP="00F80434">
            <w:pPr>
              <w:spacing w:after="0"/>
            </w:pPr>
            <w:r>
              <w:t>210</w:t>
            </w:r>
          </w:p>
        </w:tc>
        <w:tc>
          <w:tcPr>
            <w:tcW w:w="1767" w:type="dxa"/>
            <w:hideMark/>
          </w:tcPr>
          <w:p w14:paraId="00D1926A" w14:textId="77777777" w:rsidR="00302A0B" w:rsidRPr="00302A0B" w:rsidRDefault="00302A0B" w:rsidP="00F80434">
            <w:pPr>
              <w:spacing w:after="0"/>
            </w:pPr>
            <w:r>
              <w:t>No</w:t>
            </w:r>
          </w:p>
        </w:tc>
      </w:tr>
      <w:tr w:rsidR="00302A0B" w:rsidRPr="00302A0B" w14:paraId="073B4821" w14:textId="77777777" w:rsidTr="00F80434">
        <w:trPr>
          <w:cantSplit/>
        </w:trPr>
        <w:tc>
          <w:tcPr>
            <w:tcW w:w="1980" w:type="dxa"/>
            <w:hideMark/>
          </w:tcPr>
          <w:p w14:paraId="7B39B88C" w14:textId="77777777" w:rsidR="00302A0B" w:rsidRPr="00302A0B" w:rsidRDefault="00302A0B" w:rsidP="00F80434">
            <w:pPr>
              <w:spacing w:after="0"/>
            </w:pPr>
            <w:r>
              <w:t>YD1=29 or YD2=73</w:t>
            </w:r>
          </w:p>
        </w:tc>
        <w:tc>
          <w:tcPr>
            <w:tcW w:w="992" w:type="dxa"/>
            <w:hideMark/>
          </w:tcPr>
          <w:p w14:paraId="7069D890" w14:textId="77777777" w:rsidR="00302A0B" w:rsidRPr="00302A0B" w:rsidRDefault="00302A0B" w:rsidP="00F80434">
            <w:pPr>
              <w:spacing w:after="0"/>
            </w:pPr>
            <w:r>
              <w:t>DV2A</w:t>
            </w:r>
          </w:p>
        </w:tc>
        <w:tc>
          <w:tcPr>
            <w:tcW w:w="4678" w:type="dxa"/>
            <w:hideMark/>
          </w:tcPr>
          <w:p w14:paraId="27A60E04" w14:textId="77777777" w:rsidR="00302A0B" w:rsidRPr="00302A0B" w:rsidRDefault="00302A0B" w:rsidP="00F80434">
            <w:pPr>
              <w:spacing w:after="0"/>
            </w:pPr>
            <w:r>
              <w:rPr>
                <w:b/>
              </w:rPr>
              <w:t>Who in your household is the owner of the dwelling or to whom has it been given to be used free of charge?</w:t>
            </w:r>
            <w:r>
              <w:t xml:space="preserve"> </w:t>
            </w:r>
            <w:r>
              <w:br/>
            </w:r>
            <w:r>
              <w:rPr>
                <w:i/>
              </w:rPr>
              <w:t>If the dwelling belongs or has been given to be used to two household members, enter the older person first.</w:t>
            </w:r>
          </w:p>
        </w:tc>
        <w:tc>
          <w:tcPr>
            <w:tcW w:w="789" w:type="dxa"/>
            <w:noWrap/>
            <w:hideMark/>
          </w:tcPr>
          <w:p w14:paraId="2874731D" w14:textId="77777777" w:rsidR="00302A0B" w:rsidRPr="00302A0B" w:rsidRDefault="00302A0B" w:rsidP="00F80434">
            <w:pPr>
              <w:spacing w:after="0"/>
            </w:pPr>
            <w:r>
              <w:t> </w:t>
            </w:r>
          </w:p>
        </w:tc>
        <w:tc>
          <w:tcPr>
            <w:tcW w:w="1767" w:type="dxa"/>
            <w:hideMark/>
          </w:tcPr>
          <w:p w14:paraId="1670FA34" w14:textId="77777777" w:rsidR="00302A0B" w:rsidRPr="00302A0B" w:rsidRDefault="00302A0B" w:rsidP="00F80434">
            <w:pPr>
              <w:spacing w:after="0"/>
            </w:pPr>
            <w:r>
              <w:t> </w:t>
            </w:r>
          </w:p>
        </w:tc>
      </w:tr>
      <w:tr w:rsidR="00302A0B" w:rsidRPr="00302A0B" w14:paraId="57D5B06F" w14:textId="77777777" w:rsidTr="00F80434">
        <w:trPr>
          <w:cantSplit/>
        </w:trPr>
        <w:tc>
          <w:tcPr>
            <w:tcW w:w="1980" w:type="dxa"/>
            <w:hideMark/>
          </w:tcPr>
          <w:p w14:paraId="084AC60D" w14:textId="77777777" w:rsidR="00302A0B" w:rsidRPr="00302A0B" w:rsidRDefault="00302A0B" w:rsidP="00F80434">
            <w:pPr>
              <w:spacing w:after="0"/>
            </w:pPr>
            <w:r>
              <w:t>DV2A is filled and there are at least two household members aged 15 or older.</w:t>
            </w:r>
          </w:p>
        </w:tc>
        <w:tc>
          <w:tcPr>
            <w:tcW w:w="992" w:type="dxa"/>
            <w:hideMark/>
          </w:tcPr>
          <w:p w14:paraId="379C8CB5" w14:textId="77777777" w:rsidR="00302A0B" w:rsidRPr="00302A0B" w:rsidRDefault="00302A0B" w:rsidP="00F80434">
            <w:pPr>
              <w:spacing w:after="0"/>
            </w:pPr>
            <w:r>
              <w:t>DV2B</w:t>
            </w:r>
          </w:p>
        </w:tc>
        <w:tc>
          <w:tcPr>
            <w:tcW w:w="4678" w:type="dxa"/>
            <w:hideMark/>
          </w:tcPr>
          <w:p w14:paraId="0BCEC723" w14:textId="77777777" w:rsidR="00302A0B" w:rsidRPr="00302A0B" w:rsidRDefault="00302A0B" w:rsidP="008829E2">
            <w:pPr>
              <w:spacing w:after="0"/>
            </w:pPr>
            <w:r>
              <w:rPr>
                <w:b/>
              </w:rPr>
              <w:t xml:space="preserve">Who else in your household (another household member) is the owner of the dwelling or whom has it been given to be used free of charge? </w:t>
            </w:r>
            <w:r>
              <w:br/>
            </w:r>
            <w:r>
              <w:rPr>
                <w:i/>
              </w:rPr>
              <w:t>If the dwelling belongs or has been given to be used to only one household member, do not answer and move to the next question.</w:t>
            </w:r>
          </w:p>
        </w:tc>
        <w:tc>
          <w:tcPr>
            <w:tcW w:w="789" w:type="dxa"/>
            <w:noWrap/>
            <w:hideMark/>
          </w:tcPr>
          <w:p w14:paraId="16BA32DA" w14:textId="77777777" w:rsidR="00302A0B" w:rsidRPr="00302A0B" w:rsidRDefault="00302A0B" w:rsidP="00F80434">
            <w:pPr>
              <w:spacing w:after="0"/>
            </w:pPr>
            <w:r>
              <w:t> </w:t>
            </w:r>
          </w:p>
        </w:tc>
        <w:tc>
          <w:tcPr>
            <w:tcW w:w="1767" w:type="dxa"/>
            <w:hideMark/>
          </w:tcPr>
          <w:p w14:paraId="003DA453" w14:textId="77777777" w:rsidR="00302A0B" w:rsidRPr="00302A0B" w:rsidRDefault="00302A0B" w:rsidP="00F80434">
            <w:pPr>
              <w:spacing w:after="0"/>
            </w:pPr>
            <w:r>
              <w:t> </w:t>
            </w:r>
          </w:p>
        </w:tc>
      </w:tr>
      <w:tr w:rsidR="00302A0B" w:rsidRPr="00302A0B" w14:paraId="68633EFC" w14:textId="77777777" w:rsidTr="00F80434">
        <w:trPr>
          <w:cantSplit/>
        </w:trPr>
        <w:tc>
          <w:tcPr>
            <w:tcW w:w="1980" w:type="dxa"/>
            <w:hideMark/>
          </w:tcPr>
          <w:p w14:paraId="3BDE7994" w14:textId="77777777" w:rsidR="00302A0B" w:rsidRPr="00302A0B" w:rsidRDefault="00302A0B" w:rsidP="00F80434">
            <w:pPr>
              <w:spacing w:after="0"/>
            </w:pPr>
            <w:r>
              <w:t>always</w:t>
            </w:r>
          </w:p>
        </w:tc>
        <w:tc>
          <w:tcPr>
            <w:tcW w:w="992" w:type="dxa"/>
            <w:hideMark/>
          </w:tcPr>
          <w:p w14:paraId="60EAF02A" w14:textId="77777777" w:rsidR="00302A0B" w:rsidRPr="00302A0B" w:rsidRDefault="00302A0B" w:rsidP="00F80434">
            <w:pPr>
              <w:spacing w:after="0"/>
            </w:pPr>
            <w:r>
              <w:t>D08A</w:t>
            </w:r>
          </w:p>
        </w:tc>
        <w:tc>
          <w:tcPr>
            <w:tcW w:w="4678" w:type="dxa"/>
            <w:hideMark/>
          </w:tcPr>
          <w:p w14:paraId="300C6D73" w14:textId="77777777" w:rsidR="00302A0B" w:rsidRPr="00302A0B" w:rsidRDefault="00302A0B" w:rsidP="00F80434">
            <w:pPr>
              <w:spacing w:after="0"/>
              <w:rPr>
                <w:b/>
                <w:bCs/>
              </w:rPr>
            </w:pPr>
            <w:r>
              <w:rPr>
                <w:b/>
              </w:rPr>
              <w:t>Does your household have or had in the previous year a home loan, housing loan or some other loan backed by real estate?</w:t>
            </w:r>
          </w:p>
        </w:tc>
        <w:tc>
          <w:tcPr>
            <w:tcW w:w="789" w:type="dxa"/>
            <w:noWrap/>
            <w:hideMark/>
          </w:tcPr>
          <w:p w14:paraId="67CFA7B9" w14:textId="77777777" w:rsidR="00302A0B" w:rsidRPr="00302A0B" w:rsidRDefault="00302A0B" w:rsidP="00F80434">
            <w:pPr>
              <w:spacing w:after="0"/>
            </w:pPr>
            <w:r>
              <w:t>1</w:t>
            </w:r>
          </w:p>
        </w:tc>
        <w:tc>
          <w:tcPr>
            <w:tcW w:w="1767" w:type="dxa"/>
            <w:hideMark/>
          </w:tcPr>
          <w:p w14:paraId="246240F8" w14:textId="77777777" w:rsidR="00302A0B" w:rsidRPr="00302A0B" w:rsidRDefault="00302A0B" w:rsidP="00F80434">
            <w:pPr>
              <w:spacing w:after="0"/>
            </w:pPr>
            <w:r>
              <w:t>Yes</w:t>
            </w:r>
          </w:p>
        </w:tc>
      </w:tr>
      <w:tr w:rsidR="00302A0B" w:rsidRPr="00302A0B" w14:paraId="0A401CAF" w14:textId="77777777" w:rsidTr="00F80434">
        <w:trPr>
          <w:cantSplit/>
        </w:trPr>
        <w:tc>
          <w:tcPr>
            <w:tcW w:w="1980" w:type="dxa"/>
            <w:hideMark/>
          </w:tcPr>
          <w:p w14:paraId="42744208" w14:textId="77777777" w:rsidR="00302A0B" w:rsidRPr="00302A0B" w:rsidRDefault="00302A0B" w:rsidP="00F80434">
            <w:pPr>
              <w:spacing w:after="0"/>
            </w:pPr>
            <w:r>
              <w:t> </w:t>
            </w:r>
          </w:p>
        </w:tc>
        <w:tc>
          <w:tcPr>
            <w:tcW w:w="992" w:type="dxa"/>
            <w:hideMark/>
          </w:tcPr>
          <w:p w14:paraId="011609BF" w14:textId="77777777" w:rsidR="00302A0B" w:rsidRPr="00302A0B" w:rsidRDefault="00302A0B" w:rsidP="00F80434">
            <w:pPr>
              <w:spacing w:after="0"/>
            </w:pPr>
            <w:r>
              <w:t> </w:t>
            </w:r>
          </w:p>
        </w:tc>
        <w:tc>
          <w:tcPr>
            <w:tcW w:w="4678" w:type="dxa"/>
            <w:hideMark/>
          </w:tcPr>
          <w:p w14:paraId="458099E3" w14:textId="77777777" w:rsidR="00302A0B" w:rsidRPr="00302A0B" w:rsidRDefault="00302A0B" w:rsidP="00F80434">
            <w:pPr>
              <w:spacing w:after="0"/>
            </w:pPr>
            <w:r>
              <w:t> </w:t>
            </w:r>
          </w:p>
        </w:tc>
        <w:tc>
          <w:tcPr>
            <w:tcW w:w="789" w:type="dxa"/>
            <w:noWrap/>
            <w:hideMark/>
          </w:tcPr>
          <w:p w14:paraId="719C6777" w14:textId="77777777" w:rsidR="00302A0B" w:rsidRPr="00302A0B" w:rsidRDefault="00302A0B" w:rsidP="00F80434">
            <w:pPr>
              <w:spacing w:after="0"/>
            </w:pPr>
            <w:r>
              <w:t>2</w:t>
            </w:r>
          </w:p>
        </w:tc>
        <w:tc>
          <w:tcPr>
            <w:tcW w:w="1767" w:type="dxa"/>
            <w:hideMark/>
          </w:tcPr>
          <w:p w14:paraId="183A28E8" w14:textId="77777777" w:rsidR="00302A0B" w:rsidRPr="00302A0B" w:rsidRDefault="00302A0B" w:rsidP="00F80434">
            <w:pPr>
              <w:spacing w:after="0"/>
            </w:pPr>
            <w:r>
              <w:t>No</w:t>
            </w:r>
          </w:p>
        </w:tc>
      </w:tr>
      <w:tr w:rsidR="00302A0B" w:rsidRPr="00302A0B" w14:paraId="38F45DD0" w14:textId="77777777" w:rsidTr="00F80434">
        <w:trPr>
          <w:cantSplit/>
        </w:trPr>
        <w:tc>
          <w:tcPr>
            <w:tcW w:w="1980" w:type="dxa"/>
            <w:hideMark/>
          </w:tcPr>
          <w:p w14:paraId="5899153A" w14:textId="77777777" w:rsidR="00302A0B" w:rsidRPr="00302A0B" w:rsidRDefault="00302A0B" w:rsidP="00F80434">
            <w:pPr>
              <w:spacing w:after="0"/>
            </w:pPr>
            <w:r>
              <w:t>D08A=1</w:t>
            </w:r>
          </w:p>
        </w:tc>
        <w:tc>
          <w:tcPr>
            <w:tcW w:w="992" w:type="dxa"/>
            <w:hideMark/>
          </w:tcPr>
          <w:p w14:paraId="03D03FFE" w14:textId="77777777" w:rsidR="00302A0B" w:rsidRPr="00302A0B" w:rsidRDefault="00302A0B" w:rsidP="00F80434">
            <w:pPr>
              <w:spacing w:after="0"/>
            </w:pPr>
            <w:r>
              <w:t>D08F</w:t>
            </w:r>
          </w:p>
        </w:tc>
        <w:tc>
          <w:tcPr>
            <w:tcW w:w="4678" w:type="dxa"/>
            <w:hideMark/>
          </w:tcPr>
          <w:p w14:paraId="6733B8A8" w14:textId="77777777" w:rsidR="00302A0B" w:rsidRPr="00302A0B" w:rsidRDefault="00302A0B" w:rsidP="00F80434">
            <w:pPr>
              <w:spacing w:after="0"/>
              <w:rPr>
                <w:b/>
                <w:bCs/>
              </w:rPr>
            </w:pPr>
            <w:r>
              <w:rPr>
                <w:b/>
              </w:rPr>
              <w:t>Is/was the loan taken for the dwelling where your household currently lives, for another dwelling or for expenses unrelated to any dwelling?</w:t>
            </w:r>
          </w:p>
        </w:tc>
        <w:tc>
          <w:tcPr>
            <w:tcW w:w="789" w:type="dxa"/>
            <w:noWrap/>
            <w:hideMark/>
          </w:tcPr>
          <w:p w14:paraId="463FE683" w14:textId="77777777" w:rsidR="00302A0B" w:rsidRPr="00302A0B" w:rsidRDefault="00302A0B" w:rsidP="00F80434">
            <w:pPr>
              <w:spacing w:after="0"/>
            </w:pPr>
            <w:r>
              <w:t>174</w:t>
            </w:r>
          </w:p>
        </w:tc>
        <w:tc>
          <w:tcPr>
            <w:tcW w:w="1767" w:type="dxa"/>
            <w:hideMark/>
          </w:tcPr>
          <w:p w14:paraId="1C7B157F" w14:textId="77777777" w:rsidR="00302A0B" w:rsidRPr="00302A0B" w:rsidRDefault="00302A0B" w:rsidP="00F80434">
            <w:pPr>
              <w:spacing w:after="0"/>
            </w:pPr>
            <w:r>
              <w:t>For the dwelling you currently live</w:t>
            </w:r>
          </w:p>
        </w:tc>
      </w:tr>
      <w:tr w:rsidR="00302A0B" w:rsidRPr="00302A0B" w14:paraId="31CCA633" w14:textId="77777777" w:rsidTr="00F80434">
        <w:trPr>
          <w:cantSplit/>
        </w:trPr>
        <w:tc>
          <w:tcPr>
            <w:tcW w:w="1980" w:type="dxa"/>
            <w:hideMark/>
          </w:tcPr>
          <w:p w14:paraId="11BFC2A4" w14:textId="77777777" w:rsidR="00302A0B" w:rsidRPr="00302A0B" w:rsidRDefault="00302A0B" w:rsidP="00F80434">
            <w:pPr>
              <w:spacing w:after="0"/>
            </w:pPr>
            <w:r>
              <w:t> </w:t>
            </w:r>
          </w:p>
        </w:tc>
        <w:tc>
          <w:tcPr>
            <w:tcW w:w="992" w:type="dxa"/>
            <w:hideMark/>
          </w:tcPr>
          <w:p w14:paraId="049ACB66" w14:textId="77777777" w:rsidR="00302A0B" w:rsidRPr="00302A0B" w:rsidRDefault="00302A0B" w:rsidP="00F80434">
            <w:pPr>
              <w:spacing w:after="0"/>
            </w:pPr>
            <w:r>
              <w:t> </w:t>
            </w:r>
          </w:p>
        </w:tc>
        <w:tc>
          <w:tcPr>
            <w:tcW w:w="4678" w:type="dxa"/>
            <w:hideMark/>
          </w:tcPr>
          <w:p w14:paraId="4179B5E9" w14:textId="77777777" w:rsidR="00302A0B" w:rsidRPr="00302A0B" w:rsidRDefault="00302A0B" w:rsidP="00F80434">
            <w:pPr>
              <w:spacing w:after="0"/>
            </w:pPr>
            <w:r>
              <w:t> </w:t>
            </w:r>
          </w:p>
        </w:tc>
        <w:tc>
          <w:tcPr>
            <w:tcW w:w="789" w:type="dxa"/>
            <w:noWrap/>
            <w:hideMark/>
          </w:tcPr>
          <w:p w14:paraId="75448BC6" w14:textId="77777777" w:rsidR="00302A0B" w:rsidRPr="00302A0B" w:rsidRDefault="00302A0B" w:rsidP="00F80434">
            <w:pPr>
              <w:spacing w:after="0"/>
            </w:pPr>
            <w:r>
              <w:t>175</w:t>
            </w:r>
          </w:p>
        </w:tc>
        <w:tc>
          <w:tcPr>
            <w:tcW w:w="1767" w:type="dxa"/>
            <w:hideMark/>
          </w:tcPr>
          <w:p w14:paraId="61B32CDB" w14:textId="77777777" w:rsidR="00302A0B" w:rsidRPr="00302A0B" w:rsidRDefault="00302A0B" w:rsidP="00F80434">
            <w:pPr>
              <w:spacing w:after="0"/>
            </w:pPr>
            <w:r>
              <w:t>For another dwelling</w:t>
            </w:r>
          </w:p>
        </w:tc>
      </w:tr>
      <w:tr w:rsidR="00302A0B" w:rsidRPr="00302A0B" w14:paraId="5F843EBC" w14:textId="77777777" w:rsidTr="00F80434">
        <w:trPr>
          <w:cantSplit/>
        </w:trPr>
        <w:tc>
          <w:tcPr>
            <w:tcW w:w="1980" w:type="dxa"/>
            <w:hideMark/>
          </w:tcPr>
          <w:p w14:paraId="1310C7CC" w14:textId="77777777" w:rsidR="00302A0B" w:rsidRPr="00302A0B" w:rsidRDefault="00302A0B" w:rsidP="00F80434">
            <w:pPr>
              <w:spacing w:after="0"/>
            </w:pPr>
            <w:r>
              <w:t> </w:t>
            </w:r>
          </w:p>
        </w:tc>
        <w:tc>
          <w:tcPr>
            <w:tcW w:w="992" w:type="dxa"/>
            <w:hideMark/>
          </w:tcPr>
          <w:p w14:paraId="05CDABB7" w14:textId="77777777" w:rsidR="00302A0B" w:rsidRPr="00302A0B" w:rsidRDefault="00302A0B" w:rsidP="00F80434">
            <w:pPr>
              <w:spacing w:after="0"/>
            </w:pPr>
            <w:r>
              <w:t> </w:t>
            </w:r>
          </w:p>
        </w:tc>
        <w:tc>
          <w:tcPr>
            <w:tcW w:w="4678" w:type="dxa"/>
            <w:hideMark/>
          </w:tcPr>
          <w:p w14:paraId="3E412D59" w14:textId="77777777" w:rsidR="00302A0B" w:rsidRPr="00302A0B" w:rsidRDefault="00302A0B" w:rsidP="00F80434">
            <w:pPr>
              <w:spacing w:after="0"/>
            </w:pPr>
            <w:r>
              <w:t> </w:t>
            </w:r>
          </w:p>
        </w:tc>
        <w:tc>
          <w:tcPr>
            <w:tcW w:w="789" w:type="dxa"/>
            <w:noWrap/>
            <w:hideMark/>
          </w:tcPr>
          <w:p w14:paraId="65758D11" w14:textId="77777777" w:rsidR="00302A0B" w:rsidRPr="00302A0B" w:rsidRDefault="00302A0B" w:rsidP="00F80434">
            <w:pPr>
              <w:spacing w:after="0"/>
            </w:pPr>
            <w:r>
              <w:t>176</w:t>
            </w:r>
          </w:p>
        </w:tc>
        <w:tc>
          <w:tcPr>
            <w:tcW w:w="1767" w:type="dxa"/>
            <w:hideMark/>
          </w:tcPr>
          <w:p w14:paraId="69B1A7EE" w14:textId="77777777" w:rsidR="00302A0B" w:rsidRPr="00302A0B" w:rsidRDefault="00302A0B" w:rsidP="00F80434">
            <w:pPr>
              <w:spacing w:after="0"/>
            </w:pPr>
            <w:r>
              <w:t>For expenses unrelated to any dwelling</w:t>
            </w:r>
          </w:p>
        </w:tc>
      </w:tr>
      <w:tr w:rsidR="00302A0B" w:rsidRPr="00302A0B" w14:paraId="517090AD" w14:textId="77777777" w:rsidTr="00F80434">
        <w:trPr>
          <w:cantSplit/>
        </w:trPr>
        <w:tc>
          <w:tcPr>
            <w:tcW w:w="1980" w:type="dxa"/>
            <w:hideMark/>
          </w:tcPr>
          <w:p w14:paraId="6F679400" w14:textId="77777777" w:rsidR="00302A0B" w:rsidRPr="00302A0B" w:rsidRDefault="00302A0B" w:rsidP="00F80434">
            <w:pPr>
              <w:spacing w:after="0"/>
            </w:pPr>
            <w:r>
              <w:t>D08F=174</w:t>
            </w:r>
          </w:p>
        </w:tc>
        <w:tc>
          <w:tcPr>
            <w:tcW w:w="992" w:type="dxa"/>
            <w:hideMark/>
          </w:tcPr>
          <w:p w14:paraId="73A5BECE" w14:textId="77777777" w:rsidR="00302A0B" w:rsidRPr="00302A0B" w:rsidRDefault="00302A0B" w:rsidP="00F80434">
            <w:pPr>
              <w:spacing w:after="0"/>
            </w:pPr>
            <w:r>
              <w:t>D22B</w:t>
            </w:r>
          </w:p>
        </w:tc>
        <w:tc>
          <w:tcPr>
            <w:tcW w:w="4678" w:type="dxa"/>
            <w:hideMark/>
          </w:tcPr>
          <w:p w14:paraId="3895D9F3" w14:textId="77777777" w:rsidR="00302A0B" w:rsidRPr="00302A0B" w:rsidRDefault="00302A0B" w:rsidP="00F80434">
            <w:pPr>
              <w:spacing w:after="0"/>
              <w:rPr>
                <w:b/>
                <w:bCs/>
              </w:rPr>
            </w:pPr>
            <w:r>
              <w:rPr>
                <w:b/>
              </w:rPr>
              <w:t>In the last twelve months, has the household been in arrears, i.e. unable to pay on time for this loan due to financial difficulties?</w:t>
            </w:r>
            <w:r>
              <w:rPr>
                <w:b/>
              </w:rPr>
              <w:br/>
              <w:t>If yes, did it happen once or several times?</w:t>
            </w:r>
          </w:p>
        </w:tc>
        <w:tc>
          <w:tcPr>
            <w:tcW w:w="789" w:type="dxa"/>
            <w:noWrap/>
            <w:hideMark/>
          </w:tcPr>
          <w:p w14:paraId="67D71585" w14:textId="77777777" w:rsidR="00302A0B" w:rsidRPr="00302A0B" w:rsidRDefault="00302A0B" w:rsidP="00F80434">
            <w:pPr>
              <w:spacing w:after="0"/>
            </w:pPr>
            <w:r>
              <w:t>111</w:t>
            </w:r>
          </w:p>
        </w:tc>
        <w:tc>
          <w:tcPr>
            <w:tcW w:w="1767" w:type="dxa"/>
            <w:hideMark/>
          </w:tcPr>
          <w:p w14:paraId="41616BC7" w14:textId="77777777" w:rsidR="00302A0B" w:rsidRPr="00302A0B" w:rsidRDefault="00302A0B" w:rsidP="00F80434">
            <w:pPr>
              <w:spacing w:after="0"/>
            </w:pPr>
            <w:r>
              <w:t>Yes, once</w:t>
            </w:r>
          </w:p>
        </w:tc>
      </w:tr>
      <w:tr w:rsidR="00302A0B" w:rsidRPr="00302A0B" w14:paraId="0585CA00" w14:textId="77777777" w:rsidTr="00F80434">
        <w:trPr>
          <w:cantSplit/>
        </w:trPr>
        <w:tc>
          <w:tcPr>
            <w:tcW w:w="1980" w:type="dxa"/>
            <w:hideMark/>
          </w:tcPr>
          <w:p w14:paraId="666B1F74" w14:textId="77777777" w:rsidR="00302A0B" w:rsidRPr="00302A0B" w:rsidRDefault="00302A0B" w:rsidP="00F80434">
            <w:pPr>
              <w:spacing w:after="0"/>
            </w:pPr>
            <w:r>
              <w:t> </w:t>
            </w:r>
          </w:p>
        </w:tc>
        <w:tc>
          <w:tcPr>
            <w:tcW w:w="992" w:type="dxa"/>
            <w:hideMark/>
          </w:tcPr>
          <w:p w14:paraId="36A2807B" w14:textId="77777777" w:rsidR="00302A0B" w:rsidRPr="00302A0B" w:rsidRDefault="00302A0B" w:rsidP="00F80434">
            <w:pPr>
              <w:spacing w:after="0"/>
            </w:pPr>
            <w:r>
              <w:t> </w:t>
            </w:r>
          </w:p>
        </w:tc>
        <w:tc>
          <w:tcPr>
            <w:tcW w:w="4678" w:type="dxa"/>
            <w:hideMark/>
          </w:tcPr>
          <w:p w14:paraId="1327B246" w14:textId="77777777" w:rsidR="00302A0B" w:rsidRPr="00302A0B" w:rsidRDefault="00302A0B" w:rsidP="00F80434">
            <w:pPr>
              <w:spacing w:after="0"/>
            </w:pPr>
            <w:r>
              <w:t> </w:t>
            </w:r>
          </w:p>
        </w:tc>
        <w:tc>
          <w:tcPr>
            <w:tcW w:w="789" w:type="dxa"/>
            <w:noWrap/>
            <w:hideMark/>
          </w:tcPr>
          <w:p w14:paraId="74EED4C2" w14:textId="77777777" w:rsidR="00302A0B" w:rsidRPr="00302A0B" w:rsidRDefault="00302A0B" w:rsidP="00F80434">
            <w:pPr>
              <w:spacing w:after="0"/>
            </w:pPr>
            <w:r>
              <w:t>112</w:t>
            </w:r>
          </w:p>
        </w:tc>
        <w:tc>
          <w:tcPr>
            <w:tcW w:w="1767" w:type="dxa"/>
            <w:hideMark/>
          </w:tcPr>
          <w:p w14:paraId="09651290" w14:textId="77777777" w:rsidR="00302A0B" w:rsidRPr="00302A0B" w:rsidRDefault="00302A0B" w:rsidP="00F80434">
            <w:pPr>
              <w:spacing w:after="0"/>
            </w:pPr>
            <w:r>
              <w:t>Yes, twice or more</w:t>
            </w:r>
          </w:p>
        </w:tc>
      </w:tr>
      <w:tr w:rsidR="00302A0B" w:rsidRPr="00302A0B" w14:paraId="6928E51C" w14:textId="77777777" w:rsidTr="00F80434">
        <w:trPr>
          <w:cantSplit/>
        </w:trPr>
        <w:tc>
          <w:tcPr>
            <w:tcW w:w="1980" w:type="dxa"/>
            <w:hideMark/>
          </w:tcPr>
          <w:p w14:paraId="78A31180" w14:textId="77777777" w:rsidR="00302A0B" w:rsidRPr="00302A0B" w:rsidRDefault="00302A0B" w:rsidP="00F80434">
            <w:pPr>
              <w:spacing w:after="0"/>
            </w:pPr>
            <w:r>
              <w:lastRenderedPageBreak/>
              <w:t> </w:t>
            </w:r>
          </w:p>
        </w:tc>
        <w:tc>
          <w:tcPr>
            <w:tcW w:w="992" w:type="dxa"/>
            <w:hideMark/>
          </w:tcPr>
          <w:p w14:paraId="22E361D9" w14:textId="77777777" w:rsidR="00302A0B" w:rsidRPr="00302A0B" w:rsidRDefault="00302A0B" w:rsidP="00F80434">
            <w:pPr>
              <w:spacing w:after="0"/>
            </w:pPr>
            <w:r>
              <w:t> </w:t>
            </w:r>
          </w:p>
        </w:tc>
        <w:tc>
          <w:tcPr>
            <w:tcW w:w="4678" w:type="dxa"/>
            <w:hideMark/>
          </w:tcPr>
          <w:p w14:paraId="082D8F89" w14:textId="77777777" w:rsidR="00302A0B" w:rsidRPr="00302A0B" w:rsidRDefault="00302A0B" w:rsidP="00F80434">
            <w:pPr>
              <w:spacing w:after="0"/>
            </w:pPr>
            <w:r>
              <w:t> </w:t>
            </w:r>
          </w:p>
        </w:tc>
        <w:tc>
          <w:tcPr>
            <w:tcW w:w="789" w:type="dxa"/>
            <w:noWrap/>
            <w:hideMark/>
          </w:tcPr>
          <w:p w14:paraId="56E83C1B" w14:textId="77777777" w:rsidR="00302A0B" w:rsidRPr="00302A0B" w:rsidRDefault="00302A0B" w:rsidP="00F80434">
            <w:pPr>
              <w:spacing w:after="0"/>
            </w:pPr>
            <w:r>
              <w:t>210</w:t>
            </w:r>
          </w:p>
        </w:tc>
        <w:tc>
          <w:tcPr>
            <w:tcW w:w="1767" w:type="dxa"/>
            <w:hideMark/>
          </w:tcPr>
          <w:p w14:paraId="2656C0A3" w14:textId="77777777" w:rsidR="00302A0B" w:rsidRPr="00302A0B" w:rsidRDefault="00302A0B" w:rsidP="00F80434">
            <w:pPr>
              <w:spacing w:after="0"/>
            </w:pPr>
            <w:r>
              <w:t>No</w:t>
            </w:r>
          </w:p>
        </w:tc>
      </w:tr>
      <w:tr w:rsidR="00302A0B" w:rsidRPr="00302A0B" w14:paraId="4D1E12B8" w14:textId="77777777" w:rsidTr="00F80434">
        <w:trPr>
          <w:cantSplit/>
        </w:trPr>
        <w:tc>
          <w:tcPr>
            <w:tcW w:w="1980" w:type="dxa"/>
            <w:hideMark/>
          </w:tcPr>
          <w:p w14:paraId="60EA5057" w14:textId="77777777" w:rsidR="00302A0B" w:rsidRPr="00302A0B" w:rsidRDefault="00302A0B" w:rsidP="00F80434">
            <w:pPr>
              <w:spacing w:after="0"/>
            </w:pPr>
            <w:r>
              <w:t>D08F=174</w:t>
            </w:r>
          </w:p>
        </w:tc>
        <w:tc>
          <w:tcPr>
            <w:tcW w:w="992" w:type="dxa"/>
            <w:hideMark/>
          </w:tcPr>
          <w:p w14:paraId="18190C66" w14:textId="77777777" w:rsidR="00302A0B" w:rsidRPr="00302A0B" w:rsidRDefault="00302A0B" w:rsidP="00F80434">
            <w:pPr>
              <w:spacing w:after="0"/>
            </w:pPr>
            <w:r>
              <w:t>D08G</w:t>
            </w:r>
          </w:p>
        </w:tc>
        <w:tc>
          <w:tcPr>
            <w:tcW w:w="4678" w:type="dxa"/>
            <w:hideMark/>
          </w:tcPr>
          <w:p w14:paraId="13FD6306" w14:textId="77777777" w:rsidR="00302A0B" w:rsidRPr="00302A0B" w:rsidRDefault="00302A0B" w:rsidP="00F80434">
            <w:pPr>
              <w:spacing w:after="0"/>
              <w:rPr>
                <w:b/>
                <w:bCs/>
              </w:rPr>
            </w:pPr>
            <w:r>
              <w:rPr>
                <w:b/>
              </w:rPr>
              <w:t>What is/was this loan taken for?</w:t>
            </w:r>
          </w:p>
        </w:tc>
        <w:tc>
          <w:tcPr>
            <w:tcW w:w="789" w:type="dxa"/>
            <w:noWrap/>
            <w:hideMark/>
          </w:tcPr>
          <w:p w14:paraId="7ACC98F8" w14:textId="77777777" w:rsidR="00302A0B" w:rsidRPr="00302A0B" w:rsidRDefault="00302A0B" w:rsidP="00F80434">
            <w:pPr>
              <w:spacing w:after="0"/>
            </w:pPr>
            <w:r>
              <w:t>171</w:t>
            </w:r>
          </w:p>
        </w:tc>
        <w:tc>
          <w:tcPr>
            <w:tcW w:w="1767" w:type="dxa"/>
            <w:hideMark/>
          </w:tcPr>
          <w:p w14:paraId="1615605A" w14:textId="77777777" w:rsidR="00302A0B" w:rsidRPr="00302A0B" w:rsidRDefault="00302A0B" w:rsidP="00F80434">
            <w:pPr>
              <w:spacing w:after="0"/>
            </w:pPr>
            <w:r>
              <w:t>Only to buy or build the dwelling</w:t>
            </w:r>
          </w:p>
        </w:tc>
      </w:tr>
      <w:tr w:rsidR="00302A0B" w:rsidRPr="00302A0B" w14:paraId="7083E1CB" w14:textId="77777777" w:rsidTr="00F80434">
        <w:trPr>
          <w:cantSplit/>
        </w:trPr>
        <w:tc>
          <w:tcPr>
            <w:tcW w:w="1980" w:type="dxa"/>
            <w:hideMark/>
          </w:tcPr>
          <w:p w14:paraId="15C0F543" w14:textId="77777777" w:rsidR="00302A0B" w:rsidRPr="00302A0B" w:rsidRDefault="00302A0B" w:rsidP="00F80434">
            <w:pPr>
              <w:spacing w:after="0"/>
            </w:pPr>
            <w:r>
              <w:t> </w:t>
            </w:r>
          </w:p>
        </w:tc>
        <w:tc>
          <w:tcPr>
            <w:tcW w:w="992" w:type="dxa"/>
            <w:hideMark/>
          </w:tcPr>
          <w:p w14:paraId="268DCBB5" w14:textId="77777777" w:rsidR="00302A0B" w:rsidRPr="00302A0B" w:rsidRDefault="00302A0B" w:rsidP="00F80434">
            <w:pPr>
              <w:spacing w:after="0"/>
            </w:pPr>
            <w:r>
              <w:t> </w:t>
            </w:r>
          </w:p>
        </w:tc>
        <w:tc>
          <w:tcPr>
            <w:tcW w:w="4678" w:type="dxa"/>
            <w:hideMark/>
          </w:tcPr>
          <w:p w14:paraId="28CC935B" w14:textId="77777777" w:rsidR="00302A0B" w:rsidRPr="00302A0B" w:rsidRDefault="00302A0B" w:rsidP="00F80434">
            <w:pPr>
              <w:spacing w:after="0"/>
            </w:pPr>
            <w:r>
              <w:t> </w:t>
            </w:r>
          </w:p>
        </w:tc>
        <w:tc>
          <w:tcPr>
            <w:tcW w:w="789" w:type="dxa"/>
            <w:noWrap/>
            <w:hideMark/>
          </w:tcPr>
          <w:p w14:paraId="4B3DD12A" w14:textId="77777777" w:rsidR="00302A0B" w:rsidRPr="00302A0B" w:rsidRDefault="00302A0B" w:rsidP="00F80434">
            <w:pPr>
              <w:spacing w:after="0"/>
            </w:pPr>
            <w:r>
              <w:t>173</w:t>
            </w:r>
          </w:p>
        </w:tc>
        <w:tc>
          <w:tcPr>
            <w:tcW w:w="1767" w:type="dxa"/>
            <w:hideMark/>
          </w:tcPr>
          <w:p w14:paraId="1D8E208F" w14:textId="77777777" w:rsidR="00302A0B" w:rsidRPr="00302A0B" w:rsidRDefault="00302A0B" w:rsidP="00F80434">
            <w:pPr>
              <w:spacing w:after="0"/>
            </w:pPr>
            <w:r>
              <w:t>To buy and refurbish the dwelling</w:t>
            </w:r>
          </w:p>
        </w:tc>
      </w:tr>
      <w:tr w:rsidR="00302A0B" w:rsidRPr="00302A0B" w14:paraId="2C4D4123" w14:textId="77777777" w:rsidTr="00F80434">
        <w:trPr>
          <w:cantSplit/>
        </w:trPr>
        <w:tc>
          <w:tcPr>
            <w:tcW w:w="1980" w:type="dxa"/>
            <w:hideMark/>
          </w:tcPr>
          <w:p w14:paraId="0E7A0C67" w14:textId="77777777" w:rsidR="00302A0B" w:rsidRPr="00302A0B" w:rsidRDefault="00302A0B" w:rsidP="00F80434">
            <w:pPr>
              <w:spacing w:after="0"/>
            </w:pPr>
            <w:r>
              <w:t> </w:t>
            </w:r>
          </w:p>
        </w:tc>
        <w:tc>
          <w:tcPr>
            <w:tcW w:w="992" w:type="dxa"/>
            <w:hideMark/>
          </w:tcPr>
          <w:p w14:paraId="7B3A955E" w14:textId="77777777" w:rsidR="00302A0B" w:rsidRPr="00302A0B" w:rsidRDefault="00302A0B" w:rsidP="00F80434">
            <w:pPr>
              <w:spacing w:after="0"/>
            </w:pPr>
            <w:r>
              <w:t> </w:t>
            </w:r>
          </w:p>
        </w:tc>
        <w:tc>
          <w:tcPr>
            <w:tcW w:w="4678" w:type="dxa"/>
            <w:hideMark/>
          </w:tcPr>
          <w:p w14:paraId="11814212" w14:textId="77777777" w:rsidR="00302A0B" w:rsidRPr="00302A0B" w:rsidRDefault="00302A0B" w:rsidP="00F80434">
            <w:pPr>
              <w:spacing w:after="0"/>
            </w:pPr>
            <w:r>
              <w:t> </w:t>
            </w:r>
          </w:p>
        </w:tc>
        <w:tc>
          <w:tcPr>
            <w:tcW w:w="789" w:type="dxa"/>
            <w:noWrap/>
            <w:hideMark/>
          </w:tcPr>
          <w:p w14:paraId="26D05706" w14:textId="77777777" w:rsidR="00302A0B" w:rsidRPr="00302A0B" w:rsidRDefault="00302A0B" w:rsidP="00F80434">
            <w:pPr>
              <w:spacing w:after="0"/>
            </w:pPr>
            <w:r>
              <w:t>172</w:t>
            </w:r>
          </w:p>
        </w:tc>
        <w:tc>
          <w:tcPr>
            <w:tcW w:w="1767" w:type="dxa"/>
            <w:hideMark/>
          </w:tcPr>
          <w:p w14:paraId="21A75AA5" w14:textId="77777777" w:rsidR="00302A0B" w:rsidRPr="00302A0B" w:rsidRDefault="00302A0B" w:rsidP="00F80434">
            <w:pPr>
              <w:spacing w:after="0"/>
            </w:pPr>
            <w:r>
              <w:t xml:space="preserve">Only to refurbish the dwelling </w:t>
            </w:r>
          </w:p>
        </w:tc>
      </w:tr>
      <w:tr w:rsidR="00302A0B" w:rsidRPr="00302A0B" w14:paraId="767FA2FB" w14:textId="77777777" w:rsidTr="00F80434">
        <w:trPr>
          <w:cantSplit/>
        </w:trPr>
        <w:tc>
          <w:tcPr>
            <w:tcW w:w="1980" w:type="dxa"/>
            <w:hideMark/>
          </w:tcPr>
          <w:p w14:paraId="2AC8A359" w14:textId="77777777" w:rsidR="00302A0B" w:rsidRPr="00302A0B" w:rsidRDefault="00302A0B" w:rsidP="00F80434">
            <w:pPr>
              <w:spacing w:after="0"/>
            </w:pPr>
            <w:r>
              <w:t>D08G = (171,173)</w:t>
            </w:r>
          </w:p>
        </w:tc>
        <w:tc>
          <w:tcPr>
            <w:tcW w:w="992" w:type="dxa"/>
            <w:hideMark/>
          </w:tcPr>
          <w:p w14:paraId="6E2F59AE" w14:textId="77777777" w:rsidR="00302A0B" w:rsidRPr="00302A0B" w:rsidRDefault="00302A0B" w:rsidP="00F80434">
            <w:pPr>
              <w:spacing w:after="0"/>
            </w:pPr>
            <w:r>
              <w:t>D08B_E</w:t>
            </w:r>
          </w:p>
        </w:tc>
        <w:tc>
          <w:tcPr>
            <w:tcW w:w="4678" w:type="dxa"/>
            <w:hideMark/>
          </w:tcPr>
          <w:p w14:paraId="29906BF0" w14:textId="77777777" w:rsidR="00302A0B" w:rsidRPr="00302A0B" w:rsidRDefault="00302A0B" w:rsidP="00F80434">
            <w:pPr>
              <w:spacing w:after="0"/>
              <w:rPr>
                <w:b/>
                <w:bCs/>
              </w:rPr>
            </w:pPr>
            <w:r>
              <w:rPr>
                <w:b/>
              </w:rPr>
              <w:t>Please indicate the total repayment amount of this loan in the previous calendar year (in euros).</w:t>
            </w:r>
            <w:r>
              <w:rPr>
                <w:b/>
              </w:rPr>
              <w:br/>
            </w:r>
            <w:r>
              <w:rPr>
                <w:i/>
              </w:rPr>
              <w:t>If repayments were not made, enter “0”.</w:t>
            </w:r>
          </w:p>
        </w:tc>
        <w:tc>
          <w:tcPr>
            <w:tcW w:w="789" w:type="dxa"/>
            <w:noWrap/>
            <w:hideMark/>
          </w:tcPr>
          <w:p w14:paraId="24899641" w14:textId="77777777" w:rsidR="00302A0B" w:rsidRPr="00302A0B" w:rsidRDefault="00302A0B" w:rsidP="00F80434">
            <w:pPr>
              <w:spacing w:after="0"/>
            </w:pPr>
            <w:r>
              <w:t> </w:t>
            </w:r>
          </w:p>
        </w:tc>
        <w:tc>
          <w:tcPr>
            <w:tcW w:w="1767" w:type="dxa"/>
            <w:hideMark/>
          </w:tcPr>
          <w:p w14:paraId="4D55FAB4" w14:textId="77777777" w:rsidR="00302A0B" w:rsidRPr="00302A0B" w:rsidRDefault="00302A0B" w:rsidP="00F80434">
            <w:pPr>
              <w:spacing w:after="0"/>
            </w:pPr>
            <w:r>
              <w:t> </w:t>
            </w:r>
          </w:p>
        </w:tc>
      </w:tr>
      <w:tr w:rsidR="00302A0B" w:rsidRPr="00302A0B" w14:paraId="63C5763E" w14:textId="77777777" w:rsidTr="00F80434">
        <w:trPr>
          <w:cantSplit/>
        </w:trPr>
        <w:tc>
          <w:tcPr>
            <w:tcW w:w="1980" w:type="dxa"/>
            <w:hideMark/>
          </w:tcPr>
          <w:p w14:paraId="199C5DFD" w14:textId="77777777" w:rsidR="00302A0B" w:rsidRPr="00302A0B" w:rsidRDefault="00302A0B" w:rsidP="00F80434">
            <w:pPr>
              <w:spacing w:after="0"/>
            </w:pPr>
            <w:r>
              <w:t>always</w:t>
            </w:r>
          </w:p>
        </w:tc>
        <w:tc>
          <w:tcPr>
            <w:tcW w:w="992" w:type="dxa"/>
            <w:hideMark/>
          </w:tcPr>
          <w:p w14:paraId="1ECE6E7B" w14:textId="77777777" w:rsidR="00302A0B" w:rsidRPr="00302A0B" w:rsidRDefault="00302A0B" w:rsidP="00F80434">
            <w:pPr>
              <w:spacing w:after="0"/>
            </w:pPr>
            <w:r>
              <w:t>DV4</w:t>
            </w:r>
          </w:p>
        </w:tc>
        <w:tc>
          <w:tcPr>
            <w:tcW w:w="4678" w:type="dxa"/>
            <w:hideMark/>
          </w:tcPr>
          <w:p w14:paraId="707127AB" w14:textId="77777777" w:rsidR="00302A0B" w:rsidRPr="00302A0B" w:rsidRDefault="00302A0B" w:rsidP="00F80434">
            <w:pPr>
              <w:spacing w:after="0"/>
            </w:pPr>
            <w:r>
              <w:rPr>
                <w:b/>
              </w:rPr>
              <w:t>How much does your household pay each month for the following services?</w:t>
            </w:r>
            <w:r>
              <w:br/>
            </w:r>
            <w:r>
              <w:rPr>
                <w:i/>
              </w:rPr>
              <w:t>Only payments made in relation to the main dwelling should be recorded. If the household does not need to pay for a given service, enter “0”.</w:t>
            </w:r>
          </w:p>
        </w:tc>
        <w:tc>
          <w:tcPr>
            <w:tcW w:w="789" w:type="dxa"/>
            <w:noWrap/>
            <w:hideMark/>
          </w:tcPr>
          <w:p w14:paraId="400BB3CC" w14:textId="77777777" w:rsidR="00302A0B" w:rsidRPr="00302A0B" w:rsidRDefault="00302A0B" w:rsidP="00F80434">
            <w:pPr>
              <w:spacing w:after="0"/>
            </w:pPr>
            <w:r>
              <w:t> </w:t>
            </w:r>
          </w:p>
        </w:tc>
        <w:tc>
          <w:tcPr>
            <w:tcW w:w="1767" w:type="dxa"/>
            <w:hideMark/>
          </w:tcPr>
          <w:p w14:paraId="1BFD6983" w14:textId="77777777" w:rsidR="00302A0B" w:rsidRPr="00302A0B" w:rsidRDefault="00302A0B" w:rsidP="00F80434">
            <w:pPr>
              <w:spacing w:after="0"/>
            </w:pPr>
            <w:r>
              <w:t> </w:t>
            </w:r>
          </w:p>
        </w:tc>
      </w:tr>
      <w:tr w:rsidR="00302A0B" w:rsidRPr="00302A0B" w14:paraId="4EFC7C07" w14:textId="77777777" w:rsidTr="00F80434">
        <w:trPr>
          <w:cantSplit/>
        </w:trPr>
        <w:tc>
          <w:tcPr>
            <w:tcW w:w="1980" w:type="dxa"/>
            <w:hideMark/>
          </w:tcPr>
          <w:p w14:paraId="29561672" w14:textId="77777777" w:rsidR="00302A0B" w:rsidRPr="00302A0B" w:rsidRDefault="00302A0B" w:rsidP="00F80434">
            <w:pPr>
              <w:spacing w:after="0"/>
            </w:pPr>
            <w:r>
              <w:t>always</w:t>
            </w:r>
          </w:p>
        </w:tc>
        <w:tc>
          <w:tcPr>
            <w:tcW w:w="992" w:type="dxa"/>
            <w:hideMark/>
          </w:tcPr>
          <w:p w14:paraId="66A7D8CC" w14:textId="77777777" w:rsidR="00302A0B" w:rsidRPr="00302A0B" w:rsidRDefault="00302A0B" w:rsidP="00F80434">
            <w:pPr>
              <w:spacing w:after="0"/>
            </w:pPr>
            <w:r>
              <w:t>DV4A</w:t>
            </w:r>
          </w:p>
        </w:tc>
        <w:tc>
          <w:tcPr>
            <w:tcW w:w="4678" w:type="dxa"/>
            <w:hideMark/>
          </w:tcPr>
          <w:p w14:paraId="5034EB97" w14:textId="77777777" w:rsidR="00302A0B" w:rsidRPr="00302A0B" w:rsidRDefault="00302A0B" w:rsidP="00F80434">
            <w:pPr>
              <w:spacing w:after="0"/>
              <w:rPr>
                <w:b/>
                <w:bCs/>
              </w:rPr>
            </w:pPr>
            <w:r>
              <w:rPr>
                <w:b/>
              </w:rPr>
              <w:t xml:space="preserve">Water and sewerage (incl. apartment association general water) </w:t>
            </w:r>
          </w:p>
        </w:tc>
        <w:tc>
          <w:tcPr>
            <w:tcW w:w="789" w:type="dxa"/>
            <w:noWrap/>
            <w:hideMark/>
          </w:tcPr>
          <w:p w14:paraId="193EE5C3" w14:textId="77777777" w:rsidR="00302A0B" w:rsidRPr="00302A0B" w:rsidRDefault="00302A0B" w:rsidP="00F80434">
            <w:pPr>
              <w:spacing w:after="0"/>
            </w:pPr>
            <w:r>
              <w:t> </w:t>
            </w:r>
          </w:p>
        </w:tc>
        <w:tc>
          <w:tcPr>
            <w:tcW w:w="1767" w:type="dxa"/>
            <w:hideMark/>
          </w:tcPr>
          <w:p w14:paraId="1D011E84" w14:textId="77777777" w:rsidR="00302A0B" w:rsidRPr="00302A0B" w:rsidRDefault="00302A0B" w:rsidP="00F80434">
            <w:pPr>
              <w:spacing w:after="0"/>
            </w:pPr>
            <w:r>
              <w:t> </w:t>
            </w:r>
          </w:p>
        </w:tc>
      </w:tr>
      <w:tr w:rsidR="00302A0B" w:rsidRPr="00302A0B" w14:paraId="53D4CCB6" w14:textId="77777777" w:rsidTr="00F80434">
        <w:trPr>
          <w:cantSplit/>
        </w:trPr>
        <w:tc>
          <w:tcPr>
            <w:tcW w:w="1980" w:type="dxa"/>
            <w:hideMark/>
          </w:tcPr>
          <w:p w14:paraId="472EFCB9" w14:textId="77777777" w:rsidR="00302A0B" w:rsidRPr="00302A0B" w:rsidRDefault="00302A0B" w:rsidP="00F80434">
            <w:pPr>
              <w:spacing w:after="0"/>
            </w:pPr>
            <w:r>
              <w:t>always</w:t>
            </w:r>
          </w:p>
        </w:tc>
        <w:tc>
          <w:tcPr>
            <w:tcW w:w="992" w:type="dxa"/>
            <w:hideMark/>
          </w:tcPr>
          <w:p w14:paraId="70A2196C" w14:textId="77777777" w:rsidR="00302A0B" w:rsidRPr="00302A0B" w:rsidRDefault="00302A0B" w:rsidP="00F80434">
            <w:pPr>
              <w:spacing w:after="0"/>
            </w:pPr>
            <w:r>
              <w:t>DV4B</w:t>
            </w:r>
          </w:p>
        </w:tc>
        <w:tc>
          <w:tcPr>
            <w:tcW w:w="4678" w:type="dxa"/>
            <w:hideMark/>
          </w:tcPr>
          <w:p w14:paraId="15B64ABC" w14:textId="77777777" w:rsidR="00302A0B" w:rsidRPr="00302A0B" w:rsidRDefault="00302A0B" w:rsidP="00F80434">
            <w:pPr>
              <w:spacing w:after="0"/>
              <w:rPr>
                <w:b/>
                <w:bCs/>
              </w:rPr>
            </w:pPr>
            <w:r>
              <w:rPr>
                <w:b/>
              </w:rPr>
              <w:t>Central heating and local heating of apartment buildings without district heating</w:t>
            </w:r>
          </w:p>
        </w:tc>
        <w:tc>
          <w:tcPr>
            <w:tcW w:w="789" w:type="dxa"/>
            <w:noWrap/>
            <w:hideMark/>
          </w:tcPr>
          <w:p w14:paraId="0D5DC393" w14:textId="77777777" w:rsidR="00302A0B" w:rsidRPr="00302A0B" w:rsidRDefault="00302A0B" w:rsidP="00F80434">
            <w:pPr>
              <w:spacing w:after="0"/>
            </w:pPr>
            <w:r>
              <w:t> </w:t>
            </w:r>
          </w:p>
        </w:tc>
        <w:tc>
          <w:tcPr>
            <w:tcW w:w="1767" w:type="dxa"/>
            <w:hideMark/>
          </w:tcPr>
          <w:p w14:paraId="6124977F" w14:textId="77777777" w:rsidR="00302A0B" w:rsidRPr="00302A0B" w:rsidRDefault="00302A0B" w:rsidP="00F80434">
            <w:pPr>
              <w:spacing w:after="0"/>
            </w:pPr>
            <w:r>
              <w:t> </w:t>
            </w:r>
          </w:p>
        </w:tc>
      </w:tr>
      <w:tr w:rsidR="00302A0B" w:rsidRPr="00302A0B" w14:paraId="120C3D19" w14:textId="77777777" w:rsidTr="00F80434">
        <w:trPr>
          <w:cantSplit/>
        </w:trPr>
        <w:tc>
          <w:tcPr>
            <w:tcW w:w="1980" w:type="dxa"/>
            <w:hideMark/>
          </w:tcPr>
          <w:p w14:paraId="25BE3956" w14:textId="77777777" w:rsidR="00302A0B" w:rsidRPr="00302A0B" w:rsidRDefault="00302A0B" w:rsidP="00F80434">
            <w:pPr>
              <w:spacing w:after="0"/>
            </w:pPr>
            <w:r>
              <w:t>always</w:t>
            </w:r>
          </w:p>
        </w:tc>
        <w:tc>
          <w:tcPr>
            <w:tcW w:w="992" w:type="dxa"/>
            <w:hideMark/>
          </w:tcPr>
          <w:p w14:paraId="0DAA5C35" w14:textId="77777777" w:rsidR="00302A0B" w:rsidRPr="00302A0B" w:rsidRDefault="00302A0B" w:rsidP="00F80434">
            <w:pPr>
              <w:spacing w:after="0"/>
            </w:pPr>
            <w:r>
              <w:t>DV4C</w:t>
            </w:r>
          </w:p>
        </w:tc>
        <w:tc>
          <w:tcPr>
            <w:tcW w:w="4678" w:type="dxa"/>
            <w:hideMark/>
          </w:tcPr>
          <w:p w14:paraId="5BA00710" w14:textId="77777777" w:rsidR="00302A0B" w:rsidRPr="00302A0B" w:rsidRDefault="00302A0B" w:rsidP="00F80434">
            <w:pPr>
              <w:spacing w:after="0"/>
              <w:rPr>
                <w:b/>
                <w:bCs/>
              </w:rPr>
            </w:pPr>
            <w:r>
              <w:rPr>
                <w:b/>
              </w:rPr>
              <w:t>Electricity</w:t>
            </w:r>
          </w:p>
        </w:tc>
        <w:tc>
          <w:tcPr>
            <w:tcW w:w="789" w:type="dxa"/>
            <w:noWrap/>
            <w:hideMark/>
          </w:tcPr>
          <w:p w14:paraId="253BD84A" w14:textId="77777777" w:rsidR="00302A0B" w:rsidRPr="00302A0B" w:rsidRDefault="00302A0B" w:rsidP="00F80434">
            <w:pPr>
              <w:spacing w:after="0"/>
            </w:pPr>
            <w:r>
              <w:t> </w:t>
            </w:r>
          </w:p>
        </w:tc>
        <w:tc>
          <w:tcPr>
            <w:tcW w:w="1767" w:type="dxa"/>
            <w:hideMark/>
          </w:tcPr>
          <w:p w14:paraId="03E562CE" w14:textId="77777777" w:rsidR="00302A0B" w:rsidRPr="00302A0B" w:rsidRDefault="00302A0B" w:rsidP="00F80434">
            <w:pPr>
              <w:spacing w:after="0"/>
            </w:pPr>
            <w:r>
              <w:t> </w:t>
            </w:r>
          </w:p>
        </w:tc>
      </w:tr>
      <w:tr w:rsidR="00302A0B" w:rsidRPr="00302A0B" w14:paraId="4E08CEDC" w14:textId="77777777" w:rsidTr="00F80434">
        <w:trPr>
          <w:cantSplit/>
        </w:trPr>
        <w:tc>
          <w:tcPr>
            <w:tcW w:w="1980" w:type="dxa"/>
            <w:hideMark/>
          </w:tcPr>
          <w:p w14:paraId="7A90ADC3" w14:textId="77777777" w:rsidR="00302A0B" w:rsidRPr="00302A0B" w:rsidRDefault="00302A0B" w:rsidP="00F80434">
            <w:pPr>
              <w:spacing w:after="0"/>
            </w:pPr>
            <w:r>
              <w:t>always</w:t>
            </w:r>
          </w:p>
        </w:tc>
        <w:tc>
          <w:tcPr>
            <w:tcW w:w="992" w:type="dxa"/>
            <w:hideMark/>
          </w:tcPr>
          <w:p w14:paraId="1B670F33" w14:textId="77777777" w:rsidR="00302A0B" w:rsidRPr="00302A0B" w:rsidRDefault="00302A0B" w:rsidP="00F80434">
            <w:pPr>
              <w:spacing w:after="0"/>
            </w:pPr>
            <w:r>
              <w:t>DV4D</w:t>
            </w:r>
          </w:p>
        </w:tc>
        <w:tc>
          <w:tcPr>
            <w:tcW w:w="4678" w:type="dxa"/>
            <w:hideMark/>
          </w:tcPr>
          <w:p w14:paraId="5BBEC6A8" w14:textId="77777777" w:rsidR="00302A0B" w:rsidRPr="00302A0B" w:rsidRDefault="00302A0B" w:rsidP="00F80434">
            <w:pPr>
              <w:spacing w:after="0"/>
              <w:rPr>
                <w:b/>
                <w:bCs/>
              </w:rPr>
            </w:pPr>
            <w:r>
              <w:rPr>
                <w:b/>
              </w:rPr>
              <w:t>Gas (incl. gas tank)</w:t>
            </w:r>
          </w:p>
        </w:tc>
        <w:tc>
          <w:tcPr>
            <w:tcW w:w="789" w:type="dxa"/>
            <w:noWrap/>
            <w:hideMark/>
          </w:tcPr>
          <w:p w14:paraId="40D7FE89" w14:textId="77777777" w:rsidR="00302A0B" w:rsidRPr="00302A0B" w:rsidRDefault="00302A0B" w:rsidP="00F80434">
            <w:pPr>
              <w:spacing w:after="0"/>
            </w:pPr>
            <w:r>
              <w:t> </w:t>
            </w:r>
          </w:p>
        </w:tc>
        <w:tc>
          <w:tcPr>
            <w:tcW w:w="1767" w:type="dxa"/>
            <w:hideMark/>
          </w:tcPr>
          <w:p w14:paraId="394CB000" w14:textId="77777777" w:rsidR="00302A0B" w:rsidRPr="00302A0B" w:rsidRDefault="00302A0B" w:rsidP="00F80434">
            <w:pPr>
              <w:spacing w:after="0"/>
            </w:pPr>
            <w:r>
              <w:t> </w:t>
            </w:r>
          </w:p>
        </w:tc>
      </w:tr>
      <w:tr w:rsidR="00302A0B" w:rsidRPr="00302A0B" w14:paraId="55CEB897" w14:textId="77777777" w:rsidTr="00F80434">
        <w:trPr>
          <w:cantSplit/>
        </w:trPr>
        <w:tc>
          <w:tcPr>
            <w:tcW w:w="1980" w:type="dxa"/>
            <w:hideMark/>
          </w:tcPr>
          <w:p w14:paraId="42F4A61D" w14:textId="77777777" w:rsidR="00302A0B" w:rsidRPr="00302A0B" w:rsidRDefault="00302A0B" w:rsidP="00F80434">
            <w:pPr>
              <w:spacing w:after="0"/>
            </w:pPr>
            <w:r>
              <w:t>always</w:t>
            </w:r>
          </w:p>
        </w:tc>
        <w:tc>
          <w:tcPr>
            <w:tcW w:w="992" w:type="dxa"/>
            <w:hideMark/>
          </w:tcPr>
          <w:p w14:paraId="3E95785B" w14:textId="77777777" w:rsidR="00302A0B" w:rsidRPr="00302A0B" w:rsidRDefault="00302A0B" w:rsidP="00F80434">
            <w:pPr>
              <w:spacing w:after="0"/>
            </w:pPr>
            <w:r>
              <w:t>DV4E</w:t>
            </w:r>
          </w:p>
        </w:tc>
        <w:tc>
          <w:tcPr>
            <w:tcW w:w="4678" w:type="dxa"/>
            <w:hideMark/>
          </w:tcPr>
          <w:p w14:paraId="07372263" w14:textId="77777777" w:rsidR="00302A0B" w:rsidRPr="00302A0B" w:rsidRDefault="00302A0B" w:rsidP="00F80434">
            <w:pPr>
              <w:spacing w:after="0"/>
              <w:rPr>
                <w:b/>
                <w:bCs/>
              </w:rPr>
            </w:pPr>
            <w:r>
              <w:rPr>
                <w:b/>
              </w:rPr>
              <w:t>Garbage removal</w:t>
            </w:r>
          </w:p>
        </w:tc>
        <w:tc>
          <w:tcPr>
            <w:tcW w:w="789" w:type="dxa"/>
            <w:noWrap/>
            <w:hideMark/>
          </w:tcPr>
          <w:p w14:paraId="692EF5F2" w14:textId="77777777" w:rsidR="00302A0B" w:rsidRPr="00302A0B" w:rsidRDefault="00302A0B" w:rsidP="00F80434">
            <w:pPr>
              <w:spacing w:after="0"/>
            </w:pPr>
            <w:r>
              <w:t> </w:t>
            </w:r>
          </w:p>
        </w:tc>
        <w:tc>
          <w:tcPr>
            <w:tcW w:w="1767" w:type="dxa"/>
            <w:hideMark/>
          </w:tcPr>
          <w:p w14:paraId="499E37C7" w14:textId="77777777" w:rsidR="00302A0B" w:rsidRPr="00302A0B" w:rsidRDefault="00302A0B" w:rsidP="00F80434">
            <w:pPr>
              <w:spacing w:after="0"/>
            </w:pPr>
            <w:r>
              <w:t> </w:t>
            </w:r>
          </w:p>
        </w:tc>
      </w:tr>
      <w:tr w:rsidR="00302A0B" w:rsidRPr="00302A0B" w14:paraId="6FAA4B2C" w14:textId="77777777" w:rsidTr="00F80434">
        <w:trPr>
          <w:cantSplit/>
        </w:trPr>
        <w:tc>
          <w:tcPr>
            <w:tcW w:w="1980" w:type="dxa"/>
            <w:hideMark/>
          </w:tcPr>
          <w:p w14:paraId="768C56E3" w14:textId="77777777" w:rsidR="00302A0B" w:rsidRPr="00302A0B" w:rsidRDefault="00302A0B" w:rsidP="00F80434">
            <w:pPr>
              <w:spacing w:after="0"/>
            </w:pPr>
            <w:r>
              <w:t>always</w:t>
            </w:r>
          </w:p>
        </w:tc>
        <w:tc>
          <w:tcPr>
            <w:tcW w:w="992" w:type="dxa"/>
            <w:hideMark/>
          </w:tcPr>
          <w:p w14:paraId="00EE4119" w14:textId="77777777" w:rsidR="00302A0B" w:rsidRPr="00302A0B" w:rsidRDefault="00302A0B" w:rsidP="00F80434">
            <w:pPr>
              <w:spacing w:after="0"/>
            </w:pPr>
            <w:r>
              <w:t>DV4F</w:t>
            </w:r>
          </w:p>
        </w:tc>
        <w:tc>
          <w:tcPr>
            <w:tcW w:w="4678" w:type="dxa"/>
            <w:hideMark/>
          </w:tcPr>
          <w:p w14:paraId="4F440EA8" w14:textId="77777777" w:rsidR="00302A0B" w:rsidRPr="00302A0B" w:rsidRDefault="00302A0B" w:rsidP="00F80434">
            <w:pPr>
              <w:spacing w:after="0"/>
              <w:rPr>
                <w:b/>
                <w:bCs/>
              </w:rPr>
            </w:pPr>
            <w:r>
              <w:rPr>
                <w:b/>
              </w:rPr>
              <w:t>Insurance payment for house or apartment</w:t>
            </w:r>
          </w:p>
        </w:tc>
        <w:tc>
          <w:tcPr>
            <w:tcW w:w="789" w:type="dxa"/>
            <w:noWrap/>
            <w:hideMark/>
          </w:tcPr>
          <w:p w14:paraId="00F3342E" w14:textId="77777777" w:rsidR="00302A0B" w:rsidRPr="00302A0B" w:rsidRDefault="00302A0B" w:rsidP="00F80434">
            <w:pPr>
              <w:spacing w:after="0"/>
            </w:pPr>
            <w:r>
              <w:t> </w:t>
            </w:r>
          </w:p>
        </w:tc>
        <w:tc>
          <w:tcPr>
            <w:tcW w:w="1767" w:type="dxa"/>
            <w:hideMark/>
          </w:tcPr>
          <w:p w14:paraId="0D256BEE" w14:textId="77777777" w:rsidR="00302A0B" w:rsidRPr="00302A0B" w:rsidRDefault="00302A0B" w:rsidP="00F80434">
            <w:pPr>
              <w:spacing w:after="0"/>
            </w:pPr>
            <w:r>
              <w:t> </w:t>
            </w:r>
          </w:p>
        </w:tc>
      </w:tr>
      <w:tr w:rsidR="00302A0B" w:rsidRPr="00302A0B" w14:paraId="16FA730F" w14:textId="77777777" w:rsidTr="00F80434">
        <w:trPr>
          <w:cantSplit/>
        </w:trPr>
        <w:tc>
          <w:tcPr>
            <w:tcW w:w="1980" w:type="dxa"/>
            <w:hideMark/>
          </w:tcPr>
          <w:p w14:paraId="7312C7C9" w14:textId="77777777" w:rsidR="00302A0B" w:rsidRPr="00302A0B" w:rsidRDefault="00302A0B" w:rsidP="00F80434">
            <w:pPr>
              <w:spacing w:after="0"/>
            </w:pPr>
            <w:r>
              <w:t>always</w:t>
            </w:r>
          </w:p>
        </w:tc>
        <w:tc>
          <w:tcPr>
            <w:tcW w:w="992" w:type="dxa"/>
            <w:hideMark/>
          </w:tcPr>
          <w:p w14:paraId="328768B9" w14:textId="77777777" w:rsidR="00302A0B" w:rsidRPr="00302A0B" w:rsidRDefault="00302A0B" w:rsidP="00F80434">
            <w:pPr>
              <w:spacing w:after="0"/>
            </w:pPr>
            <w:r>
              <w:t>DV4G</w:t>
            </w:r>
          </w:p>
        </w:tc>
        <w:tc>
          <w:tcPr>
            <w:tcW w:w="4678" w:type="dxa"/>
            <w:hideMark/>
          </w:tcPr>
          <w:p w14:paraId="0FC9610B" w14:textId="77777777" w:rsidR="00302A0B" w:rsidRPr="00302A0B" w:rsidRDefault="00302A0B" w:rsidP="00F80434">
            <w:pPr>
              <w:spacing w:after="0"/>
              <w:rPr>
                <w:b/>
                <w:bCs/>
              </w:rPr>
            </w:pPr>
            <w:r>
              <w:rPr>
                <w:b/>
              </w:rPr>
              <w:t>Apartment association regular maintenance and administrative costs and repair fund</w:t>
            </w:r>
          </w:p>
        </w:tc>
        <w:tc>
          <w:tcPr>
            <w:tcW w:w="789" w:type="dxa"/>
            <w:noWrap/>
            <w:hideMark/>
          </w:tcPr>
          <w:p w14:paraId="3B9CA2B0" w14:textId="77777777" w:rsidR="00302A0B" w:rsidRPr="00302A0B" w:rsidRDefault="00302A0B" w:rsidP="00F80434">
            <w:pPr>
              <w:spacing w:after="0"/>
            </w:pPr>
            <w:r>
              <w:t> </w:t>
            </w:r>
          </w:p>
        </w:tc>
        <w:tc>
          <w:tcPr>
            <w:tcW w:w="1767" w:type="dxa"/>
            <w:hideMark/>
          </w:tcPr>
          <w:p w14:paraId="0319FC8E" w14:textId="77777777" w:rsidR="00302A0B" w:rsidRPr="00302A0B" w:rsidRDefault="00302A0B" w:rsidP="00F80434">
            <w:pPr>
              <w:spacing w:after="0"/>
            </w:pPr>
            <w:r>
              <w:t> </w:t>
            </w:r>
          </w:p>
        </w:tc>
      </w:tr>
      <w:tr w:rsidR="00302A0B" w:rsidRPr="00302A0B" w14:paraId="779515FF" w14:textId="77777777" w:rsidTr="00F80434">
        <w:trPr>
          <w:cantSplit/>
        </w:trPr>
        <w:tc>
          <w:tcPr>
            <w:tcW w:w="1980" w:type="dxa"/>
            <w:hideMark/>
          </w:tcPr>
          <w:p w14:paraId="211CC505" w14:textId="77777777" w:rsidR="00302A0B" w:rsidRPr="00302A0B" w:rsidRDefault="00302A0B" w:rsidP="00F80434">
            <w:pPr>
              <w:spacing w:after="0"/>
            </w:pPr>
            <w:r>
              <w:t>always</w:t>
            </w:r>
          </w:p>
        </w:tc>
        <w:tc>
          <w:tcPr>
            <w:tcW w:w="992" w:type="dxa"/>
            <w:hideMark/>
          </w:tcPr>
          <w:p w14:paraId="67BF0EA1" w14:textId="77777777" w:rsidR="00302A0B" w:rsidRPr="00302A0B" w:rsidRDefault="00302A0B" w:rsidP="00F80434">
            <w:pPr>
              <w:spacing w:after="0"/>
            </w:pPr>
            <w:r>
              <w:t>DV4I</w:t>
            </w:r>
          </w:p>
        </w:tc>
        <w:tc>
          <w:tcPr>
            <w:tcW w:w="4678" w:type="dxa"/>
            <w:hideMark/>
          </w:tcPr>
          <w:p w14:paraId="27A13113" w14:textId="77777777" w:rsidR="00302A0B" w:rsidRPr="00302A0B" w:rsidRDefault="00302A0B" w:rsidP="00F80434">
            <w:pPr>
              <w:spacing w:after="0"/>
              <w:rPr>
                <w:b/>
                <w:bCs/>
              </w:rPr>
            </w:pPr>
            <w:r>
              <w:rPr>
                <w:b/>
              </w:rPr>
              <w:t>Firewood, briquette or other heating material</w:t>
            </w:r>
          </w:p>
        </w:tc>
        <w:tc>
          <w:tcPr>
            <w:tcW w:w="789" w:type="dxa"/>
            <w:noWrap/>
            <w:hideMark/>
          </w:tcPr>
          <w:p w14:paraId="6DE45FAB" w14:textId="77777777" w:rsidR="00302A0B" w:rsidRPr="00302A0B" w:rsidRDefault="00302A0B" w:rsidP="00F80434">
            <w:pPr>
              <w:spacing w:after="0"/>
            </w:pPr>
            <w:r>
              <w:t> </w:t>
            </w:r>
          </w:p>
        </w:tc>
        <w:tc>
          <w:tcPr>
            <w:tcW w:w="1767" w:type="dxa"/>
            <w:hideMark/>
          </w:tcPr>
          <w:p w14:paraId="6D37250B" w14:textId="77777777" w:rsidR="00302A0B" w:rsidRPr="00302A0B" w:rsidRDefault="00302A0B" w:rsidP="00F80434">
            <w:pPr>
              <w:spacing w:after="0"/>
            </w:pPr>
            <w:r>
              <w:t> </w:t>
            </w:r>
          </w:p>
        </w:tc>
      </w:tr>
      <w:tr w:rsidR="00302A0B" w:rsidRPr="00302A0B" w14:paraId="4B75D408" w14:textId="77777777" w:rsidTr="00F80434">
        <w:trPr>
          <w:cantSplit/>
        </w:trPr>
        <w:tc>
          <w:tcPr>
            <w:tcW w:w="1980" w:type="dxa"/>
            <w:hideMark/>
          </w:tcPr>
          <w:p w14:paraId="2D79D358" w14:textId="77777777" w:rsidR="00302A0B" w:rsidRPr="00302A0B" w:rsidRDefault="00302A0B" w:rsidP="00F80434">
            <w:pPr>
              <w:spacing w:after="0"/>
            </w:pPr>
            <w:r>
              <w:t>always</w:t>
            </w:r>
          </w:p>
        </w:tc>
        <w:tc>
          <w:tcPr>
            <w:tcW w:w="992" w:type="dxa"/>
            <w:hideMark/>
          </w:tcPr>
          <w:p w14:paraId="35ADAC9D" w14:textId="77777777" w:rsidR="00302A0B" w:rsidRPr="00302A0B" w:rsidRDefault="00302A0B" w:rsidP="00F80434">
            <w:pPr>
              <w:spacing w:after="0"/>
            </w:pPr>
            <w:r>
              <w:t>DV4H</w:t>
            </w:r>
          </w:p>
        </w:tc>
        <w:tc>
          <w:tcPr>
            <w:tcW w:w="4678" w:type="dxa"/>
            <w:hideMark/>
          </w:tcPr>
          <w:p w14:paraId="62C3CE1D" w14:textId="77777777" w:rsidR="00302A0B" w:rsidRPr="00302A0B" w:rsidRDefault="00302A0B" w:rsidP="00F80434">
            <w:pPr>
              <w:spacing w:after="0"/>
              <w:rPr>
                <w:b/>
                <w:bCs/>
              </w:rPr>
            </w:pPr>
            <w:r>
              <w:rPr>
                <w:b/>
              </w:rPr>
              <w:t>Other costs related to dwelling</w:t>
            </w:r>
          </w:p>
        </w:tc>
        <w:tc>
          <w:tcPr>
            <w:tcW w:w="789" w:type="dxa"/>
            <w:noWrap/>
            <w:hideMark/>
          </w:tcPr>
          <w:p w14:paraId="0CC70887" w14:textId="77777777" w:rsidR="00302A0B" w:rsidRPr="00302A0B" w:rsidRDefault="00302A0B" w:rsidP="00F80434">
            <w:pPr>
              <w:spacing w:after="0"/>
            </w:pPr>
            <w:r>
              <w:t> </w:t>
            </w:r>
          </w:p>
        </w:tc>
        <w:tc>
          <w:tcPr>
            <w:tcW w:w="1767" w:type="dxa"/>
            <w:hideMark/>
          </w:tcPr>
          <w:p w14:paraId="4A9EDC4A" w14:textId="77777777" w:rsidR="00302A0B" w:rsidRPr="00302A0B" w:rsidRDefault="00302A0B" w:rsidP="00F80434">
            <w:pPr>
              <w:spacing w:after="0"/>
            </w:pPr>
            <w:r>
              <w:t> </w:t>
            </w:r>
          </w:p>
        </w:tc>
      </w:tr>
      <w:tr w:rsidR="00302A0B" w:rsidRPr="00302A0B" w14:paraId="4D1C1AAA" w14:textId="77777777" w:rsidTr="00F80434">
        <w:trPr>
          <w:cantSplit/>
        </w:trPr>
        <w:tc>
          <w:tcPr>
            <w:tcW w:w="1980" w:type="dxa"/>
            <w:hideMark/>
          </w:tcPr>
          <w:p w14:paraId="025405E2" w14:textId="77777777" w:rsidR="00302A0B" w:rsidRPr="00302A0B" w:rsidRDefault="00302A0B" w:rsidP="00F80434">
            <w:pPr>
              <w:spacing w:after="0"/>
            </w:pPr>
            <w:r>
              <w:t>DV4H is not 0</w:t>
            </w:r>
          </w:p>
        </w:tc>
        <w:tc>
          <w:tcPr>
            <w:tcW w:w="992" w:type="dxa"/>
            <w:hideMark/>
          </w:tcPr>
          <w:p w14:paraId="6C7273CF" w14:textId="77777777" w:rsidR="00302A0B" w:rsidRPr="00302A0B" w:rsidRDefault="00302A0B" w:rsidP="00F80434">
            <w:pPr>
              <w:spacing w:after="0"/>
            </w:pPr>
            <w:r>
              <w:t>DV4Hm</w:t>
            </w:r>
          </w:p>
        </w:tc>
        <w:tc>
          <w:tcPr>
            <w:tcW w:w="4678" w:type="dxa"/>
            <w:hideMark/>
          </w:tcPr>
          <w:p w14:paraId="7DD1BBB1" w14:textId="77777777" w:rsidR="00302A0B" w:rsidRPr="00302A0B" w:rsidRDefault="00302A0B" w:rsidP="00F80434">
            <w:pPr>
              <w:spacing w:after="0"/>
              <w:rPr>
                <w:b/>
                <w:bCs/>
              </w:rPr>
            </w:pPr>
            <w:r>
              <w:rPr>
                <w:b/>
              </w:rPr>
              <w:t>Specify the other costs related to dwelling that you paid for.</w:t>
            </w:r>
          </w:p>
        </w:tc>
        <w:tc>
          <w:tcPr>
            <w:tcW w:w="789" w:type="dxa"/>
            <w:noWrap/>
            <w:hideMark/>
          </w:tcPr>
          <w:p w14:paraId="721A7101" w14:textId="77777777" w:rsidR="00302A0B" w:rsidRPr="00302A0B" w:rsidRDefault="00302A0B" w:rsidP="00F80434">
            <w:pPr>
              <w:spacing w:after="0"/>
            </w:pPr>
            <w:r>
              <w:t> </w:t>
            </w:r>
          </w:p>
        </w:tc>
        <w:tc>
          <w:tcPr>
            <w:tcW w:w="1767" w:type="dxa"/>
            <w:hideMark/>
          </w:tcPr>
          <w:p w14:paraId="7B6E2F5E" w14:textId="77777777" w:rsidR="00302A0B" w:rsidRPr="00302A0B" w:rsidRDefault="00302A0B" w:rsidP="00F80434">
            <w:pPr>
              <w:spacing w:after="0"/>
            </w:pPr>
            <w:r>
              <w:t> </w:t>
            </w:r>
          </w:p>
        </w:tc>
      </w:tr>
      <w:tr w:rsidR="00302A0B" w:rsidRPr="00302A0B" w14:paraId="557156AB" w14:textId="77777777" w:rsidTr="00F80434">
        <w:trPr>
          <w:cantSplit/>
        </w:trPr>
        <w:tc>
          <w:tcPr>
            <w:tcW w:w="1980" w:type="dxa"/>
            <w:hideMark/>
          </w:tcPr>
          <w:p w14:paraId="4A37CCCA" w14:textId="77777777" w:rsidR="00302A0B" w:rsidRPr="00302A0B" w:rsidRDefault="00302A0B" w:rsidP="00F80434">
            <w:pPr>
              <w:spacing w:after="0"/>
            </w:pPr>
            <w:r>
              <w:t>at least one of the questions DV4A - DV4H differs from 0</w:t>
            </w:r>
          </w:p>
        </w:tc>
        <w:tc>
          <w:tcPr>
            <w:tcW w:w="992" w:type="dxa"/>
            <w:hideMark/>
          </w:tcPr>
          <w:p w14:paraId="59B843D6" w14:textId="77777777" w:rsidR="00302A0B" w:rsidRPr="00302A0B" w:rsidRDefault="00302A0B" w:rsidP="00F80434">
            <w:pPr>
              <w:spacing w:after="0"/>
            </w:pPr>
            <w:r>
              <w:t>D22C</w:t>
            </w:r>
          </w:p>
        </w:tc>
        <w:tc>
          <w:tcPr>
            <w:tcW w:w="4678" w:type="dxa"/>
            <w:hideMark/>
          </w:tcPr>
          <w:p w14:paraId="0D0F5C83" w14:textId="77777777" w:rsidR="00302A0B" w:rsidRPr="00302A0B" w:rsidRDefault="00302A0B" w:rsidP="00F80434">
            <w:pPr>
              <w:spacing w:after="0"/>
              <w:rPr>
                <w:b/>
                <w:bCs/>
              </w:rPr>
            </w:pPr>
            <w:r>
              <w:rPr>
                <w:b/>
              </w:rPr>
              <w:t>In the last twelve months, has the household been in arrears, i.e. unable to pay on time utility bills and service charges (heating, electricity, gas, water, etc.) due to financial difficulties?</w:t>
            </w:r>
          </w:p>
        </w:tc>
        <w:tc>
          <w:tcPr>
            <w:tcW w:w="789" w:type="dxa"/>
            <w:noWrap/>
            <w:hideMark/>
          </w:tcPr>
          <w:p w14:paraId="215CB30E" w14:textId="77777777" w:rsidR="00302A0B" w:rsidRPr="00302A0B" w:rsidRDefault="00302A0B" w:rsidP="00F80434">
            <w:pPr>
              <w:spacing w:after="0"/>
            </w:pPr>
            <w:r>
              <w:t>111</w:t>
            </w:r>
          </w:p>
        </w:tc>
        <w:tc>
          <w:tcPr>
            <w:tcW w:w="1767" w:type="dxa"/>
            <w:hideMark/>
          </w:tcPr>
          <w:p w14:paraId="7C4DF307" w14:textId="77777777" w:rsidR="00302A0B" w:rsidRPr="00302A0B" w:rsidRDefault="00302A0B" w:rsidP="00F80434">
            <w:pPr>
              <w:spacing w:after="0"/>
            </w:pPr>
            <w:r>
              <w:t>Yes, once</w:t>
            </w:r>
          </w:p>
        </w:tc>
      </w:tr>
      <w:tr w:rsidR="00302A0B" w:rsidRPr="00302A0B" w14:paraId="25B8D224" w14:textId="77777777" w:rsidTr="00F80434">
        <w:trPr>
          <w:cantSplit/>
        </w:trPr>
        <w:tc>
          <w:tcPr>
            <w:tcW w:w="1980" w:type="dxa"/>
            <w:hideMark/>
          </w:tcPr>
          <w:p w14:paraId="7816B329" w14:textId="77777777" w:rsidR="00302A0B" w:rsidRPr="00302A0B" w:rsidRDefault="00302A0B" w:rsidP="00F80434">
            <w:pPr>
              <w:spacing w:after="0"/>
            </w:pPr>
            <w:r>
              <w:t> </w:t>
            </w:r>
          </w:p>
        </w:tc>
        <w:tc>
          <w:tcPr>
            <w:tcW w:w="992" w:type="dxa"/>
            <w:hideMark/>
          </w:tcPr>
          <w:p w14:paraId="19E43252" w14:textId="77777777" w:rsidR="00302A0B" w:rsidRPr="00302A0B" w:rsidRDefault="00302A0B" w:rsidP="00F80434">
            <w:pPr>
              <w:spacing w:after="0"/>
            </w:pPr>
            <w:r>
              <w:t> </w:t>
            </w:r>
          </w:p>
        </w:tc>
        <w:tc>
          <w:tcPr>
            <w:tcW w:w="4678" w:type="dxa"/>
            <w:hideMark/>
          </w:tcPr>
          <w:p w14:paraId="626B222B" w14:textId="77777777" w:rsidR="00302A0B" w:rsidRPr="00302A0B" w:rsidRDefault="00302A0B" w:rsidP="00F80434">
            <w:pPr>
              <w:spacing w:after="0"/>
            </w:pPr>
            <w:r>
              <w:t> </w:t>
            </w:r>
          </w:p>
        </w:tc>
        <w:tc>
          <w:tcPr>
            <w:tcW w:w="789" w:type="dxa"/>
            <w:noWrap/>
            <w:hideMark/>
          </w:tcPr>
          <w:p w14:paraId="430AB62B" w14:textId="77777777" w:rsidR="00302A0B" w:rsidRPr="00302A0B" w:rsidRDefault="00302A0B" w:rsidP="00F80434">
            <w:pPr>
              <w:spacing w:after="0"/>
            </w:pPr>
            <w:r>
              <w:t>112</w:t>
            </w:r>
          </w:p>
        </w:tc>
        <w:tc>
          <w:tcPr>
            <w:tcW w:w="1767" w:type="dxa"/>
            <w:hideMark/>
          </w:tcPr>
          <w:p w14:paraId="0CFB74B4" w14:textId="77777777" w:rsidR="00302A0B" w:rsidRPr="00302A0B" w:rsidRDefault="00302A0B" w:rsidP="00F80434">
            <w:pPr>
              <w:spacing w:after="0"/>
            </w:pPr>
            <w:r>
              <w:t>Yes, twice or more</w:t>
            </w:r>
          </w:p>
        </w:tc>
      </w:tr>
      <w:tr w:rsidR="00302A0B" w:rsidRPr="00302A0B" w14:paraId="1C4A908E" w14:textId="77777777" w:rsidTr="00F80434">
        <w:trPr>
          <w:cantSplit/>
        </w:trPr>
        <w:tc>
          <w:tcPr>
            <w:tcW w:w="1980" w:type="dxa"/>
            <w:hideMark/>
          </w:tcPr>
          <w:p w14:paraId="3E62841F" w14:textId="77777777" w:rsidR="00302A0B" w:rsidRPr="00302A0B" w:rsidRDefault="00302A0B" w:rsidP="00F80434">
            <w:pPr>
              <w:spacing w:after="0"/>
            </w:pPr>
            <w:r>
              <w:t> </w:t>
            </w:r>
          </w:p>
        </w:tc>
        <w:tc>
          <w:tcPr>
            <w:tcW w:w="992" w:type="dxa"/>
            <w:hideMark/>
          </w:tcPr>
          <w:p w14:paraId="64737951" w14:textId="77777777" w:rsidR="00302A0B" w:rsidRPr="00302A0B" w:rsidRDefault="00302A0B" w:rsidP="00F80434">
            <w:pPr>
              <w:spacing w:after="0"/>
            </w:pPr>
            <w:r>
              <w:t> </w:t>
            </w:r>
          </w:p>
        </w:tc>
        <w:tc>
          <w:tcPr>
            <w:tcW w:w="4678" w:type="dxa"/>
            <w:hideMark/>
          </w:tcPr>
          <w:p w14:paraId="3D021362" w14:textId="77777777" w:rsidR="00302A0B" w:rsidRPr="00302A0B" w:rsidRDefault="00302A0B" w:rsidP="00F80434">
            <w:pPr>
              <w:spacing w:after="0"/>
            </w:pPr>
            <w:r>
              <w:t> </w:t>
            </w:r>
          </w:p>
        </w:tc>
        <w:tc>
          <w:tcPr>
            <w:tcW w:w="789" w:type="dxa"/>
            <w:noWrap/>
            <w:hideMark/>
          </w:tcPr>
          <w:p w14:paraId="13AE7337" w14:textId="77777777" w:rsidR="00302A0B" w:rsidRPr="00302A0B" w:rsidRDefault="00302A0B" w:rsidP="00F80434">
            <w:pPr>
              <w:spacing w:after="0"/>
            </w:pPr>
            <w:r>
              <w:t>210</w:t>
            </w:r>
          </w:p>
        </w:tc>
        <w:tc>
          <w:tcPr>
            <w:tcW w:w="1767" w:type="dxa"/>
            <w:hideMark/>
          </w:tcPr>
          <w:p w14:paraId="2686CBF0" w14:textId="77777777" w:rsidR="00302A0B" w:rsidRPr="00302A0B" w:rsidRDefault="00302A0B" w:rsidP="00F80434">
            <w:pPr>
              <w:spacing w:after="0"/>
            </w:pPr>
            <w:r>
              <w:t>No</w:t>
            </w:r>
          </w:p>
        </w:tc>
      </w:tr>
      <w:tr w:rsidR="00302A0B" w:rsidRPr="00302A0B" w14:paraId="49550A03" w14:textId="77777777" w:rsidTr="00F80434">
        <w:trPr>
          <w:cantSplit/>
        </w:trPr>
        <w:tc>
          <w:tcPr>
            <w:tcW w:w="1980" w:type="dxa"/>
            <w:hideMark/>
          </w:tcPr>
          <w:p w14:paraId="73984D4F" w14:textId="77777777" w:rsidR="00302A0B" w:rsidRPr="00302A0B" w:rsidRDefault="00302A0B" w:rsidP="00F80434">
            <w:pPr>
              <w:spacing w:after="0"/>
            </w:pPr>
            <w:r>
              <w:br/>
            </w:r>
            <w:r>
              <w:br/>
            </w:r>
            <w:r>
              <w:br/>
            </w:r>
            <w:r>
              <w:br/>
              <w:t xml:space="preserve">always </w:t>
            </w:r>
            <w:r>
              <w:br/>
            </w:r>
            <w:r>
              <w:br/>
            </w:r>
            <w:r>
              <w:br/>
            </w:r>
            <w:r>
              <w:br/>
            </w:r>
            <w:r>
              <w:br/>
            </w:r>
          </w:p>
        </w:tc>
        <w:tc>
          <w:tcPr>
            <w:tcW w:w="992" w:type="dxa"/>
            <w:hideMark/>
          </w:tcPr>
          <w:p w14:paraId="34DAB29B" w14:textId="77777777" w:rsidR="00302A0B" w:rsidRPr="00302A0B" w:rsidRDefault="00302A0B" w:rsidP="00F80434">
            <w:pPr>
              <w:spacing w:after="0"/>
            </w:pPr>
            <w:r>
              <w:t>D07valik</w:t>
            </w:r>
          </w:p>
        </w:tc>
        <w:tc>
          <w:tcPr>
            <w:tcW w:w="4678" w:type="dxa"/>
            <w:hideMark/>
          </w:tcPr>
          <w:p w14:paraId="4502B528" w14:textId="77777777" w:rsidR="00302A0B" w:rsidRPr="00302A0B" w:rsidRDefault="00302A0B" w:rsidP="00F80434">
            <w:pPr>
              <w:spacing w:after="0"/>
            </w:pPr>
            <w:r>
              <w:rPr>
                <w:b/>
              </w:rPr>
              <w:t xml:space="preserve">What loan, leasing or credit card repayments does your household make? </w:t>
            </w:r>
            <w:r>
              <w:br/>
              <w:t>Multiple answers are possible.</w:t>
            </w:r>
            <w:r>
              <w:rPr>
                <w:i/>
              </w:rPr>
              <w:br/>
              <w:t>Do not include housing loan repayments mentioned above.</w:t>
            </w:r>
          </w:p>
        </w:tc>
        <w:tc>
          <w:tcPr>
            <w:tcW w:w="789" w:type="dxa"/>
            <w:noWrap/>
            <w:hideMark/>
          </w:tcPr>
          <w:p w14:paraId="13EC9900" w14:textId="77777777" w:rsidR="00302A0B" w:rsidRPr="00302A0B" w:rsidRDefault="00302A0B" w:rsidP="00F80434">
            <w:pPr>
              <w:spacing w:after="0"/>
            </w:pPr>
            <w:r>
              <w:t>17_01</w:t>
            </w:r>
          </w:p>
        </w:tc>
        <w:tc>
          <w:tcPr>
            <w:tcW w:w="1767" w:type="dxa"/>
            <w:hideMark/>
          </w:tcPr>
          <w:p w14:paraId="76B643D4" w14:textId="77777777" w:rsidR="00302A0B" w:rsidRPr="00302A0B" w:rsidRDefault="00302A0B" w:rsidP="00F80434">
            <w:pPr>
              <w:spacing w:after="0"/>
            </w:pPr>
            <w:r>
              <w:t>Student loan or education loan repayments</w:t>
            </w:r>
          </w:p>
        </w:tc>
      </w:tr>
      <w:tr w:rsidR="00302A0B" w:rsidRPr="00302A0B" w14:paraId="7075E42E" w14:textId="77777777" w:rsidTr="00F80434">
        <w:trPr>
          <w:cantSplit/>
        </w:trPr>
        <w:tc>
          <w:tcPr>
            <w:tcW w:w="1980" w:type="dxa"/>
            <w:hideMark/>
          </w:tcPr>
          <w:p w14:paraId="5E6DE171" w14:textId="77777777" w:rsidR="00302A0B" w:rsidRPr="00302A0B" w:rsidRDefault="00302A0B" w:rsidP="00F80434">
            <w:pPr>
              <w:spacing w:after="0"/>
            </w:pPr>
            <w:r>
              <w:t> </w:t>
            </w:r>
          </w:p>
        </w:tc>
        <w:tc>
          <w:tcPr>
            <w:tcW w:w="992" w:type="dxa"/>
            <w:hideMark/>
          </w:tcPr>
          <w:p w14:paraId="386E896A" w14:textId="77777777" w:rsidR="00302A0B" w:rsidRPr="00302A0B" w:rsidRDefault="00302A0B" w:rsidP="00F80434">
            <w:pPr>
              <w:spacing w:after="0"/>
            </w:pPr>
            <w:r>
              <w:t> </w:t>
            </w:r>
          </w:p>
        </w:tc>
        <w:tc>
          <w:tcPr>
            <w:tcW w:w="4678" w:type="dxa"/>
            <w:hideMark/>
          </w:tcPr>
          <w:p w14:paraId="039A676D" w14:textId="77777777" w:rsidR="00302A0B" w:rsidRPr="00302A0B" w:rsidRDefault="00302A0B" w:rsidP="00F80434">
            <w:pPr>
              <w:spacing w:after="0"/>
            </w:pPr>
            <w:r>
              <w:t> </w:t>
            </w:r>
          </w:p>
        </w:tc>
        <w:tc>
          <w:tcPr>
            <w:tcW w:w="789" w:type="dxa"/>
            <w:noWrap/>
            <w:hideMark/>
          </w:tcPr>
          <w:p w14:paraId="557E71C0" w14:textId="77777777" w:rsidR="00302A0B" w:rsidRPr="00302A0B" w:rsidRDefault="00302A0B" w:rsidP="00F80434">
            <w:pPr>
              <w:spacing w:after="0"/>
            </w:pPr>
            <w:r>
              <w:t>17_02</w:t>
            </w:r>
          </w:p>
        </w:tc>
        <w:tc>
          <w:tcPr>
            <w:tcW w:w="1767" w:type="dxa"/>
            <w:hideMark/>
          </w:tcPr>
          <w:p w14:paraId="6EDEB295" w14:textId="77777777" w:rsidR="00302A0B" w:rsidRPr="00302A0B" w:rsidRDefault="00302A0B" w:rsidP="00F80434">
            <w:pPr>
              <w:spacing w:after="0"/>
            </w:pPr>
            <w:r>
              <w:t>Small loan, instant loan or SMS loan repayments</w:t>
            </w:r>
          </w:p>
        </w:tc>
      </w:tr>
      <w:tr w:rsidR="00302A0B" w:rsidRPr="00302A0B" w14:paraId="3396A607" w14:textId="77777777" w:rsidTr="00F80434">
        <w:trPr>
          <w:cantSplit/>
        </w:trPr>
        <w:tc>
          <w:tcPr>
            <w:tcW w:w="1980" w:type="dxa"/>
            <w:hideMark/>
          </w:tcPr>
          <w:p w14:paraId="75BFA1D5" w14:textId="77777777" w:rsidR="00302A0B" w:rsidRPr="00302A0B" w:rsidRDefault="00302A0B" w:rsidP="00F80434">
            <w:pPr>
              <w:spacing w:after="0"/>
            </w:pPr>
            <w:r>
              <w:lastRenderedPageBreak/>
              <w:t> </w:t>
            </w:r>
          </w:p>
        </w:tc>
        <w:tc>
          <w:tcPr>
            <w:tcW w:w="992" w:type="dxa"/>
            <w:hideMark/>
          </w:tcPr>
          <w:p w14:paraId="53B06296" w14:textId="77777777" w:rsidR="00302A0B" w:rsidRPr="00302A0B" w:rsidRDefault="00302A0B" w:rsidP="00F80434">
            <w:pPr>
              <w:spacing w:after="0"/>
            </w:pPr>
            <w:r>
              <w:t> </w:t>
            </w:r>
          </w:p>
        </w:tc>
        <w:tc>
          <w:tcPr>
            <w:tcW w:w="4678" w:type="dxa"/>
            <w:hideMark/>
          </w:tcPr>
          <w:p w14:paraId="30C2F839" w14:textId="77777777" w:rsidR="00302A0B" w:rsidRPr="00302A0B" w:rsidRDefault="00302A0B" w:rsidP="00F80434">
            <w:pPr>
              <w:spacing w:after="0"/>
            </w:pPr>
            <w:r>
              <w:t> </w:t>
            </w:r>
          </w:p>
        </w:tc>
        <w:tc>
          <w:tcPr>
            <w:tcW w:w="789" w:type="dxa"/>
            <w:noWrap/>
            <w:hideMark/>
          </w:tcPr>
          <w:p w14:paraId="42B9737B" w14:textId="77777777" w:rsidR="00302A0B" w:rsidRPr="00302A0B" w:rsidRDefault="00302A0B" w:rsidP="00F80434">
            <w:pPr>
              <w:spacing w:after="0"/>
            </w:pPr>
            <w:r>
              <w:t>17_03</w:t>
            </w:r>
          </w:p>
        </w:tc>
        <w:tc>
          <w:tcPr>
            <w:tcW w:w="1767" w:type="dxa"/>
            <w:hideMark/>
          </w:tcPr>
          <w:p w14:paraId="5F90082E" w14:textId="77777777" w:rsidR="00302A0B" w:rsidRPr="00302A0B" w:rsidRDefault="00302A0B" w:rsidP="00F80434">
            <w:pPr>
              <w:spacing w:after="0"/>
            </w:pPr>
            <w:r>
              <w:t>Monthly credit card repayments</w:t>
            </w:r>
          </w:p>
        </w:tc>
      </w:tr>
      <w:tr w:rsidR="00302A0B" w:rsidRPr="00302A0B" w14:paraId="228B9B03" w14:textId="77777777" w:rsidTr="00F80434">
        <w:trPr>
          <w:cantSplit/>
        </w:trPr>
        <w:tc>
          <w:tcPr>
            <w:tcW w:w="1980" w:type="dxa"/>
            <w:hideMark/>
          </w:tcPr>
          <w:p w14:paraId="356C21CD" w14:textId="77777777" w:rsidR="00302A0B" w:rsidRPr="00302A0B" w:rsidRDefault="00302A0B" w:rsidP="00F80434">
            <w:pPr>
              <w:spacing w:after="0"/>
            </w:pPr>
            <w:r>
              <w:t> </w:t>
            </w:r>
          </w:p>
        </w:tc>
        <w:tc>
          <w:tcPr>
            <w:tcW w:w="992" w:type="dxa"/>
            <w:hideMark/>
          </w:tcPr>
          <w:p w14:paraId="10598559" w14:textId="77777777" w:rsidR="00302A0B" w:rsidRPr="00302A0B" w:rsidRDefault="00302A0B" w:rsidP="00F80434">
            <w:pPr>
              <w:spacing w:after="0"/>
            </w:pPr>
            <w:r>
              <w:t> </w:t>
            </w:r>
          </w:p>
        </w:tc>
        <w:tc>
          <w:tcPr>
            <w:tcW w:w="4678" w:type="dxa"/>
            <w:hideMark/>
          </w:tcPr>
          <w:p w14:paraId="555D72EF" w14:textId="77777777" w:rsidR="00302A0B" w:rsidRPr="00302A0B" w:rsidRDefault="00302A0B" w:rsidP="00F80434">
            <w:pPr>
              <w:spacing w:after="0"/>
            </w:pPr>
            <w:r>
              <w:t> </w:t>
            </w:r>
          </w:p>
        </w:tc>
        <w:tc>
          <w:tcPr>
            <w:tcW w:w="789" w:type="dxa"/>
            <w:noWrap/>
            <w:hideMark/>
          </w:tcPr>
          <w:p w14:paraId="7D0F1F3A" w14:textId="77777777" w:rsidR="00302A0B" w:rsidRPr="00302A0B" w:rsidRDefault="00302A0B" w:rsidP="00F80434">
            <w:pPr>
              <w:spacing w:after="0"/>
            </w:pPr>
            <w:r>
              <w:t>17_04</w:t>
            </w:r>
          </w:p>
        </w:tc>
        <w:tc>
          <w:tcPr>
            <w:tcW w:w="1767" w:type="dxa"/>
            <w:hideMark/>
          </w:tcPr>
          <w:p w14:paraId="482DDD32" w14:textId="77777777" w:rsidR="00302A0B" w:rsidRPr="00302A0B" w:rsidRDefault="00302A0B" w:rsidP="00F80434">
            <w:pPr>
              <w:spacing w:after="0"/>
            </w:pPr>
            <w:r>
              <w:t>Repayments for a leasing or hire purchase</w:t>
            </w:r>
          </w:p>
        </w:tc>
      </w:tr>
      <w:tr w:rsidR="00302A0B" w:rsidRPr="00302A0B" w14:paraId="794F84FC" w14:textId="77777777" w:rsidTr="00F80434">
        <w:trPr>
          <w:cantSplit/>
        </w:trPr>
        <w:tc>
          <w:tcPr>
            <w:tcW w:w="1980" w:type="dxa"/>
            <w:hideMark/>
          </w:tcPr>
          <w:p w14:paraId="60C67F61" w14:textId="77777777" w:rsidR="00302A0B" w:rsidRPr="00302A0B" w:rsidRDefault="00302A0B" w:rsidP="00F80434">
            <w:pPr>
              <w:spacing w:after="0"/>
            </w:pPr>
            <w:r>
              <w:t> </w:t>
            </w:r>
          </w:p>
        </w:tc>
        <w:tc>
          <w:tcPr>
            <w:tcW w:w="992" w:type="dxa"/>
            <w:hideMark/>
          </w:tcPr>
          <w:p w14:paraId="3A119C68" w14:textId="77777777" w:rsidR="00302A0B" w:rsidRPr="00302A0B" w:rsidRDefault="00302A0B" w:rsidP="00F80434">
            <w:pPr>
              <w:spacing w:after="0"/>
            </w:pPr>
            <w:r>
              <w:t> </w:t>
            </w:r>
          </w:p>
        </w:tc>
        <w:tc>
          <w:tcPr>
            <w:tcW w:w="4678" w:type="dxa"/>
            <w:hideMark/>
          </w:tcPr>
          <w:p w14:paraId="50AA1866" w14:textId="77777777" w:rsidR="00302A0B" w:rsidRPr="00302A0B" w:rsidRDefault="00302A0B" w:rsidP="00F80434">
            <w:pPr>
              <w:spacing w:after="0"/>
            </w:pPr>
            <w:r>
              <w:t> </w:t>
            </w:r>
          </w:p>
        </w:tc>
        <w:tc>
          <w:tcPr>
            <w:tcW w:w="789" w:type="dxa"/>
            <w:noWrap/>
            <w:hideMark/>
          </w:tcPr>
          <w:p w14:paraId="2876D9FF" w14:textId="77777777" w:rsidR="00302A0B" w:rsidRPr="00302A0B" w:rsidRDefault="00302A0B" w:rsidP="00F80434">
            <w:pPr>
              <w:spacing w:after="0"/>
            </w:pPr>
            <w:r>
              <w:t>17_05</w:t>
            </w:r>
          </w:p>
        </w:tc>
        <w:tc>
          <w:tcPr>
            <w:tcW w:w="1767" w:type="dxa"/>
            <w:hideMark/>
          </w:tcPr>
          <w:p w14:paraId="7295D66A" w14:textId="77777777" w:rsidR="00302A0B" w:rsidRPr="00302A0B" w:rsidRDefault="00302A0B" w:rsidP="00F80434">
            <w:pPr>
              <w:spacing w:after="0"/>
            </w:pPr>
            <w:r>
              <w:t>Other loans</w:t>
            </w:r>
          </w:p>
        </w:tc>
      </w:tr>
      <w:tr w:rsidR="00302A0B" w:rsidRPr="00302A0B" w14:paraId="1A57B53E" w14:textId="77777777" w:rsidTr="00F80434">
        <w:trPr>
          <w:cantSplit/>
        </w:trPr>
        <w:tc>
          <w:tcPr>
            <w:tcW w:w="1980" w:type="dxa"/>
            <w:hideMark/>
          </w:tcPr>
          <w:p w14:paraId="7AADA7B6" w14:textId="77777777" w:rsidR="00302A0B" w:rsidRPr="00302A0B" w:rsidRDefault="00302A0B" w:rsidP="00F80434">
            <w:pPr>
              <w:spacing w:after="0"/>
            </w:pPr>
            <w:r>
              <w:t> </w:t>
            </w:r>
          </w:p>
        </w:tc>
        <w:tc>
          <w:tcPr>
            <w:tcW w:w="992" w:type="dxa"/>
            <w:hideMark/>
          </w:tcPr>
          <w:p w14:paraId="7307EE2B" w14:textId="77777777" w:rsidR="00302A0B" w:rsidRPr="00302A0B" w:rsidRDefault="00302A0B" w:rsidP="00F80434">
            <w:pPr>
              <w:spacing w:after="0"/>
            </w:pPr>
            <w:r>
              <w:t> </w:t>
            </w:r>
          </w:p>
        </w:tc>
        <w:tc>
          <w:tcPr>
            <w:tcW w:w="4678" w:type="dxa"/>
            <w:hideMark/>
          </w:tcPr>
          <w:p w14:paraId="1248EDF8" w14:textId="77777777" w:rsidR="00302A0B" w:rsidRPr="00302A0B" w:rsidRDefault="00302A0B" w:rsidP="00F80434">
            <w:pPr>
              <w:spacing w:after="0"/>
            </w:pPr>
            <w:r>
              <w:t> </w:t>
            </w:r>
          </w:p>
        </w:tc>
        <w:tc>
          <w:tcPr>
            <w:tcW w:w="789" w:type="dxa"/>
            <w:noWrap/>
            <w:hideMark/>
          </w:tcPr>
          <w:p w14:paraId="12DE10CC" w14:textId="77777777" w:rsidR="00302A0B" w:rsidRPr="00302A0B" w:rsidRDefault="00302A0B" w:rsidP="00F80434">
            <w:pPr>
              <w:spacing w:after="0"/>
            </w:pPr>
            <w:r>
              <w:t>17_06</w:t>
            </w:r>
          </w:p>
        </w:tc>
        <w:tc>
          <w:tcPr>
            <w:tcW w:w="1767" w:type="dxa"/>
            <w:hideMark/>
          </w:tcPr>
          <w:p w14:paraId="6C372372" w14:textId="77777777" w:rsidR="00302A0B" w:rsidRPr="00302A0B" w:rsidRDefault="00302A0B" w:rsidP="00F80434">
            <w:pPr>
              <w:spacing w:after="0"/>
            </w:pPr>
            <w:r>
              <w:t>Do not make any loan, leasing or credit card repayments</w:t>
            </w:r>
          </w:p>
        </w:tc>
      </w:tr>
      <w:tr w:rsidR="00302A0B" w:rsidRPr="00302A0B" w14:paraId="11D87665" w14:textId="77777777" w:rsidTr="00F80434">
        <w:trPr>
          <w:cantSplit/>
        </w:trPr>
        <w:tc>
          <w:tcPr>
            <w:tcW w:w="1980" w:type="dxa"/>
            <w:hideMark/>
          </w:tcPr>
          <w:p w14:paraId="31D0C37F" w14:textId="77777777" w:rsidR="00302A0B" w:rsidRPr="00302A0B" w:rsidRDefault="00302A0B" w:rsidP="00F80434">
            <w:pPr>
              <w:spacing w:after="0"/>
            </w:pPr>
            <w:r>
              <w:t>D07valik={17_05}</w:t>
            </w:r>
          </w:p>
        </w:tc>
        <w:tc>
          <w:tcPr>
            <w:tcW w:w="992" w:type="dxa"/>
            <w:hideMark/>
          </w:tcPr>
          <w:p w14:paraId="30E8ACEA" w14:textId="77777777" w:rsidR="00302A0B" w:rsidRPr="00302A0B" w:rsidRDefault="00302A0B" w:rsidP="00F80434">
            <w:pPr>
              <w:spacing w:after="0"/>
            </w:pPr>
            <w:r>
              <w:t>D07Em</w:t>
            </w:r>
          </w:p>
        </w:tc>
        <w:tc>
          <w:tcPr>
            <w:tcW w:w="4678" w:type="dxa"/>
            <w:hideMark/>
          </w:tcPr>
          <w:p w14:paraId="693E5550" w14:textId="77777777" w:rsidR="00302A0B" w:rsidRPr="00302A0B" w:rsidRDefault="00302A0B" w:rsidP="00F80434">
            <w:pPr>
              <w:spacing w:after="0"/>
            </w:pPr>
            <w:r>
              <w:t>Please specify.</w:t>
            </w:r>
          </w:p>
        </w:tc>
        <w:tc>
          <w:tcPr>
            <w:tcW w:w="789" w:type="dxa"/>
            <w:noWrap/>
            <w:hideMark/>
          </w:tcPr>
          <w:p w14:paraId="175BC2C5" w14:textId="77777777" w:rsidR="00302A0B" w:rsidRPr="00302A0B" w:rsidRDefault="00302A0B" w:rsidP="00F80434">
            <w:pPr>
              <w:spacing w:after="0"/>
            </w:pPr>
            <w:r>
              <w:t> </w:t>
            </w:r>
          </w:p>
        </w:tc>
        <w:tc>
          <w:tcPr>
            <w:tcW w:w="1767" w:type="dxa"/>
            <w:hideMark/>
          </w:tcPr>
          <w:p w14:paraId="364BB7D7" w14:textId="77777777" w:rsidR="00302A0B" w:rsidRPr="00302A0B" w:rsidRDefault="00302A0B" w:rsidP="00F80434">
            <w:pPr>
              <w:spacing w:after="0"/>
            </w:pPr>
            <w:r>
              <w:t> </w:t>
            </w:r>
          </w:p>
        </w:tc>
      </w:tr>
      <w:tr w:rsidR="00302A0B" w:rsidRPr="00302A0B" w14:paraId="2517F5AA" w14:textId="77777777" w:rsidTr="00F80434">
        <w:trPr>
          <w:cantSplit/>
        </w:trPr>
        <w:tc>
          <w:tcPr>
            <w:tcW w:w="1980" w:type="dxa"/>
            <w:hideMark/>
          </w:tcPr>
          <w:p w14:paraId="3842B884" w14:textId="77777777" w:rsidR="00302A0B" w:rsidRPr="00302A0B" w:rsidRDefault="00302A0B" w:rsidP="00F80434">
            <w:pPr>
              <w:spacing w:after="0"/>
            </w:pPr>
            <w:r>
              <w:t>D07valik&lt;&gt;{17_06}</w:t>
            </w:r>
          </w:p>
        </w:tc>
        <w:tc>
          <w:tcPr>
            <w:tcW w:w="992" w:type="dxa"/>
            <w:hideMark/>
          </w:tcPr>
          <w:p w14:paraId="72AD5FCA" w14:textId="77777777" w:rsidR="00302A0B" w:rsidRPr="00302A0B" w:rsidRDefault="00302A0B" w:rsidP="00F80434">
            <w:pPr>
              <w:spacing w:after="0"/>
            </w:pPr>
            <w:r>
              <w:t>D08</w:t>
            </w:r>
          </w:p>
        </w:tc>
        <w:tc>
          <w:tcPr>
            <w:tcW w:w="4678" w:type="dxa"/>
            <w:hideMark/>
          </w:tcPr>
          <w:p w14:paraId="0040BF4C" w14:textId="77777777" w:rsidR="00302A0B" w:rsidRPr="00302A0B" w:rsidRDefault="00302A0B" w:rsidP="00F80434">
            <w:pPr>
              <w:spacing w:after="0"/>
              <w:rPr>
                <w:b/>
                <w:bCs/>
              </w:rPr>
            </w:pPr>
            <w:r>
              <w:rPr>
                <w:b/>
              </w:rPr>
              <w:t xml:space="preserve">To what extent are these repayments of loans and/or leases or credit card repayments a financial burden on your household? Are they... </w:t>
            </w:r>
          </w:p>
        </w:tc>
        <w:tc>
          <w:tcPr>
            <w:tcW w:w="789" w:type="dxa"/>
            <w:noWrap/>
            <w:hideMark/>
          </w:tcPr>
          <w:p w14:paraId="4EF78446" w14:textId="77777777" w:rsidR="00302A0B" w:rsidRPr="00302A0B" w:rsidRDefault="00302A0B" w:rsidP="00F80434">
            <w:pPr>
              <w:spacing w:after="0"/>
            </w:pPr>
            <w:r>
              <w:t>313</w:t>
            </w:r>
          </w:p>
        </w:tc>
        <w:tc>
          <w:tcPr>
            <w:tcW w:w="1767" w:type="dxa"/>
            <w:hideMark/>
          </w:tcPr>
          <w:p w14:paraId="089A5E15" w14:textId="77777777" w:rsidR="00302A0B" w:rsidRPr="00302A0B" w:rsidRDefault="00302A0B" w:rsidP="00F80434">
            <w:pPr>
              <w:spacing w:after="0"/>
            </w:pPr>
            <w:r>
              <w:t>A heavy burden</w:t>
            </w:r>
          </w:p>
        </w:tc>
      </w:tr>
      <w:tr w:rsidR="00302A0B" w:rsidRPr="00302A0B" w14:paraId="43414E6C" w14:textId="77777777" w:rsidTr="00F80434">
        <w:trPr>
          <w:cantSplit/>
        </w:trPr>
        <w:tc>
          <w:tcPr>
            <w:tcW w:w="1980" w:type="dxa"/>
            <w:hideMark/>
          </w:tcPr>
          <w:p w14:paraId="233850C7" w14:textId="77777777" w:rsidR="00302A0B" w:rsidRPr="00302A0B" w:rsidRDefault="00302A0B" w:rsidP="00F80434">
            <w:pPr>
              <w:spacing w:after="0"/>
            </w:pPr>
            <w:r>
              <w:t> </w:t>
            </w:r>
          </w:p>
        </w:tc>
        <w:tc>
          <w:tcPr>
            <w:tcW w:w="992" w:type="dxa"/>
            <w:hideMark/>
          </w:tcPr>
          <w:p w14:paraId="427FA9DA" w14:textId="77777777" w:rsidR="00302A0B" w:rsidRPr="00302A0B" w:rsidRDefault="00302A0B" w:rsidP="00F80434">
            <w:pPr>
              <w:spacing w:after="0"/>
            </w:pPr>
            <w:r>
              <w:t> </w:t>
            </w:r>
          </w:p>
        </w:tc>
        <w:tc>
          <w:tcPr>
            <w:tcW w:w="4678" w:type="dxa"/>
            <w:hideMark/>
          </w:tcPr>
          <w:p w14:paraId="36A3D594" w14:textId="77777777" w:rsidR="00302A0B" w:rsidRPr="00302A0B" w:rsidRDefault="00302A0B" w:rsidP="00F80434">
            <w:pPr>
              <w:spacing w:after="0"/>
            </w:pPr>
            <w:r>
              <w:t> </w:t>
            </w:r>
          </w:p>
        </w:tc>
        <w:tc>
          <w:tcPr>
            <w:tcW w:w="789" w:type="dxa"/>
            <w:noWrap/>
            <w:hideMark/>
          </w:tcPr>
          <w:p w14:paraId="4645703F" w14:textId="77777777" w:rsidR="00302A0B" w:rsidRPr="00302A0B" w:rsidRDefault="00302A0B" w:rsidP="00F80434">
            <w:pPr>
              <w:spacing w:after="0"/>
            </w:pPr>
            <w:r>
              <w:t>312</w:t>
            </w:r>
          </w:p>
        </w:tc>
        <w:tc>
          <w:tcPr>
            <w:tcW w:w="1767" w:type="dxa"/>
            <w:hideMark/>
          </w:tcPr>
          <w:p w14:paraId="70F006C9" w14:textId="77777777" w:rsidR="00302A0B" w:rsidRPr="00302A0B" w:rsidRDefault="00302A0B" w:rsidP="00F80434">
            <w:pPr>
              <w:spacing w:after="0"/>
            </w:pPr>
            <w:r>
              <w:t>A slight burden</w:t>
            </w:r>
          </w:p>
        </w:tc>
      </w:tr>
      <w:tr w:rsidR="00302A0B" w:rsidRPr="00302A0B" w14:paraId="3E879215" w14:textId="77777777" w:rsidTr="00F80434">
        <w:trPr>
          <w:cantSplit/>
        </w:trPr>
        <w:tc>
          <w:tcPr>
            <w:tcW w:w="1980" w:type="dxa"/>
            <w:hideMark/>
          </w:tcPr>
          <w:p w14:paraId="3B6A5363" w14:textId="77777777" w:rsidR="00302A0B" w:rsidRPr="00302A0B" w:rsidRDefault="00302A0B" w:rsidP="00F80434">
            <w:pPr>
              <w:spacing w:after="0"/>
            </w:pPr>
            <w:r>
              <w:t> </w:t>
            </w:r>
          </w:p>
        </w:tc>
        <w:tc>
          <w:tcPr>
            <w:tcW w:w="992" w:type="dxa"/>
            <w:hideMark/>
          </w:tcPr>
          <w:p w14:paraId="790DC1BF" w14:textId="77777777" w:rsidR="00302A0B" w:rsidRPr="00302A0B" w:rsidRDefault="00302A0B" w:rsidP="00F80434">
            <w:pPr>
              <w:spacing w:after="0"/>
            </w:pPr>
            <w:r>
              <w:t> </w:t>
            </w:r>
          </w:p>
        </w:tc>
        <w:tc>
          <w:tcPr>
            <w:tcW w:w="4678" w:type="dxa"/>
            <w:hideMark/>
          </w:tcPr>
          <w:p w14:paraId="1FCEB2DA" w14:textId="77777777" w:rsidR="00302A0B" w:rsidRPr="00302A0B" w:rsidRDefault="00302A0B" w:rsidP="00F80434">
            <w:pPr>
              <w:spacing w:after="0"/>
            </w:pPr>
            <w:r>
              <w:t> </w:t>
            </w:r>
          </w:p>
        </w:tc>
        <w:tc>
          <w:tcPr>
            <w:tcW w:w="789" w:type="dxa"/>
            <w:noWrap/>
            <w:hideMark/>
          </w:tcPr>
          <w:p w14:paraId="57B00F6A" w14:textId="77777777" w:rsidR="00302A0B" w:rsidRPr="00302A0B" w:rsidRDefault="00302A0B" w:rsidP="00F80434">
            <w:pPr>
              <w:spacing w:after="0"/>
            </w:pPr>
            <w:r>
              <w:t>101</w:t>
            </w:r>
          </w:p>
        </w:tc>
        <w:tc>
          <w:tcPr>
            <w:tcW w:w="1767" w:type="dxa"/>
            <w:hideMark/>
          </w:tcPr>
          <w:p w14:paraId="184C3485" w14:textId="77777777" w:rsidR="00302A0B" w:rsidRPr="00302A0B" w:rsidRDefault="00302A0B" w:rsidP="00F80434">
            <w:pPr>
              <w:spacing w:after="0"/>
            </w:pPr>
            <w:r>
              <w:t>Not a burden at all</w:t>
            </w:r>
          </w:p>
        </w:tc>
      </w:tr>
      <w:tr w:rsidR="00302A0B" w:rsidRPr="00302A0B" w14:paraId="06D2729B" w14:textId="77777777" w:rsidTr="00F80434">
        <w:trPr>
          <w:cantSplit/>
        </w:trPr>
        <w:tc>
          <w:tcPr>
            <w:tcW w:w="1980" w:type="dxa"/>
            <w:hideMark/>
          </w:tcPr>
          <w:p w14:paraId="71FBF935" w14:textId="77777777" w:rsidR="00302A0B" w:rsidRPr="00302A0B" w:rsidRDefault="00302A0B" w:rsidP="00F80434">
            <w:pPr>
              <w:spacing w:after="0"/>
            </w:pPr>
            <w:r>
              <w:t>D07valik&lt;&gt;{17_06}</w:t>
            </w:r>
          </w:p>
        </w:tc>
        <w:tc>
          <w:tcPr>
            <w:tcW w:w="992" w:type="dxa"/>
            <w:hideMark/>
          </w:tcPr>
          <w:p w14:paraId="6A944E54" w14:textId="77777777" w:rsidR="00302A0B" w:rsidRPr="00302A0B" w:rsidRDefault="00302A0B" w:rsidP="00F80434">
            <w:pPr>
              <w:spacing w:after="0"/>
            </w:pPr>
            <w:r>
              <w:t>D22D</w:t>
            </w:r>
          </w:p>
        </w:tc>
        <w:tc>
          <w:tcPr>
            <w:tcW w:w="4678" w:type="dxa"/>
            <w:hideMark/>
          </w:tcPr>
          <w:p w14:paraId="568DD1E4" w14:textId="77777777" w:rsidR="00302A0B" w:rsidRPr="00302A0B" w:rsidRDefault="00302A0B" w:rsidP="00F80434">
            <w:pPr>
              <w:spacing w:after="0"/>
              <w:rPr>
                <w:b/>
                <w:bCs/>
              </w:rPr>
            </w:pPr>
            <w:r>
              <w:rPr>
                <w:b/>
              </w:rPr>
              <w:t>In the last twelve months, has the household been in arrears, i.e. unable to pay on time for this loan or leasing due to financial difficulties?</w:t>
            </w:r>
          </w:p>
        </w:tc>
        <w:tc>
          <w:tcPr>
            <w:tcW w:w="789" w:type="dxa"/>
            <w:noWrap/>
            <w:hideMark/>
          </w:tcPr>
          <w:p w14:paraId="19BA0ED1" w14:textId="77777777" w:rsidR="00302A0B" w:rsidRPr="00302A0B" w:rsidRDefault="00302A0B" w:rsidP="00F80434">
            <w:pPr>
              <w:spacing w:after="0"/>
            </w:pPr>
            <w:r>
              <w:t>111</w:t>
            </w:r>
          </w:p>
        </w:tc>
        <w:tc>
          <w:tcPr>
            <w:tcW w:w="1767" w:type="dxa"/>
            <w:hideMark/>
          </w:tcPr>
          <w:p w14:paraId="11D72C7D" w14:textId="77777777" w:rsidR="00302A0B" w:rsidRPr="00302A0B" w:rsidRDefault="00302A0B" w:rsidP="00F80434">
            <w:pPr>
              <w:spacing w:after="0"/>
            </w:pPr>
            <w:r>
              <w:t>Yes, once</w:t>
            </w:r>
          </w:p>
        </w:tc>
      </w:tr>
      <w:tr w:rsidR="00302A0B" w:rsidRPr="00302A0B" w14:paraId="3E85F810" w14:textId="77777777" w:rsidTr="00F80434">
        <w:trPr>
          <w:cantSplit/>
        </w:trPr>
        <w:tc>
          <w:tcPr>
            <w:tcW w:w="1980" w:type="dxa"/>
            <w:hideMark/>
          </w:tcPr>
          <w:p w14:paraId="52836AD1" w14:textId="77777777" w:rsidR="00302A0B" w:rsidRPr="00302A0B" w:rsidRDefault="00302A0B" w:rsidP="00F80434">
            <w:pPr>
              <w:spacing w:after="0"/>
            </w:pPr>
            <w:r>
              <w:t> </w:t>
            </w:r>
          </w:p>
        </w:tc>
        <w:tc>
          <w:tcPr>
            <w:tcW w:w="992" w:type="dxa"/>
            <w:hideMark/>
          </w:tcPr>
          <w:p w14:paraId="16A5AAD8" w14:textId="77777777" w:rsidR="00302A0B" w:rsidRPr="00302A0B" w:rsidRDefault="00302A0B" w:rsidP="00F80434">
            <w:pPr>
              <w:spacing w:after="0"/>
            </w:pPr>
            <w:r>
              <w:t> </w:t>
            </w:r>
          </w:p>
        </w:tc>
        <w:tc>
          <w:tcPr>
            <w:tcW w:w="4678" w:type="dxa"/>
            <w:hideMark/>
          </w:tcPr>
          <w:p w14:paraId="6C97EEEB" w14:textId="77777777" w:rsidR="00302A0B" w:rsidRPr="00302A0B" w:rsidRDefault="00302A0B" w:rsidP="00F80434">
            <w:pPr>
              <w:spacing w:after="0"/>
            </w:pPr>
            <w:r>
              <w:t> </w:t>
            </w:r>
          </w:p>
        </w:tc>
        <w:tc>
          <w:tcPr>
            <w:tcW w:w="789" w:type="dxa"/>
            <w:noWrap/>
            <w:hideMark/>
          </w:tcPr>
          <w:p w14:paraId="1BB58E08" w14:textId="77777777" w:rsidR="00302A0B" w:rsidRPr="00302A0B" w:rsidRDefault="00302A0B" w:rsidP="00F80434">
            <w:pPr>
              <w:spacing w:after="0"/>
            </w:pPr>
            <w:r>
              <w:t>112</w:t>
            </w:r>
          </w:p>
        </w:tc>
        <w:tc>
          <w:tcPr>
            <w:tcW w:w="1767" w:type="dxa"/>
            <w:hideMark/>
          </w:tcPr>
          <w:p w14:paraId="1F1688AC" w14:textId="77777777" w:rsidR="00302A0B" w:rsidRPr="00302A0B" w:rsidRDefault="00302A0B" w:rsidP="00F80434">
            <w:pPr>
              <w:spacing w:after="0"/>
            </w:pPr>
            <w:r>
              <w:t>Yes, twice or more</w:t>
            </w:r>
          </w:p>
        </w:tc>
      </w:tr>
      <w:tr w:rsidR="00302A0B" w:rsidRPr="00302A0B" w14:paraId="503566E8" w14:textId="77777777" w:rsidTr="00F80434">
        <w:trPr>
          <w:cantSplit/>
        </w:trPr>
        <w:tc>
          <w:tcPr>
            <w:tcW w:w="1980" w:type="dxa"/>
            <w:hideMark/>
          </w:tcPr>
          <w:p w14:paraId="348A65E4" w14:textId="77777777" w:rsidR="00302A0B" w:rsidRPr="00302A0B" w:rsidRDefault="00302A0B" w:rsidP="00F80434">
            <w:pPr>
              <w:spacing w:after="0"/>
            </w:pPr>
            <w:r>
              <w:t> </w:t>
            </w:r>
          </w:p>
        </w:tc>
        <w:tc>
          <w:tcPr>
            <w:tcW w:w="992" w:type="dxa"/>
            <w:hideMark/>
          </w:tcPr>
          <w:p w14:paraId="3C739AC5" w14:textId="77777777" w:rsidR="00302A0B" w:rsidRPr="00302A0B" w:rsidRDefault="00302A0B" w:rsidP="00F80434">
            <w:pPr>
              <w:spacing w:after="0"/>
            </w:pPr>
            <w:r>
              <w:t> </w:t>
            </w:r>
          </w:p>
        </w:tc>
        <w:tc>
          <w:tcPr>
            <w:tcW w:w="4678" w:type="dxa"/>
            <w:hideMark/>
          </w:tcPr>
          <w:p w14:paraId="3A054139" w14:textId="77777777" w:rsidR="00302A0B" w:rsidRPr="00302A0B" w:rsidRDefault="00302A0B" w:rsidP="00F80434">
            <w:pPr>
              <w:spacing w:after="0"/>
            </w:pPr>
            <w:r>
              <w:t> </w:t>
            </w:r>
          </w:p>
        </w:tc>
        <w:tc>
          <w:tcPr>
            <w:tcW w:w="789" w:type="dxa"/>
            <w:noWrap/>
            <w:hideMark/>
          </w:tcPr>
          <w:p w14:paraId="76A3F062" w14:textId="77777777" w:rsidR="00302A0B" w:rsidRPr="00302A0B" w:rsidRDefault="00302A0B" w:rsidP="00F80434">
            <w:pPr>
              <w:spacing w:after="0"/>
            </w:pPr>
            <w:r>
              <w:t>210</w:t>
            </w:r>
          </w:p>
        </w:tc>
        <w:tc>
          <w:tcPr>
            <w:tcW w:w="1767" w:type="dxa"/>
            <w:hideMark/>
          </w:tcPr>
          <w:p w14:paraId="0A49E727" w14:textId="77777777" w:rsidR="00302A0B" w:rsidRPr="00302A0B" w:rsidRDefault="00302A0B" w:rsidP="00F80434">
            <w:pPr>
              <w:spacing w:after="0"/>
            </w:pPr>
            <w:r>
              <w:t>No</w:t>
            </w:r>
          </w:p>
        </w:tc>
      </w:tr>
      <w:tr w:rsidR="00302A0B" w:rsidRPr="00302A0B" w14:paraId="1A27EDCC" w14:textId="77777777" w:rsidTr="00F80434">
        <w:trPr>
          <w:cantSplit/>
        </w:trPr>
        <w:tc>
          <w:tcPr>
            <w:tcW w:w="1980" w:type="dxa"/>
            <w:hideMark/>
          </w:tcPr>
          <w:p w14:paraId="2BB9C4C6" w14:textId="77777777" w:rsidR="00302A0B" w:rsidRPr="00302A0B" w:rsidRDefault="00302A0B" w:rsidP="00F80434">
            <w:pPr>
              <w:spacing w:after="0"/>
            </w:pPr>
            <w:r>
              <w:t>always</w:t>
            </w:r>
          </w:p>
        </w:tc>
        <w:tc>
          <w:tcPr>
            <w:tcW w:w="992" w:type="dxa"/>
            <w:hideMark/>
          </w:tcPr>
          <w:p w14:paraId="10BEA863" w14:textId="77777777" w:rsidR="00302A0B" w:rsidRPr="00302A0B" w:rsidRDefault="00302A0B" w:rsidP="00F80434">
            <w:pPr>
              <w:spacing w:after="0"/>
            </w:pPr>
            <w:r>
              <w:t>YD16valik</w:t>
            </w:r>
          </w:p>
        </w:tc>
        <w:tc>
          <w:tcPr>
            <w:tcW w:w="4678" w:type="dxa"/>
            <w:hideMark/>
          </w:tcPr>
          <w:p w14:paraId="7D4EAA3D" w14:textId="77777777" w:rsidR="00302A0B" w:rsidRPr="00302A0B" w:rsidRDefault="00302A0B" w:rsidP="00F80434">
            <w:pPr>
              <w:spacing w:after="0"/>
            </w:pPr>
            <w:r>
              <w:rPr>
                <w:b/>
              </w:rPr>
              <w:t>What consumer durables are in your household’s use?</w:t>
            </w:r>
            <w:r>
              <w:br/>
            </w:r>
            <w:r>
              <w:rPr>
                <w:i/>
              </w:rPr>
              <w:t>It is irrelevant whether you own it or rent it or it is in your household’s use in some other way.</w:t>
            </w:r>
          </w:p>
        </w:tc>
        <w:tc>
          <w:tcPr>
            <w:tcW w:w="789" w:type="dxa"/>
            <w:noWrap/>
            <w:hideMark/>
          </w:tcPr>
          <w:p w14:paraId="4DE5E2EA" w14:textId="77777777" w:rsidR="00302A0B" w:rsidRPr="00302A0B" w:rsidRDefault="00302A0B" w:rsidP="00F80434">
            <w:pPr>
              <w:spacing w:after="0"/>
            </w:pPr>
            <w:r>
              <w:t>102</w:t>
            </w:r>
          </w:p>
        </w:tc>
        <w:tc>
          <w:tcPr>
            <w:tcW w:w="1767" w:type="dxa"/>
            <w:hideMark/>
          </w:tcPr>
          <w:p w14:paraId="073F157C" w14:textId="77777777" w:rsidR="00302A0B" w:rsidRPr="00302A0B" w:rsidRDefault="00302A0B" w:rsidP="00F80434">
            <w:pPr>
              <w:spacing w:after="0"/>
            </w:pPr>
            <w:r>
              <w:t>Mobile phone</w:t>
            </w:r>
          </w:p>
        </w:tc>
      </w:tr>
      <w:tr w:rsidR="00302A0B" w:rsidRPr="00302A0B" w14:paraId="29B27F23" w14:textId="77777777" w:rsidTr="00F80434">
        <w:trPr>
          <w:cantSplit/>
        </w:trPr>
        <w:tc>
          <w:tcPr>
            <w:tcW w:w="1980" w:type="dxa"/>
            <w:hideMark/>
          </w:tcPr>
          <w:p w14:paraId="08DA63FC" w14:textId="77777777" w:rsidR="00302A0B" w:rsidRPr="00302A0B" w:rsidRDefault="00302A0B" w:rsidP="00F80434">
            <w:pPr>
              <w:spacing w:after="0"/>
            </w:pPr>
            <w:r>
              <w:t> </w:t>
            </w:r>
          </w:p>
        </w:tc>
        <w:tc>
          <w:tcPr>
            <w:tcW w:w="992" w:type="dxa"/>
            <w:hideMark/>
          </w:tcPr>
          <w:p w14:paraId="3D3A68DA" w14:textId="77777777" w:rsidR="00302A0B" w:rsidRPr="00302A0B" w:rsidRDefault="00302A0B" w:rsidP="00F80434">
            <w:pPr>
              <w:spacing w:after="0"/>
            </w:pPr>
            <w:r>
              <w:t> </w:t>
            </w:r>
          </w:p>
        </w:tc>
        <w:tc>
          <w:tcPr>
            <w:tcW w:w="4678" w:type="dxa"/>
            <w:hideMark/>
          </w:tcPr>
          <w:p w14:paraId="04D556C7" w14:textId="77777777" w:rsidR="00302A0B" w:rsidRPr="00302A0B" w:rsidRDefault="00302A0B" w:rsidP="00F80434">
            <w:pPr>
              <w:spacing w:after="0"/>
            </w:pPr>
            <w:r>
              <w:t> </w:t>
            </w:r>
          </w:p>
        </w:tc>
        <w:tc>
          <w:tcPr>
            <w:tcW w:w="789" w:type="dxa"/>
            <w:noWrap/>
            <w:hideMark/>
          </w:tcPr>
          <w:p w14:paraId="076ED322" w14:textId="77777777" w:rsidR="00302A0B" w:rsidRPr="00302A0B" w:rsidRDefault="00302A0B" w:rsidP="00F80434">
            <w:pPr>
              <w:spacing w:after="0"/>
            </w:pPr>
            <w:r>
              <w:t>106</w:t>
            </w:r>
          </w:p>
        </w:tc>
        <w:tc>
          <w:tcPr>
            <w:tcW w:w="1767" w:type="dxa"/>
            <w:hideMark/>
          </w:tcPr>
          <w:p w14:paraId="41A673BA" w14:textId="77777777" w:rsidR="00302A0B" w:rsidRPr="00302A0B" w:rsidRDefault="00302A0B" w:rsidP="00F80434">
            <w:pPr>
              <w:spacing w:after="0"/>
            </w:pPr>
            <w:r>
              <w:t>Car</w:t>
            </w:r>
          </w:p>
        </w:tc>
      </w:tr>
      <w:tr w:rsidR="00302A0B" w:rsidRPr="00302A0B" w14:paraId="7CC31FDF" w14:textId="77777777" w:rsidTr="00F80434">
        <w:trPr>
          <w:cantSplit/>
        </w:trPr>
        <w:tc>
          <w:tcPr>
            <w:tcW w:w="1980" w:type="dxa"/>
            <w:hideMark/>
          </w:tcPr>
          <w:p w14:paraId="3FC43004" w14:textId="77777777" w:rsidR="00302A0B" w:rsidRPr="00302A0B" w:rsidRDefault="00302A0B" w:rsidP="00F80434">
            <w:pPr>
              <w:spacing w:after="0"/>
            </w:pPr>
            <w:r>
              <w:t> </w:t>
            </w:r>
          </w:p>
        </w:tc>
        <w:tc>
          <w:tcPr>
            <w:tcW w:w="992" w:type="dxa"/>
            <w:hideMark/>
          </w:tcPr>
          <w:p w14:paraId="6472DC2C" w14:textId="77777777" w:rsidR="00302A0B" w:rsidRPr="00302A0B" w:rsidRDefault="00302A0B" w:rsidP="00F80434">
            <w:pPr>
              <w:spacing w:after="0"/>
            </w:pPr>
            <w:r>
              <w:t> </w:t>
            </w:r>
          </w:p>
        </w:tc>
        <w:tc>
          <w:tcPr>
            <w:tcW w:w="4678" w:type="dxa"/>
            <w:noWrap/>
            <w:hideMark/>
          </w:tcPr>
          <w:p w14:paraId="25757235" w14:textId="77777777" w:rsidR="00302A0B" w:rsidRPr="00302A0B" w:rsidRDefault="00302A0B" w:rsidP="00F80434">
            <w:pPr>
              <w:spacing w:after="0"/>
            </w:pPr>
          </w:p>
        </w:tc>
        <w:tc>
          <w:tcPr>
            <w:tcW w:w="789" w:type="dxa"/>
            <w:noWrap/>
            <w:hideMark/>
          </w:tcPr>
          <w:p w14:paraId="25AB1626" w14:textId="77777777" w:rsidR="00302A0B" w:rsidRPr="00302A0B" w:rsidRDefault="00302A0B" w:rsidP="00F80434">
            <w:pPr>
              <w:spacing w:after="0"/>
            </w:pPr>
            <w:r>
              <w:t>107</w:t>
            </w:r>
          </w:p>
        </w:tc>
        <w:tc>
          <w:tcPr>
            <w:tcW w:w="1767" w:type="dxa"/>
            <w:hideMark/>
          </w:tcPr>
          <w:p w14:paraId="2F7D80CE" w14:textId="77777777" w:rsidR="00302A0B" w:rsidRPr="00302A0B" w:rsidRDefault="00302A0B" w:rsidP="00F80434">
            <w:pPr>
              <w:spacing w:after="0"/>
            </w:pPr>
            <w:r>
              <w:t>Personal computer, laptop or tablet</w:t>
            </w:r>
          </w:p>
        </w:tc>
      </w:tr>
      <w:tr w:rsidR="00302A0B" w:rsidRPr="00302A0B" w14:paraId="2B555199" w14:textId="77777777" w:rsidTr="00F80434">
        <w:trPr>
          <w:cantSplit/>
        </w:trPr>
        <w:tc>
          <w:tcPr>
            <w:tcW w:w="1980" w:type="dxa"/>
            <w:hideMark/>
          </w:tcPr>
          <w:p w14:paraId="64AAA153" w14:textId="77777777" w:rsidR="00302A0B" w:rsidRPr="00302A0B" w:rsidRDefault="00302A0B" w:rsidP="00F80434">
            <w:pPr>
              <w:spacing w:after="0"/>
            </w:pPr>
            <w:r>
              <w:t> </w:t>
            </w:r>
          </w:p>
        </w:tc>
        <w:tc>
          <w:tcPr>
            <w:tcW w:w="992" w:type="dxa"/>
            <w:hideMark/>
          </w:tcPr>
          <w:p w14:paraId="00FBDBFA" w14:textId="77777777" w:rsidR="00302A0B" w:rsidRPr="00302A0B" w:rsidRDefault="00302A0B" w:rsidP="00F80434">
            <w:pPr>
              <w:spacing w:after="0"/>
            </w:pPr>
            <w:r>
              <w:t> </w:t>
            </w:r>
          </w:p>
        </w:tc>
        <w:tc>
          <w:tcPr>
            <w:tcW w:w="4678" w:type="dxa"/>
            <w:hideMark/>
          </w:tcPr>
          <w:p w14:paraId="5932ABBC" w14:textId="77777777" w:rsidR="00302A0B" w:rsidRPr="00302A0B" w:rsidRDefault="00302A0B" w:rsidP="00F80434">
            <w:pPr>
              <w:spacing w:after="0"/>
            </w:pPr>
            <w:r>
              <w:t> </w:t>
            </w:r>
          </w:p>
        </w:tc>
        <w:tc>
          <w:tcPr>
            <w:tcW w:w="789" w:type="dxa"/>
            <w:noWrap/>
            <w:hideMark/>
          </w:tcPr>
          <w:p w14:paraId="07F321B2" w14:textId="77777777" w:rsidR="00302A0B" w:rsidRPr="00302A0B" w:rsidRDefault="00302A0B" w:rsidP="00F80434">
            <w:pPr>
              <w:spacing w:after="0"/>
            </w:pPr>
            <w:r>
              <w:t>110</w:t>
            </w:r>
          </w:p>
        </w:tc>
        <w:tc>
          <w:tcPr>
            <w:tcW w:w="1767" w:type="dxa"/>
            <w:hideMark/>
          </w:tcPr>
          <w:p w14:paraId="156052CD" w14:textId="77777777" w:rsidR="00302A0B" w:rsidRPr="00302A0B" w:rsidRDefault="00302A0B" w:rsidP="00F80434">
            <w:pPr>
              <w:spacing w:after="0"/>
            </w:pPr>
            <w:r>
              <w:t>Dishwasher</w:t>
            </w:r>
          </w:p>
        </w:tc>
      </w:tr>
      <w:tr w:rsidR="00302A0B" w:rsidRPr="00302A0B" w14:paraId="7593B267" w14:textId="77777777" w:rsidTr="00F80434">
        <w:trPr>
          <w:cantSplit/>
        </w:trPr>
        <w:tc>
          <w:tcPr>
            <w:tcW w:w="1980" w:type="dxa"/>
            <w:hideMark/>
          </w:tcPr>
          <w:p w14:paraId="03282D3B" w14:textId="77777777" w:rsidR="00302A0B" w:rsidRPr="00302A0B" w:rsidRDefault="00302A0B" w:rsidP="00F80434">
            <w:pPr>
              <w:spacing w:after="0"/>
            </w:pPr>
            <w:r>
              <w:t> </w:t>
            </w:r>
          </w:p>
        </w:tc>
        <w:tc>
          <w:tcPr>
            <w:tcW w:w="992" w:type="dxa"/>
            <w:hideMark/>
          </w:tcPr>
          <w:p w14:paraId="375BF153" w14:textId="77777777" w:rsidR="00302A0B" w:rsidRPr="00302A0B" w:rsidRDefault="00302A0B" w:rsidP="00F80434">
            <w:pPr>
              <w:spacing w:after="0"/>
            </w:pPr>
            <w:r>
              <w:t> </w:t>
            </w:r>
          </w:p>
        </w:tc>
        <w:tc>
          <w:tcPr>
            <w:tcW w:w="4678" w:type="dxa"/>
            <w:hideMark/>
          </w:tcPr>
          <w:p w14:paraId="5D45BC2B" w14:textId="77777777" w:rsidR="00302A0B" w:rsidRPr="00302A0B" w:rsidRDefault="00302A0B" w:rsidP="00F80434">
            <w:pPr>
              <w:spacing w:after="0"/>
            </w:pPr>
            <w:r>
              <w:t> </w:t>
            </w:r>
          </w:p>
        </w:tc>
        <w:tc>
          <w:tcPr>
            <w:tcW w:w="789" w:type="dxa"/>
            <w:noWrap/>
            <w:hideMark/>
          </w:tcPr>
          <w:p w14:paraId="5750A53F" w14:textId="77777777" w:rsidR="00302A0B" w:rsidRPr="00302A0B" w:rsidRDefault="00302A0B" w:rsidP="00F80434">
            <w:pPr>
              <w:spacing w:after="0"/>
            </w:pPr>
            <w:r>
              <w:t>902</w:t>
            </w:r>
          </w:p>
        </w:tc>
        <w:tc>
          <w:tcPr>
            <w:tcW w:w="1767" w:type="dxa"/>
            <w:hideMark/>
          </w:tcPr>
          <w:p w14:paraId="4BE043BE" w14:textId="77777777" w:rsidR="00302A0B" w:rsidRPr="00302A0B" w:rsidRDefault="00302A0B" w:rsidP="00F80434">
            <w:pPr>
              <w:spacing w:after="0"/>
            </w:pPr>
            <w:r>
              <w:t>None of the listed</w:t>
            </w:r>
          </w:p>
        </w:tc>
      </w:tr>
      <w:tr w:rsidR="00302A0B" w:rsidRPr="00302A0B" w14:paraId="4C50C06F" w14:textId="77777777" w:rsidTr="00F80434">
        <w:trPr>
          <w:cantSplit/>
        </w:trPr>
        <w:tc>
          <w:tcPr>
            <w:tcW w:w="1980" w:type="dxa"/>
            <w:hideMark/>
          </w:tcPr>
          <w:p w14:paraId="3E300637" w14:textId="77777777" w:rsidR="00302A0B" w:rsidRPr="00302A0B" w:rsidRDefault="00302A0B" w:rsidP="00F80434">
            <w:pPr>
              <w:spacing w:after="0"/>
            </w:pPr>
            <w:r>
              <w:t>YD16valik={102}</w:t>
            </w:r>
          </w:p>
        </w:tc>
        <w:tc>
          <w:tcPr>
            <w:tcW w:w="992" w:type="dxa"/>
            <w:hideMark/>
          </w:tcPr>
          <w:p w14:paraId="536B3BEE" w14:textId="77777777" w:rsidR="00302A0B" w:rsidRPr="00302A0B" w:rsidRDefault="00302A0B" w:rsidP="00F80434">
            <w:pPr>
              <w:spacing w:after="0"/>
            </w:pPr>
            <w:r>
              <w:t>YD16Barv</w:t>
            </w:r>
          </w:p>
        </w:tc>
        <w:tc>
          <w:tcPr>
            <w:tcW w:w="4678" w:type="dxa"/>
            <w:hideMark/>
          </w:tcPr>
          <w:p w14:paraId="53E6EC08" w14:textId="77777777" w:rsidR="00302A0B" w:rsidRPr="00302A0B" w:rsidRDefault="00302A0B" w:rsidP="00F80434">
            <w:pPr>
              <w:spacing w:after="0"/>
            </w:pPr>
            <w:r>
              <w:t>How many mobile phones are in your household’s use?</w:t>
            </w:r>
          </w:p>
        </w:tc>
        <w:tc>
          <w:tcPr>
            <w:tcW w:w="789" w:type="dxa"/>
            <w:noWrap/>
            <w:hideMark/>
          </w:tcPr>
          <w:p w14:paraId="5CF9CF30" w14:textId="77777777" w:rsidR="00302A0B" w:rsidRPr="00302A0B" w:rsidRDefault="00302A0B" w:rsidP="00F80434">
            <w:pPr>
              <w:spacing w:after="0"/>
            </w:pPr>
            <w:r>
              <w:t> </w:t>
            </w:r>
          </w:p>
        </w:tc>
        <w:tc>
          <w:tcPr>
            <w:tcW w:w="1767" w:type="dxa"/>
            <w:hideMark/>
          </w:tcPr>
          <w:p w14:paraId="768E4DEF" w14:textId="77777777" w:rsidR="00302A0B" w:rsidRPr="00302A0B" w:rsidRDefault="00302A0B" w:rsidP="00F80434">
            <w:pPr>
              <w:spacing w:after="0"/>
            </w:pPr>
            <w:r>
              <w:t> </w:t>
            </w:r>
          </w:p>
        </w:tc>
      </w:tr>
      <w:tr w:rsidR="00302A0B" w:rsidRPr="00302A0B" w14:paraId="0B85A212" w14:textId="77777777" w:rsidTr="00F80434">
        <w:trPr>
          <w:cantSplit/>
        </w:trPr>
        <w:tc>
          <w:tcPr>
            <w:tcW w:w="1980" w:type="dxa"/>
            <w:hideMark/>
          </w:tcPr>
          <w:p w14:paraId="50F350D8" w14:textId="77777777" w:rsidR="00302A0B" w:rsidRPr="00302A0B" w:rsidRDefault="00302A0B" w:rsidP="00F80434">
            <w:pPr>
              <w:spacing w:after="0"/>
            </w:pPr>
            <w:r>
              <w:t>YD16valik={106}</w:t>
            </w:r>
          </w:p>
        </w:tc>
        <w:tc>
          <w:tcPr>
            <w:tcW w:w="992" w:type="dxa"/>
            <w:hideMark/>
          </w:tcPr>
          <w:p w14:paraId="2171453D" w14:textId="77777777" w:rsidR="00302A0B" w:rsidRPr="00302A0B" w:rsidRDefault="00302A0B" w:rsidP="00F80434">
            <w:pPr>
              <w:spacing w:after="0"/>
            </w:pPr>
            <w:r>
              <w:t>YD16Farv</w:t>
            </w:r>
          </w:p>
        </w:tc>
        <w:tc>
          <w:tcPr>
            <w:tcW w:w="4678" w:type="dxa"/>
            <w:hideMark/>
          </w:tcPr>
          <w:p w14:paraId="1179F5AD" w14:textId="77777777" w:rsidR="00302A0B" w:rsidRPr="00302A0B" w:rsidRDefault="00302A0B" w:rsidP="00F80434">
            <w:pPr>
              <w:spacing w:after="0"/>
            </w:pPr>
            <w:r>
              <w:t>How many cars are in your household’s use?</w:t>
            </w:r>
          </w:p>
        </w:tc>
        <w:tc>
          <w:tcPr>
            <w:tcW w:w="789" w:type="dxa"/>
            <w:noWrap/>
            <w:hideMark/>
          </w:tcPr>
          <w:p w14:paraId="0ED2B063" w14:textId="77777777" w:rsidR="00302A0B" w:rsidRPr="00302A0B" w:rsidRDefault="00302A0B" w:rsidP="00F80434">
            <w:pPr>
              <w:spacing w:after="0"/>
            </w:pPr>
            <w:r>
              <w:t> </w:t>
            </w:r>
          </w:p>
        </w:tc>
        <w:tc>
          <w:tcPr>
            <w:tcW w:w="1767" w:type="dxa"/>
            <w:hideMark/>
          </w:tcPr>
          <w:p w14:paraId="43C584D4" w14:textId="77777777" w:rsidR="00302A0B" w:rsidRPr="00302A0B" w:rsidRDefault="00302A0B" w:rsidP="00F80434">
            <w:pPr>
              <w:spacing w:after="0"/>
            </w:pPr>
            <w:r>
              <w:t> </w:t>
            </w:r>
          </w:p>
        </w:tc>
      </w:tr>
      <w:tr w:rsidR="00302A0B" w:rsidRPr="00302A0B" w14:paraId="3C6BAEFD" w14:textId="77777777" w:rsidTr="00F80434">
        <w:trPr>
          <w:cantSplit/>
        </w:trPr>
        <w:tc>
          <w:tcPr>
            <w:tcW w:w="1980" w:type="dxa"/>
            <w:hideMark/>
          </w:tcPr>
          <w:p w14:paraId="20A732FB" w14:textId="77777777" w:rsidR="00302A0B" w:rsidRPr="00302A0B" w:rsidRDefault="00302A0B" w:rsidP="00F80434">
            <w:pPr>
              <w:spacing w:after="0"/>
            </w:pPr>
            <w:r>
              <w:t>YD16valik={107}</w:t>
            </w:r>
          </w:p>
        </w:tc>
        <w:tc>
          <w:tcPr>
            <w:tcW w:w="992" w:type="dxa"/>
            <w:hideMark/>
          </w:tcPr>
          <w:p w14:paraId="495B81A1" w14:textId="77777777" w:rsidR="00302A0B" w:rsidRPr="00302A0B" w:rsidRDefault="00302A0B" w:rsidP="00F80434">
            <w:pPr>
              <w:spacing w:after="0"/>
            </w:pPr>
            <w:r>
              <w:t>YD16Garv</w:t>
            </w:r>
          </w:p>
        </w:tc>
        <w:tc>
          <w:tcPr>
            <w:tcW w:w="4678" w:type="dxa"/>
            <w:hideMark/>
          </w:tcPr>
          <w:p w14:paraId="5688CB0A" w14:textId="77777777" w:rsidR="00302A0B" w:rsidRPr="00302A0B" w:rsidRDefault="00302A0B" w:rsidP="00F80434">
            <w:pPr>
              <w:spacing w:after="0"/>
            </w:pPr>
            <w:r>
              <w:t xml:space="preserve">How many personal computers, laptops or tablets are in your household’s use? </w:t>
            </w:r>
          </w:p>
        </w:tc>
        <w:tc>
          <w:tcPr>
            <w:tcW w:w="789" w:type="dxa"/>
            <w:noWrap/>
            <w:hideMark/>
          </w:tcPr>
          <w:p w14:paraId="58E21865" w14:textId="77777777" w:rsidR="00302A0B" w:rsidRPr="00302A0B" w:rsidRDefault="00302A0B" w:rsidP="00F80434">
            <w:pPr>
              <w:spacing w:after="0"/>
            </w:pPr>
            <w:r>
              <w:t> </w:t>
            </w:r>
          </w:p>
        </w:tc>
        <w:tc>
          <w:tcPr>
            <w:tcW w:w="1767" w:type="dxa"/>
            <w:hideMark/>
          </w:tcPr>
          <w:p w14:paraId="74CECBC1" w14:textId="77777777" w:rsidR="00302A0B" w:rsidRPr="00302A0B" w:rsidRDefault="00302A0B" w:rsidP="00F80434">
            <w:pPr>
              <w:spacing w:after="0"/>
            </w:pPr>
            <w:r>
              <w:t> </w:t>
            </w:r>
          </w:p>
        </w:tc>
      </w:tr>
      <w:tr w:rsidR="00302A0B" w:rsidRPr="00302A0B" w14:paraId="29965ABA" w14:textId="77777777" w:rsidTr="00F80434">
        <w:trPr>
          <w:cantSplit/>
        </w:trPr>
        <w:tc>
          <w:tcPr>
            <w:tcW w:w="1980" w:type="dxa"/>
            <w:hideMark/>
          </w:tcPr>
          <w:p w14:paraId="0A24EDC4" w14:textId="77777777" w:rsidR="00302A0B" w:rsidRPr="00302A0B" w:rsidRDefault="00302A0B" w:rsidP="00F80434">
            <w:pPr>
              <w:spacing w:after="0"/>
            </w:pPr>
            <w:r>
              <w:t>YD16valik&lt;&gt;{102} or YD16valik&lt;&gt;{106} or YD16valik&lt;&gt;{107} or YD16valik&lt;&gt;{110} or YD16valik={902}</w:t>
            </w:r>
          </w:p>
        </w:tc>
        <w:tc>
          <w:tcPr>
            <w:tcW w:w="992" w:type="dxa"/>
            <w:hideMark/>
          </w:tcPr>
          <w:p w14:paraId="45C2211D" w14:textId="77777777" w:rsidR="00302A0B" w:rsidRPr="00302A0B" w:rsidRDefault="00302A0B" w:rsidP="00F80434">
            <w:pPr>
              <w:spacing w:after="0"/>
            </w:pPr>
            <w:r>
              <w:t>YD16ei</w:t>
            </w:r>
          </w:p>
        </w:tc>
        <w:tc>
          <w:tcPr>
            <w:tcW w:w="4678" w:type="dxa"/>
            <w:hideMark/>
          </w:tcPr>
          <w:p w14:paraId="437D361E" w14:textId="77777777" w:rsidR="00302A0B" w:rsidRPr="00302A0B" w:rsidRDefault="00302A0B" w:rsidP="008829E2">
            <w:pPr>
              <w:spacing w:after="0"/>
            </w:pPr>
            <w:r>
              <w:t>Please answer about each following consumer durable whether your household cannot afford it or</w:t>
            </w:r>
            <w:r w:rsidR="008829E2">
              <w:t xml:space="preserve"> if</w:t>
            </w:r>
            <w:r>
              <w:t xml:space="preserve"> there </w:t>
            </w:r>
            <w:r w:rsidR="008829E2">
              <w:t>is some</w:t>
            </w:r>
            <w:r>
              <w:t xml:space="preserve"> other reason for not having it.</w:t>
            </w:r>
          </w:p>
        </w:tc>
        <w:tc>
          <w:tcPr>
            <w:tcW w:w="789" w:type="dxa"/>
            <w:noWrap/>
            <w:hideMark/>
          </w:tcPr>
          <w:p w14:paraId="3591FBE9" w14:textId="77777777" w:rsidR="00302A0B" w:rsidRPr="00302A0B" w:rsidRDefault="00302A0B" w:rsidP="00F80434">
            <w:pPr>
              <w:spacing w:after="0"/>
            </w:pPr>
            <w:r>
              <w:t> </w:t>
            </w:r>
          </w:p>
        </w:tc>
        <w:tc>
          <w:tcPr>
            <w:tcW w:w="1767" w:type="dxa"/>
            <w:hideMark/>
          </w:tcPr>
          <w:p w14:paraId="3C79D969" w14:textId="77777777" w:rsidR="00302A0B" w:rsidRPr="00302A0B" w:rsidRDefault="00302A0B" w:rsidP="00F80434">
            <w:pPr>
              <w:spacing w:after="0"/>
            </w:pPr>
            <w:r>
              <w:t> </w:t>
            </w:r>
          </w:p>
        </w:tc>
      </w:tr>
      <w:tr w:rsidR="00302A0B" w:rsidRPr="00302A0B" w14:paraId="02C5596B" w14:textId="77777777" w:rsidTr="00F80434">
        <w:trPr>
          <w:cantSplit/>
        </w:trPr>
        <w:tc>
          <w:tcPr>
            <w:tcW w:w="1980" w:type="dxa"/>
            <w:hideMark/>
          </w:tcPr>
          <w:p w14:paraId="08235349" w14:textId="77777777" w:rsidR="00302A0B" w:rsidRPr="00302A0B" w:rsidRDefault="00302A0B" w:rsidP="00F80434">
            <w:pPr>
              <w:spacing w:after="0"/>
            </w:pPr>
            <w:r>
              <w:t>YD16valik&lt;&gt;{102} or YD16valik={902}</w:t>
            </w:r>
          </w:p>
        </w:tc>
        <w:tc>
          <w:tcPr>
            <w:tcW w:w="992" w:type="dxa"/>
            <w:hideMark/>
          </w:tcPr>
          <w:p w14:paraId="4E3ED675" w14:textId="77777777" w:rsidR="00302A0B" w:rsidRPr="00302A0B" w:rsidRDefault="00302A0B" w:rsidP="00F80434">
            <w:pPr>
              <w:spacing w:after="0"/>
            </w:pPr>
            <w:r>
              <w:t>YD16Bei</w:t>
            </w:r>
          </w:p>
        </w:tc>
        <w:tc>
          <w:tcPr>
            <w:tcW w:w="4678" w:type="dxa"/>
            <w:hideMark/>
          </w:tcPr>
          <w:p w14:paraId="5BB63685" w14:textId="77777777" w:rsidR="00302A0B" w:rsidRPr="00302A0B" w:rsidRDefault="00302A0B" w:rsidP="00F80434">
            <w:pPr>
              <w:spacing w:after="0"/>
            </w:pPr>
            <w:r>
              <w:t>Mobile phone</w:t>
            </w:r>
          </w:p>
        </w:tc>
        <w:tc>
          <w:tcPr>
            <w:tcW w:w="789" w:type="dxa"/>
            <w:noWrap/>
            <w:hideMark/>
          </w:tcPr>
          <w:p w14:paraId="78567B5B" w14:textId="77777777" w:rsidR="00302A0B" w:rsidRPr="00302A0B" w:rsidRDefault="00302A0B" w:rsidP="00F80434">
            <w:pPr>
              <w:spacing w:after="0"/>
            </w:pPr>
            <w:r>
              <w:t>207</w:t>
            </w:r>
          </w:p>
        </w:tc>
        <w:tc>
          <w:tcPr>
            <w:tcW w:w="1767" w:type="dxa"/>
            <w:hideMark/>
          </w:tcPr>
          <w:p w14:paraId="28C7599B" w14:textId="77777777" w:rsidR="00302A0B" w:rsidRPr="00302A0B" w:rsidRDefault="00302A0B" w:rsidP="00F80434">
            <w:pPr>
              <w:spacing w:after="0"/>
            </w:pPr>
            <w:r>
              <w:t>Cannot afford it</w:t>
            </w:r>
          </w:p>
        </w:tc>
      </w:tr>
      <w:tr w:rsidR="00302A0B" w:rsidRPr="00302A0B" w14:paraId="2B0C24A9" w14:textId="77777777" w:rsidTr="00F80434">
        <w:trPr>
          <w:cantSplit/>
        </w:trPr>
        <w:tc>
          <w:tcPr>
            <w:tcW w:w="1980" w:type="dxa"/>
            <w:hideMark/>
          </w:tcPr>
          <w:p w14:paraId="680403A2" w14:textId="77777777" w:rsidR="00302A0B" w:rsidRPr="00302A0B" w:rsidRDefault="00302A0B" w:rsidP="00F80434">
            <w:pPr>
              <w:spacing w:after="0"/>
            </w:pPr>
            <w:r>
              <w:t> </w:t>
            </w:r>
          </w:p>
        </w:tc>
        <w:tc>
          <w:tcPr>
            <w:tcW w:w="992" w:type="dxa"/>
            <w:hideMark/>
          </w:tcPr>
          <w:p w14:paraId="7D0C4CAB" w14:textId="77777777" w:rsidR="00302A0B" w:rsidRPr="00302A0B" w:rsidRDefault="00302A0B" w:rsidP="00F80434">
            <w:pPr>
              <w:spacing w:after="0"/>
            </w:pPr>
            <w:r>
              <w:t> </w:t>
            </w:r>
          </w:p>
        </w:tc>
        <w:tc>
          <w:tcPr>
            <w:tcW w:w="4678" w:type="dxa"/>
            <w:hideMark/>
          </w:tcPr>
          <w:p w14:paraId="5BE645C3" w14:textId="77777777" w:rsidR="00302A0B" w:rsidRPr="00302A0B" w:rsidRDefault="00302A0B" w:rsidP="00F80434">
            <w:pPr>
              <w:spacing w:after="0"/>
            </w:pPr>
            <w:r>
              <w:t> </w:t>
            </w:r>
          </w:p>
        </w:tc>
        <w:tc>
          <w:tcPr>
            <w:tcW w:w="789" w:type="dxa"/>
            <w:noWrap/>
            <w:hideMark/>
          </w:tcPr>
          <w:p w14:paraId="2C0F3D9B" w14:textId="77777777" w:rsidR="00302A0B" w:rsidRPr="00302A0B" w:rsidRDefault="00302A0B" w:rsidP="00F80434">
            <w:pPr>
              <w:spacing w:after="0"/>
            </w:pPr>
            <w:r>
              <w:t>303</w:t>
            </w:r>
          </w:p>
        </w:tc>
        <w:tc>
          <w:tcPr>
            <w:tcW w:w="1767" w:type="dxa"/>
            <w:hideMark/>
          </w:tcPr>
          <w:p w14:paraId="5FBB2F22" w14:textId="77777777" w:rsidR="00302A0B" w:rsidRPr="00302A0B" w:rsidRDefault="00302A0B" w:rsidP="00F80434">
            <w:pPr>
              <w:spacing w:after="0"/>
            </w:pPr>
            <w:r>
              <w:t>Some other reason</w:t>
            </w:r>
          </w:p>
        </w:tc>
      </w:tr>
      <w:tr w:rsidR="00302A0B" w:rsidRPr="00302A0B" w14:paraId="50B79AE7" w14:textId="77777777" w:rsidTr="00F80434">
        <w:trPr>
          <w:cantSplit/>
        </w:trPr>
        <w:tc>
          <w:tcPr>
            <w:tcW w:w="1980" w:type="dxa"/>
            <w:hideMark/>
          </w:tcPr>
          <w:p w14:paraId="0BE74429" w14:textId="77777777" w:rsidR="00302A0B" w:rsidRPr="00302A0B" w:rsidRDefault="00302A0B" w:rsidP="00F80434">
            <w:pPr>
              <w:spacing w:after="0"/>
            </w:pPr>
            <w:r>
              <w:t>YD16valik&lt;&gt;{106} or YD16valik={902}</w:t>
            </w:r>
          </w:p>
        </w:tc>
        <w:tc>
          <w:tcPr>
            <w:tcW w:w="992" w:type="dxa"/>
            <w:hideMark/>
          </w:tcPr>
          <w:p w14:paraId="422E876D" w14:textId="77777777" w:rsidR="00302A0B" w:rsidRPr="00302A0B" w:rsidRDefault="00302A0B" w:rsidP="00F80434">
            <w:pPr>
              <w:spacing w:after="0"/>
            </w:pPr>
            <w:r>
              <w:t>YD16Fei</w:t>
            </w:r>
          </w:p>
        </w:tc>
        <w:tc>
          <w:tcPr>
            <w:tcW w:w="4678" w:type="dxa"/>
            <w:hideMark/>
          </w:tcPr>
          <w:p w14:paraId="0E0E32B9" w14:textId="77777777" w:rsidR="00302A0B" w:rsidRPr="00302A0B" w:rsidRDefault="00302A0B" w:rsidP="00F80434">
            <w:pPr>
              <w:spacing w:after="0"/>
            </w:pPr>
            <w:r>
              <w:t>Car</w:t>
            </w:r>
          </w:p>
        </w:tc>
        <w:tc>
          <w:tcPr>
            <w:tcW w:w="789" w:type="dxa"/>
            <w:noWrap/>
            <w:hideMark/>
          </w:tcPr>
          <w:p w14:paraId="51BC99AE" w14:textId="77777777" w:rsidR="00302A0B" w:rsidRPr="00302A0B" w:rsidRDefault="00302A0B" w:rsidP="00F80434">
            <w:pPr>
              <w:spacing w:after="0"/>
            </w:pPr>
            <w:r>
              <w:t>207</w:t>
            </w:r>
          </w:p>
        </w:tc>
        <w:tc>
          <w:tcPr>
            <w:tcW w:w="1767" w:type="dxa"/>
            <w:hideMark/>
          </w:tcPr>
          <w:p w14:paraId="4B608413" w14:textId="77777777" w:rsidR="00302A0B" w:rsidRPr="00302A0B" w:rsidRDefault="00302A0B" w:rsidP="00F80434">
            <w:pPr>
              <w:spacing w:after="0"/>
            </w:pPr>
            <w:r>
              <w:t>Cannot afford it</w:t>
            </w:r>
          </w:p>
        </w:tc>
      </w:tr>
      <w:tr w:rsidR="00302A0B" w:rsidRPr="00302A0B" w14:paraId="57241865" w14:textId="77777777" w:rsidTr="00F80434">
        <w:trPr>
          <w:cantSplit/>
        </w:trPr>
        <w:tc>
          <w:tcPr>
            <w:tcW w:w="1980" w:type="dxa"/>
            <w:hideMark/>
          </w:tcPr>
          <w:p w14:paraId="2EBE6D21" w14:textId="77777777" w:rsidR="00302A0B" w:rsidRPr="00302A0B" w:rsidRDefault="00302A0B" w:rsidP="00F80434">
            <w:pPr>
              <w:spacing w:after="0"/>
            </w:pPr>
            <w:r>
              <w:t> </w:t>
            </w:r>
          </w:p>
        </w:tc>
        <w:tc>
          <w:tcPr>
            <w:tcW w:w="992" w:type="dxa"/>
            <w:hideMark/>
          </w:tcPr>
          <w:p w14:paraId="5A6D6354" w14:textId="77777777" w:rsidR="00302A0B" w:rsidRPr="00302A0B" w:rsidRDefault="00302A0B" w:rsidP="00F80434">
            <w:pPr>
              <w:spacing w:after="0"/>
            </w:pPr>
            <w:r>
              <w:t> </w:t>
            </w:r>
          </w:p>
        </w:tc>
        <w:tc>
          <w:tcPr>
            <w:tcW w:w="4678" w:type="dxa"/>
            <w:hideMark/>
          </w:tcPr>
          <w:p w14:paraId="31886D46" w14:textId="77777777" w:rsidR="00302A0B" w:rsidRPr="00302A0B" w:rsidRDefault="00302A0B" w:rsidP="00F80434">
            <w:pPr>
              <w:spacing w:after="0"/>
            </w:pPr>
            <w:r>
              <w:t> </w:t>
            </w:r>
          </w:p>
        </w:tc>
        <w:tc>
          <w:tcPr>
            <w:tcW w:w="789" w:type="dxa"/>
            <w:noWrap/>
            <w:hideMark/>
          </w:tcPr>
          <w:p w14:paraId="59D4F583" w14:textId="77777777" w:rsidR="00302A0B" w:rsidRPr="00302A0B" w:rsidRDefault="00302A0B" w:rsidP="00F80434">
            <w:pPr>
              <w:spacing w:after="0"/>
            </w:pPr>
            <w:r>
              <w:t>303</w:t>
            </w:r>
          </w:p>
        </w:tc>
        <w:tc>
          <w:tcPr>
            <w:tcW w:w="1767" w:type="dxa"/>
            <w:hideMark/>
          </w:tcPr>
          <w:p w14:paraId="59DB8FAF" w14:textId="77777777" w:rsidR="00302A0B" w:rsidRPr="00302A0B" w:rsidRDefault="00302A0B" w:rsidP="00F80434">
            <w:pPr>
              <w:spacing w:after="0"/>
            </w:pPr>
            <w:r>
              <w:t>Some other reason</w:t>
            </w:r>
          </w:p>
        </w:tc>
      </w:tr>
      <w:tr w:rsidR="00302A0B" w:rsidRPr="00302A0B" w14:paraId="2413EDD2" w14:textId="77777777" w:rsidTr="00F80434">
        <w:trPr>
          <w:cantSplit/>
        </w:trPr>
        <w:tc>
          <w:tcPr>
            <w:tcW w:w="1980" w:type="dxa"/>
            <w:hideMark/>
          </w:tcPr>
          <w:p w14:paraId="1EC8C325" w14:textId="77777777" w:rsidR="00302A0B" w:rsidRPr="00302A0B" w:rsidRDefault="00302A0B" w:rsidP="00F80434">
            <w:pPr>
              <w:spacing w:after="0"/>
            </w:pPr>
            <w:r>
              <w:lastRenderedPageBreak/>
              <w:t>YD16valik&lt;&gt;{107} or YD16valik={902}</w:t>
            </w:r>
          </w:p>
        </w:tc>
        <w:tc>
          <w:tcPr>
            <w:tcW w:w="992" w:type="dxa"/>
            <w:hideMark/>
          </w:tcPr>
          <w:p w14:paraId="16F31DDD" w14:textId="77777777" w:rsidR="00302A0B" w:rsidRPr="00302A0B" w:rsidRDefault="00302A0B" w:rsidP="00F80434">
            <w:pPr>
              <w:spacing w:after="0"/>
            </w:pPr>
            <w:r>
              <w:t>YD16Gei</w:t>
            </w:r>
          </w:p>
        </w:tc>
        <w:tc>
          <w:tcPr>
            <w:tcW w:w="4678" w:type="dxa"/>
            <w:hideMark/>
          </w:tcPr>
          <w:p w14:paraId="07CD5C57" w14:textId="77777777" w:rsidR="00302A0B" w:rsidRPr="00302A0B" w:rsidRDefault="00302A0B" w:rsidP="00F80434">
            <w:pPr>
              <w:spacing w:after="0"/>
            </w:pPr>
            <w:r>
              <w:t>Personal computer, laptop or tablet</w:t>
            </w:r>
          </w:p>
        </w:tc>
        <w:tc>
          <w:tcPr>
            <w:tcW w:w="789" w:type="dxa"/>
            <w:noWrap/>
            <w:hideMark/>
          </w:tcPr>
          <w:p w14:paraId="6C5C19CB" w14:textId="77777777" w:rsidR="00302A0B" w:rsidRPr="00302A0B" w:rsidRDefault="00302A0B" w:rsidP="00F80434">
            <w:pPr>
              <w:spacing w:after="0"/>
            </w:pPr>
            <w:r>
              <w:t>207</w:t>
            </w:r>
          </w:p>
        </w:tc>
        <w:tc>
          <w:tcPr>
            <w:tcW w:w="1767" w:type="dxa"/>
            <w:hideMark/>
          </w:tcPr>
          <w:p w14:paraId="245676AF" w14:textId="77777777" w:rsidR="00302A0B" w:rsidRPr="00302A0B" w:rsidRDefault="00302A0B" w:rsidP="00F80434">
            <w:pPr>
              <w:spacing w:after="0"/>
            </w:pPr>
            <w:r>
              <w:t>Cannot afford it</w:t>
            </w:r>
          </w:p>
        </w:tc>
      </w:tr>
      <w:tr w:rsidR="00302A0B" w:rsidRPr="00302A0B" w14:paraId="361C940E" w14:textId="77777777" w:rsidTr="00F80434">
        <w:trPr>
          <w:cantSplit/>
        </w:trPr>
        <w:tc>
          <w:tcPr>
            <w:tcW w:w="1980" w:type="dxa"/>
            <w:hideMark/>
          </w:tcPr>
          <w:p w14:paraId="2B974764" w14:textId="77777777" w:rsidR="00302A0B" w:rsidRPr="00302A0B" w:rsidRDefault="00302A0B" w:rsidP="00F80434">
            <w:pPr>
              <w:spacing w:after="0"/>
            </w:pPr>
            <w:r>
              <w:t> </w:t>
            </w:r>
          </w:p>
        </w:tc>
        <w:tc>
          <w:tcPr>
            <w:tcW w:w="992" w:type="dxa"/>
            <w:hideMark/>
          </w:tcPr>
          <w:p w14:paraId="659A8059" w14:textId="77777777" w:rsidR="00302A0B" w:rsidRPr="00302A0B" w:rsidRDefault="00302A0B" w:rsidP="00F80434">
            <w:pPr>
              <w:spacing w:after="0"/>
            </w:pPr>
            <w:r>
              <w:t> </w:t>
            </w:r>
          </w:p>
        </w:tc>
        <w:tc>
          <w:tcPr>
            <w:tcW w:w="4678" w:type="dxa"/>
            <w:hideMark/>
          </w:tcPr>
          <w:p w14:paraId="733AB8EF" w14:textId="77777777" w:rsidR="00302A0B" w:rsidRPr="00302A0B" w:rsidRDefault="00302A0B" w:rsidP="00F80434">
            <w:pPr>
              <w:spacing w:after="0"/>
            </w:pPr>
            <w:r>
              <w:t> </w:t>
            </w:r>
          </w:p>
        </w:tc>
        <w:tc>
          <w:tcPr>
            <w:tcW w:w="789" w:type="dxa"/>
            <w:noWrap/>
            <w:hideMark/>
          </w:tcPr>
          <w:p w14:paraId="2ED5AA87" w14:textId="77777777" w:rsidR="00302A0B" w:rsidRPr="00302A0B" w:rsidRDefault="00302A0B" w:rsidP="00F80434">
            <w:pPr>
              <w:spacing w:after="0"/>
            </w:pPr>
            <w:r>
              <w:t>303</w:t>
            </w:r>
          </w:p>
        </w:tc>
        <w:tc>
          <w:tcPr>
            <w:tcW w:w="1767" w:type="dxa"/>
            <w:hideMark/>
          </w:tcPr>
          <w:p w14:paraId="55FBC0B4" w14:textId="77777777" w:rsidR="00302A0B" w:rsidRPr="00302A0B" w:rsidRDefault="00302A0B" w:rsidP="00F80434">
            <w:pPr>
              <w:spacing w:after="0"/>
            </w:pPr>
            <w:r>
              <w:t>Some other reason</w:t>
            </w:r>
          </w:p>
        </w:tc>
      </w:tr>
      <w:tr w:rsidR="00302A0B" w:rsidRPr="00302A0B" w14:paraId="170288DC" w14:textId="77777777" w:rsidTr="00F80434">
        <w:trPr>
          <w:cantSplit/>
        </w:trPr>
        <w:tc>
          <w:tcPr>
            <w:tcW w:w="1980" w:type="dxa"/>
            <w:hideMark/>
          </w:tcPr>
          <w:p w14:paraId="0168AEB0" w14:textId="77777777" w:rsidR="00302A0B" w:rsidRPr="00302A0B" w:rsidRDefault="00302A0B" w:rsidP="00F80434">
            <w:pPr>
              <w:spacing w:after="0"/>
            </w:pPr>
            <w:r>
              <w:t>YD16valik&lt;&gt;{110} or YD16valik={902}</w:t>
            </w:r>
          </w:p>
        </w:tc>
        <w:tc>
          <w:tcPr>
            <w:tcW w:w="992" w:type="dxa"/>
            <w:hideMark/>
          </w:tcPr>
          <w:p w14:paraId="280241FF" w14:textId="77777777" w:rsidR="00302A0B" w:rsidRPr="00302A0B" w:rsidRDefault="00302A0B" w:rsidP="00F80434">
            <w:pPr>
              <w:spacing w:after="0"/>
            </w:pPr>
            <w:r>
              <w:t>YD16Jei</w:t>
            </w:r>
          </w:p>
        </w:tc>
        <w:tc>
          <w:tcPr>
            <w:tcW w:w="4678" w:type="dxa"/>
            <w:hideMark/>
          </w:tcPr>
          <w:p w14:paraId="79AAA5FB" w14:textId="77777777" w:rsidR="00302A0B" w:rsidRPr="00302A0B" w:rsidRDefault="00302A0B" w:rsidP="00F80434">
            <w:pPr>
              <w:spacing w:after="0"/>
            </w:pPr>
            <w:r>
              <w:t>Dishwasher</w:t>
            </w:r>
          </w:p>
        </w:tc>
        <w:tc>
          <w:tcPr>
            <w:tcW w:w="789" w:type="dxa"/>
            <w:noWrap/>
            <w:hideMark/>
          </w:tcPr>
          <w:p w14:paraId="22AE8B6E" w14:textId="77777777" w:rsidR="00302A0B" w:rsidRPr="00302A0B" w:rsidRDefault="00302A0B" w:rsidP="00F80434">
            <w:pPr>
              <w:spacing w:after="0"/>
            </w:pPr>
            <w:r>
              <w:t>207</w:t>
            </w:r>
          </w:p>
        </w:tc>
        <w:tc>
          <w:tcPr>
            <w:tcW w:w="1767" w:type="dxa"/>
            <w:hideMark/>
          </w:tcPr>
          <w:p w14:paraId="1D27B2C9" w14:textId="77777777" w:rsidR="00302A0B" w:rsidRPr="00302A0B" w:rsidRDefault="00302A0B" w:rsidP="00F80434">
            <w:pPr>
              <w:spacing w:after="0"/>
            </w:pPr>
            <w:r>
              <w:t>Cannot afford it</w:t>
            </w:r>
          </w:p>
        </w:tc>
      </w:tr>
      <w:tr w:rsidR="00302A0B" w:rsidRPr="00302A0B" w14:paraId="26933A23" w14:textId="77777777" w:rsidTr="00F80434">
        <w:trPr>
          <w:cantSplit/>
        </w:trPr>
        <w:tc>
          <w:tcPr>
            <w:tcW w:w="1980" w:type="dxa"/>
            <w:hideMark/>
          </w:tcPr>
          <w:p w14:paraId="57493078" w14:textId="77777777" w:rsidR="00302A0B" w:rsidRPr="00302A0B" w:rsidRDefault="00302A0B" w:rsidP="00F80434">
            <w:pPr>
              <w:spacing w:after="0"/>
            </w:pPr>
            <w:r>
              <w:t> </w:t>
            </w:r>
          </w:p>
        </w:tc>
        <w:tc>
          <w:tcPr>
            <w:tcW w:w="992" w:type="dxa"/>
            <w:hideMark/>
          </w:tcPr>
          <w:p w14:paraId="2DD54F8D" w14:textId="77777777" w:rsidR="00302A0B" w:rsidRPr="00302A0B" w:rsidRDefault="00302A0B" w:rsidP="00F80434">
            <w:pPr>
              <w:spacing w:after="0"/>
            </w:pPr>
            <w:r>
              <w:t> </w:t>
            </w:r>
          </w:p>
        </w:tc>
        <w:tc>
          <w:tcPr>
            <w:tcW w:w="4678" w:type="dxa"/>
            <w:hideMark/>
          </w:tcPr>
          <w:p w14:paraId="6B599389" w14:textId="77777777" w:rsidR="00302A0B" w:rsidRPr="00302A0B" w:rsidRDefault="00302A0B" w:rsidP="00F80434">
            <w:pPr>
              <w:spacing w:after="0"/>
            </w:pPr>
            <w:r>
              <w:t> </w:t>
            </w:r>
          </w:p>
        </w:tc>
        <w:tc>
          <w:tcPr>
            <w:tcW w:w="789" w:type="dxa"/>
            <w:noWrap/>
            <w:hideMark/>
          </w:tcPr>
          <w:p w14:paraId="667DDB44" w14:textId="77777777" w:rsidR="00302A0B" w:rsidRPr="00302A0B" w:rsidRDefault="00302A0B" w:rsidP="00F80434">
            <w:pPr>
              <w:spacing w:after="0"/>
            </w:pPr>
            <w:r>
              <w:t>303</w:t>
            </w:r>
          </w:p>
        </w:tc>
        <w:tc>
          <w:tcPr>
            <w:tcW w:w="1767" w:type="dxa"/>
            <w:hideMark/>
          </w:tcPr>
          <w:p w14:paraId="05519A25" w14:textId="77777777" w:rsidR="00302A0B" w:rsidRPr="00302A0B" w:rsidRDefault="00302A0B" w:rsidP="00F80434">
            <w:pPr>
              <w:spacing w:after="0"/>
            </w:pPr>
            <w:r>
              <w:t>Some other reason</w:t>
            </w:r>
          </w:p>
        </w:tc>
      </w:tr>
      <w:tr w:rsidR="00302A0B" w:rsidRPr="00302A0B" w14:paraId="59011DB1" w14:textId="77777777" w:rsidTr="00F80434">
        <w:trPr>
          <w:cantSplit/>
        </w:trPr>
        <w:tc>
          <w:tcPr>
            <w:tcW w:w="1980" w:type="dxa"/>
            <w:hideMark/>
          </w:tcPr>
          <w:p w14:paraId="792A0922" w14:textId="77777777" w:rsidR="00302A0B" w:rsidRPr="00302A0B" w:rsidRDefault="00302A0B" w:rsidP="00F80434">
            <w:pPr>
              <w:spacing w:after="0"/>
            </w:pPr>
            <w:r>
              <w:t> </w:t>
            </w:r>
          </w:p>
        </w:tc>
        <w:tc>
          <w:tcPr>
            <w:tcW w:w="992" w:type="dxa"/>
            <w:hideMark/>
          </w:tcPr>
          <w:p w14:paraId="5CAD54F0" w14:textId="77777777" w:rsidR="00302A0B" w:rsidRPr="00302A0B" w:rsidRDefault="00302A0B" w:rsidP="00F80434">
            <w:pPr>
              <w:spacing w:after="0"/>
            </w:pPr>
            <w:r>
              <w:t> </w:t>
            </w:r>
          </w:p>
        </w:tc>
        <w:tc>
          <w:tcPr>
            <w:tcW w:w="4678" w:type="dxa"/>
            <w:hideMark/>
          </w:tcPr>
          <w:p w14:paraId="00A05122" w14:textId="77777777" w:rsidR="00302A0B" w:rsidRPr="00302A0B" w:rsidRDefault="00302A0B" w:rsidP="00F80434">
            <w:pPr>
              <w:spacing w:after="0"/>
              <w:rPr>
                <w:b/>
                <w:bCs/>
              </w:rPr>
            </w:pPr>
            <w:r>
              <w:rPr>
                <w:b/>
              </w:rPr>
              <w:t>MATERIAL DEPRIVATION</w:t>
            </w:r>
          </w:p>
        </w:tc>
        <w:tc>
          <w:tcPr>
            <w:tcW w:w="789" w:type="dxa"/>
            <w:noWrap/>
            <w:hideMark/>
          </w:tcPr>
          <w:p w14:paraId="215545F1" w14:textId="77777777" w:rsidR="00302A0B" w:rsidRPr="00302A0B" w:rsidRDefault="00302A0B" w:rsidP="00F80434">
            <w:pPr>
              <w:spacing w:after="0"/>
            </w:pPr>
            <w:r>
              <w:t> </w:t>
            </w:r>
          </w:p>
        </w:tc>
        <w:tc>
          <w:tcPr>
            <w:tcW w:w="1767" w:type="dxa"/>
            <w:hideMark/>
          </w:tcPr>
          <w:p w14:paraId="5F68F80E" w14:textId="77777777" w:rsidR="00302A0B" w:rsidRPr="00302A0B" w:rsidRDefault="00302A0B" w:rsidP="00F80434">
            <w:pPr>
              <w:spacing w:after="0"/>
            </w:pPr>
            <w:r>
              <w:t> </w:t>
            </w:r>
          </w:p>
        </w:tc>
      </w:tr>
      <w:tr w:rsidR="00302A0B" w:rsidRPr="00302A0B" w14:paraId="0A898EC8" w14:textId="77777777" w:rsidTr="00F80434">
        <w:trPr>
          <w:cantSplit/>
        </w:trPr>
        <w:tc>
          <w:tcPr>
            <w:tcW w:w="1980" w:type="dxa"/>
            <w:hideMark/>
          </w:tcPr>
          <w:p w14:paraId="1ADD0757" w14:textId="77777777" w:rsidR="00302A0B" w:rsidRPr="00302A0B" w:rsidRDefault="00302A0B" w:rsidP="00F80434">
            <w:pPr>
              <w:spacing w:after="0"/>
            </w:pPr>
            <w:r>
              <w:t>always</w:t>
            </w:r>
          </w:p>
        </w:tc>
        <w:tc>
          <w:tcPr>
            <w:tcW w:w="992" w:type="dxa"/>
            <w:hideMark/>
          </w:tcPr>
          <w:p w14:paraId="2C6F47A2" w14:textId="77777777" w:rsidR="00302A0B" w:rsidRPr="00302A0B" w:rsidRDefault="00302A0B" w:rsidP="00F80434">
            <w:pPr>
              <w:spacing w:after="0"/>
            </w:pPr>
            <w:r>
              <w:t>K1</w:t>
            </w:r>
          </w:p>
        </w:tc>
        <w:tc>
          <w:tcPr>
            <w:tcW w:w="4678" w:type="dxa"/>
            <w:hideMark/>
          </w:tcPr>
          <w:p w14:paraId="441BE014" w14:textId="77777777" w:rsidR="00302A0B" w:rsidRPr="00302A0B" w:rsidRDefault="00302A0B" w:rsidP="00F80434">
            <w:pPr>
              <w:spacing w:after="0"/>
              <w:rPr>
                <w:b/>
                <w:bCs/>
              </w:rPr>
            </w:pPr>
            <w:r>
              <w:rPr>
                <w:b/>
              </w:rPr>
              <w:t>Could you tell me if your household replaces furniture (bed, sofa, dresser, cupboard) when worn out or damaged?</w:t>
            </w:r>
          </w:p>
        </w:tc>
        <w:tc>
          <w:tcPr>
            <w:tcW w:w="789" w:type="dxa"/>
            <w:noWrap/>
            <w:hideMark/>
          </w:tcPr>
          <w:p w14:paraId="7C702B04" w14:textId="77777777" w:rsidR="00302A0B" w:rsidRPr="00302A0B" w:rsidRDefault="00302A0B" w:rsidP="00F80434">
            <w:pPr>
              <w:spacing w:after="0"/>
            </w:pPr>
            <w:r>
              <w:t>1</w:t>
            </w:r>
          </w:p>
        </w:tc>
        <w:tc>
          <w:tcPr>
            <w:tcW w:w="1767" w:type="dxa"/>
            <w:hideMark/>
          </w:tcPr>
          <w:p w14:paraId="762F2ACA" w14:textId="77777777" w:rsidR="00302A0B" w:rsidRPr="00302A0B" w:rsidRDefault="00302A0B" w:rsidP="00F80434">
            <w:pPr>
              <w:spacing w:after="0"/>
            </w:pPr>
            <w:r>
              <w:t>Yes</w:t>
            </w:r>
          </w:p>
        </w:tc>
      </w:tr>
      <w:tr w:rsidR="00302A0B" w:rsidRPr="00302A0B" w14:paraId="5A8777A1" w14:textId="77777777" w:rsidTr="00F80434">
        <w:trPr>
          <w:cantSplit/>
        </w:trPr>
        <w:tc>
          <w:tcPr>
            <w:tcW w:w="1980" w:type="dxa"/>
            <w:hideMark/>
          </w:tcPr>
          <w:p w14:paraId="5A374AD3" w14:textId="77777777" w:rsidR="00302A0B" w:rsidRPr="00302A0B" w:rsidRDefault="00302A0B" w:rsidP="00F80434">
            <w:pPr>
              <w:spacing w:after="0"/>
            </w:pPr>
            <w:r>
              <w:t> </w:t>
            </w:r>
          </w:p>
        </w:tc>
        <w:tc>
          <w:tcPr>
            <w:tcW w:w="992" w:type="dxa"/>
            <w:hideMark/>
          </w:tcPr>
          <w:p w14:paraId="163E5506" w14:textId="77777777" w:rsidR="00302A0B" w:rsidRPr="00302A0B" w:rsidRDefault="00302A0B" w:rsidP="00F80434">
            <w:pPr>
              <w:spacing w:after="0"/>
            </w:pPr>
            <w:r>
              <w:t> </w:t>
            </w:r>
          </w:p>
        </w:tc>
        <w:tc>
          <w:tcPr>
            <w:tcW w:w="4678" w:type="dxa"/>
            <w:hideMark/>
          </w:tcPr>
          <w:p w14:paraId="70508EE2" w14:textId="77777777" w:rsidR="00302A0B" w:rsidRPr="00302A0B" w:rsidRDefault="00302A0B" w:rsidP="00F80434">
            <w:pPr>
              <w:spacing w:after="0"/>
            </w:pPr>
            <w:r>
              <w:t> </w:t>
            </w:r>
          </w:p>
        </w:tc>
        <w:tc>
          <w:tcPr>
            <w:tcW w:w="789" w:type="dxa"/>
            <w:noWrap/>
            <w:hideMark/>
          </w:tcPr>
          <w:p w14:paraId="5D866DC9" w14:textId="77777777" w:rsidR="00302A0B" w:rsidRPr="00302A0B" w:rsidRDefault="00302A0B" w:rsidP="00F80434">
            <w:pPr>
              <w:spacing w:after="0"/>
            </w:pPr>
            <w:r>
              <w:t>2</w:t>
            </w:r>
          </w:p>
        </w:tc>
        <w:tc>
          <w:tcPr>
            <w:tcW w:w="1767" w:type="dxa"/>
            <w:hideMark/>
          </w:tcPr>
          <w:p w14:paraId="092E9143" w14:textId="77777777" w:rsidR="00302A0B" w:rsidRPr="00302A0B" w:rsidRDefault="00302A0B" w:rsidP="00F80434">
            <w:pPr>
              <w:spacing w:after="0"/>
            </w:pPr>
            <w:r>
              <w:t>No</w:t>
            </w:r>
          </w:p>
        </w:tc>
      </w:tr>
      <w:tr w:rsidR="00302A0B" w:rsidRPr="00302A0B" w14:paraId="4B4D60CF" w14:textId="77777777" w:rsidTr="00F80434">
        <w:trPr>
          <w:cantSplit/>
        </w:trPr>
        <w:tc>
          <w:tcPr>
            <w:tcW w:w="1980" w:type="dxa"/>
            <w:hideMark/>
          </w:tcPr>
          <w:p w14:paraId="1A052F7C" w14:textId="77777777" w:rsidR="00302A0B" w:rsidRPr="00302A0B" w:rsidRDefault="00302A0B" w:rsidP="00F80434">
            <w:pPr>
              <w:spacing w:after="0"/>
            </w:pPr>
            <w:r>
              <w:t>K1=2</w:t>
            </w:r>
          </w:p>
        </w:tc>
        <w:tc>
          <w:tcPr>
            <w:tcW w:w="992" w:type="dxa"/>
            <w:hideMark/>
          </w:tcPr>
          <w:p w14:paraId="53FB7346" w14:textId="77777777" w:rsidR="00302A0B" w:rsidRPr="00302A0B" w:rsidRDefault="00302A0B" w:rsidP="00F80434">
            <w:pPr>
              <w:spacing w:after="0"/>
            </w:pPr>
            <w:r>
              <w:t>K2</w:t>
            </w:r>
          </w:p>
        </w:tc>
        <w:tc>
          <w:tcPr>
            <w:tcW w:w="4678" w:type="dxa"/>
            <w:hideMark/>
          </w:tcPr>
          <w:p w14:paraId="70822C5A" w14:textId="77777777" w:rsidR="00302A0B" w:rsidRPr="00302A0B" w:rsidRDefault="00302A0B" w:rsidP="00F80434">
            <w:pPr>
              <w:spacing w:after="0"/>
              <w:rPr>
                <w:b/>
                <w:bCs/>
              </w:rPr>
            </w:pPr>
            <w:r>
              <w:rPr>
                <w:b/>
              </w:rPr>
              <w:t>Can you not afford it or is there some other reason?</w:t>
            </w:r>
          </w:p>
        </w:tc>
        <w:tc>
          <w:tcPr>
            <w:tcW w:w="789" w:type="dxa"/>
            <w:noWrap/>
            <w:hideMark/>
          </w:tcPr>
          <w:p w14:paraId="4CEC766D" w14:textId="77777777" w:rsidR="00302A0B" w:rsidRPr="00302A0B" w:rsidRDefault="00302A0B" w:rsidP="00F80434">
            <w:pPr>
              <w:spacing w:after="0"/>
            </w:pPr>
            <w:r>
              <w:t>207</w:t>
            </w:r>
          </w:p>
        </w:tc>
        <w:tc>
          <w:tcPr>
            <w:tcW w:w="1767" w:type="dxa"/>
            <w:hideMark/>
          </w:tcPr>
          <w:p w14:paraId="268805A5" w14:textId="77777777" w:rsidR="00302A0B" w:rsidRPr="00302A0B" w:rsidRDefault="00302A0B" w:rsidP="00F80434">
            <w:pPr>
              <w:spacing w:after="0"/>
            </w:pPr>
            <w:r>
              <w:t>Cannot afford it</w:t>
            </w:r>
          </w:p>
        </w:tc>
      </w:tr>
      <w:tr w:rsidR="00302A0B" w:rsidRPr="00302A0B" w14:paraId="28E09798" w14:textId="77777777" w:rsidTr="00F80434">
        <w:trPr>
          <w:cantSplit/>
        </w:trPr>
        <w:tc>
          <w:tcPr>
            <w:tcW w:w="1980" w:type="dxa"/>
            <w:hideMark/>
          </w:tcPr>
          <w:p w14:paraId="7287C52E" w14:textId="77777777" w:rsidR="00302A0B" w:rsidRPr="00302A0B" w:rsidRDefault="00302A0B" w:rsidP="00F80434">
            <w:pPr>
              <w:spacing w:after="0"/>
            </w:pPr>
            <w:r>
              <w:t> </w:t>
            </w:r>
          </w:p>
        </w:tc>
        <w:tc>
          <w:tcPr>
            <w:tcW w:w="992" w:type="dxa"/>
            <w:hideMark/>
          </w:tcPr>
          <w:p w14:paraId="5DA469B3" w14:textId="77777777" w:rsidR="00302A0B" w:rsidRPr="00302A0B" w:rsidRDefault="00302A0B" w:rsidP="00F80434">
            <w:pPr>
              <w:spacing w:after="0"/>
            </w:pPr>
            <w:r>
              <w:t> </w:t>
            </w:r>
          </w:p>
        </w:tc>
        <w:tc>
          <w:tcPr>
            <w:tcW w:w="4678" w:type="dxa"/>
            <w:hideMark/>
          </w:tcPr>
          <w:p w14:paraId="0777D8C3" w14:textId="77777777" w:rsidR="00302A0B" w:rsidRPr="00302A0B" w:rsidRDefault="00302A0B" w:rsidP="00F80434">
            <w:pPr>
              <w:spacing w:after="0"/>
            </w:pPr>
            <w:r>
              <w:t> </w:t>
            </w:r>
          </w:p>
        </w:tc>
        <w:tc>
          <w:tcPr>
            <w:tcW w:w="789" w:type="dxa"/>
            <w:noWrap/>
            <w:hideMark/>
          </w:tcPr>
          <w:p w14:paraId="1BC3776D" w14:textId="77777777" w:rsidR="00302A0B" w:rsidRPr="00302A0B" w:rsidRDefault="00302A0B" w:rsidP="00F80434">
            <w:pPr>
              <w:spacing w:after="0"/>
            </w:pPr>
            <w:r>
              <w:t>303</w:t>
            </w:r>
          </w:p>
        </w:tc>
        <w:tc>
          <w:tcPr>
            <w:tcW w:w="1767" w:type="dxa"/>
            <w:hideMark/>
          </w:tcPr>
          <w:p w14:paraId="34C9481F" w14:textId="77777777" w:rsidR="00302A0B" w:rsidRPr="00302A0B" w:rsidRDefault="00302A0B" w:rsidP="00F80434">
            <w:pPr>
              <w:spacing w:after="0"/>
            </w:pPr>
            <w:r>
              <w:t>Some other reason</w:t>
            </w:r>
          </w:p>
        </w:tc>
      </w:tr>
      <w:tr w:rsidR="00302A0B" w:rsidRPr="00302A0B" w14:paraId="344319D0" w14:textId="77777777" w:rsidTr="00F80434">
        <w:trPr>
          <w:cantSplit/>
        </w:trPr>
        <w:tc>
          <w:tcPr>
            <w:tcW w:w="1980" w:type="dxa"/>
            <w:hideMark/>
          </w:tcPr>
          <w:p w14:paraId="4B245CE3" w14:textId="77777777" w:rsidR="00302A0B" w:rsidRPr="00302A0B" w:rsidRDefault="00302A0B" w:rsidP="00F80434">
            <w:pPr>
              <w:spacing w:after="0"/>
            </w:pPr>
            <w:r>
              <w:t>If there are children aged 0–15 in the household</w:t>
            </w:r>
          </w:p>
        </w:tc>
        <w:tc>
          <w:tcPr>
            <w:tcW w:w="992" w:type="dxa"/>
            <w:hideMark/>
          </w:tcPr>
          <w:p w14:paraId="4D0C52EC" w14:textId="77777777" w:rsidR="00302A0B" w:rsidRPr="00302A0B" w:rsidRDefault="00302A0B" w:rsidP="00F80434">
            <w:pPr>
              <w:spacing w:after="0"/>
            </w:pPr>
            <w:r>
              <w:t>tekstK3</w:t>
            </w:r>
          </w:p>
        </w:tc>
        <w:tc>
          <w:tcPr>
            <w:tcW w:w="4678" w:type="dxa"/>
            <w:hideMark/>
          </w:tcPr>
          <w:p w14:paraId="6CD5F522" w14:textId="77777777" w:rsidR="00302A0B" w:rsidRPr="00302A0B" w:rsidRDefault="00302A0B" w:rsidP="00F80434">
            <w:pPr>
              <w:spacing w:after="0"/>
              <w:rPr>
                <w:b/>
                <w:bCs/>
              </w:rPr>
            </w:pPr>
            <w:r>
              <w:rPr>
                <w:b/>
              </w:rPr>
              <w:t>Do all 0–15-year-old children in your household have...</w:t>
            </w:r>
          </w:p>
        </w:tc>
        <w:tc>
          <w:tcPr>
            <w:tcW w:w="789" w:type="dxa"/>
            <w:noWrap/>
            <w:hideMark/>
          </w:tcPr>
          <w:p w14:paraId="672A0B8A" w14:textId="77777777" w:rsidR="00302A0B" w:rsidRPr="00302A0B" w:rsidRDefault="00302A0B" w:rsidP="00F80434">
            <w:pPr>
              <w:spacing w:after="0"/>
            </w:pPr>
            <w:r>
              <w:t> </w:t>
            </w:r>
          </w:p>
        </w:tc>
        <w:tc>
          <w:tcPr>
            <w:tcW w:w="1767" w:type="dxa"/>
            <w:hideMark/>
          </w:tcPr>
          <w:p w14:paraId="5309A671" w14:textId="77777777" w:rsidR="00302A0B" w:rsidRPr="00302A0B" w:rsidRDefault="00302A0B" w:rsidP="00F80434">
            <w:pPr>
              <w:spacing w:after="0"/>
            </w:pPr>
            <w:r>
              <w:t> </w:t>
            </w:r>
          </w:p>
        </w:tc>
      </w:tr>
      <w:tr w:rsidR="00302A0B" w:rsidRPr="00302A0B" w14:paraId="1D96CA9D" w14:textId="77777777" w:rsidTr="00F80434">
        <w:trPr>
          <w:cantSplit/>
        </w:trPr>
        <w:tc>
          <w:tcPr>
            <w:tcW w:w="1980" w:type="dxa"/>
            <w:hideMark/>
          </w:tcPr>
          <w:p w14:paraId="0D421576" w14:textId="77777777" w:rsidR="00302A0B" w:rsidRPr="00302A0B" w:rsidRDefault="00302A0B" w:rsidP="00F80434">
            <w:pPr>
              <w:spacing w:after="0"/>
            </w:pPr>
            <w:r>
              <w:t>If there are children aged 0–15 in the household</w:t>
            </w:r>
          </w:p>
        </w:tc>
        <w:tc>
          <w:tcPr>
            <w:tcW w:w="992" w:type="dxa"/>
            <w:hideMark/>
          </w:tcPr>
          <w:p w14:paraId="3B3DFBA0" w14:textId="77777777" w:rsidR="00302A0B" w:rsidRPr="00302A0B" w:rsidRDefault="00302A0B" w:rsidP="00F80434">
            <w:pPr>
              <w:spacing w:after="0"/>
            </w:pPr>
            <w:r>
              <w:t>K3</w:t>
            </w:r>
          </w:p>
        </w:tc>
        <w:tc>
          <w:tcPr>
            <w:tcW w:w="4678" w:type="dxa"/>
            <w:hideMark/>
          </w:tcPr>
          <w:p w14:paraId="53EB05F6" w14:textId="77777777" w:rsidR="00302A0B" w:rsidRPr="00302A0B" w:rsidRDefault="00302A0B" w:rsidP="00F80434">
            <w:pPr>
              <w:spacing w:after="0"/>
              <w:rPr>
                <w:b/>
                <w:bCs/>
              </w:rPr>
            </w:pPr>
            <w:r>
              <w:rPr>
                <w:b/>
              </w:rPr>
              <w:t xml:space="preserve">some </w:t>
            </w:r>
            <w:r>
              <w:rPr>
                <w:b/>
                <w:u w:val="single"/>
              </w:rPr>
              <w:t>new</w:t>
            </w:r>
            <w:r>
              <w:rPr>
                <w:b/>
              </w:rPr>
              <w:t xml:space="preserve"> clothes?</w:t>
            </w:r>
          </w:p>
        </w:tc>
        <w:tc>
          <w:tcPr>
            <w:tcW w:w="789" w:type="dxa"/>
            <w:noWrap/>
            <w:hideMark/>
          </w:tcPr>
          <w:p w14:paraId="7A508A3A" w14:textId="77777777" w:rsidR="00302A0B" w:rsidRPr="00302A0B" w:rsidRDefault="00302A0B" w:rsidP="00F80434">
            <w:pPr>
              <w:spacing w:after="0"/>
            </w:pPr>
            <w:r>
              <w:t>1</w:t>
            </w:r>
          </w:p>
        </w:tc>
        <w:tc>
          <w:tcPr>
            <w:tcW w:w="1767" w:type="dxa"/>
            <w:hideMark/>
          </w:tcPr>
          <w:p w14:paraId="7ED3C76E" w14:textId="77777777" w:rsidR="00302A0B" w:rsidRPr="00302A0B" w:rsidRDefault="00302A0B" w:rsidP="00F80434">
            <w:pPr>
              <w:spacing w:after="0"/>
            </w:pPr>
            <w:r>
              <w:t>Yes</w:t>
            </w:r>
          </w:p>
        </w:tc>
      </w:tr>
      <w:tr w:rsidR="00302A0B" w:rsidRPr="00302A0B" w14:paraId="6851655B" w14:textId="77777777" w:rsidTr="00F80434">
        <w:trPr>
          <w:cantSplit/>
        </w:trPr>
        <w:tc>
          <w:tcPr>
            <w:tcW w:w="1980" w:type="dxa"/>
            <w:hideMark/>
          </w:tcPr>
          <w:p w14:paraId="3CE7A20E" w14:textId="77777777" w:rsidR="00302A0B" w:rsidRPr="00302A0B" w:rsidRDefault="00302A0B" w:rsidP="00F80434">
            <w:pPr>
              <w:spacing w:after="0"/>
            </w:pPr>
            <w:r>
              <w:t> </w:t>
            </w:r>
          </w:p>
        </w:tc>
        <w:tc>
          <w:tcPr>
            <w:tcW w:w="992" w:type="dxa"/>
            <w:hideMark/>
          </w:tcPr>
          <w:p w14:paraId="1D40D5B2" w14:textId="77777777" w:rsidR="00302A0B" w:rsidRPr="00302A0B" w:rsidRDefault="00302A0B" w:rsidP="00F80434">
            <w:pPr>
              <w:spacing w:after="0"/>
            </w:pPr>
            <w:r>
              <w:t> </w:t>
            </w:r>
          </w:p>
        </w:tc>
        <w:tc>
          <w:tcPr>
            <w:tcW w:w="4678" w:type="dxa"/>
            <w:hideMark/>
          </w:tcPr>
          <w:p w14:paraId="5B52C2A3" w14:textId="77777777" w:rsidR="00302A0B" w:rsidRPr="00302A0B" w:rsidRDefault="00302A0B" w:rsidP="00F80434">
            <w:pPr>
              <w:spacing w:after="0"/>
            </w:pPr>
            <w:r>
              <w:t> </w:t>
            </w:r>
          </w:p>
        </w:tc>
        <w:tc>
          <w:tcPr>
            <w:tcW w:w="789" w:type="dxa"/>
            <w:noWrap/>
            <w:hideMark/>
          </w:tcPr>
          <w:p w14:paraId="1101D12B" w14:textId="77777777" w:rsidR="00302A0B" w:rsidRPr="00302A0B" w:rsidRDefault="00302A0B" w:rsidP="00F80434">
            <w:pPr>
              <w:spacing w:after="0"/>
            </w:pPr>
            <w:r>
              <w:t>2</w:t>
            </w:r>
          </w:p>
        </w:tc>
        <w:tc>
          <w:tcPr>
            <w:tcW w:w="1767" w:type="dxa"/>
            <w:hideMark/>
          </w:tcPr>
          <w:p w14:paraId="0DC20BF5" w14:textId="77777777" w:rsidR="00302A0B" w:rsidRPr="00302A0B" w:rsidRDefault="00302A0B" w:rsidP="00F80434">
            <w:pPr>
              <w:spacing w:after="0"/>
            </w:pPr>
            <w:r>
              <w:t>No</w:t>
            </w:r>
          </w:p>
        </w:tc>
      </w:tr>
      <w:tr w:rsidR="00302A0B" w:rsidRPr="00302A0B" w14:paraId="60EBFCC3" w14:textId="77777777" w:rsidTr="00F80434">
        <w:trPr>
          <w:cantSplit/>
        </w:trPr>
        <w:tc>
          <w:tcPr>
            <w:tcW w:w="1980" w:type="dxa"/>
            <w:hideMark/>
          </w:tcPr>
          <w:p w14:paraId="15AA4C79" w14:textId="77777777" w:rsidR="00302A0B" w:rsidRPr="00302A0B" w:rsidRDefault="00302A0B" w:rsidP="00F80434">
            <w:pPr>
              <w:spacing w:after="0"/>
            </w:pPr>
            <w:r>
              <w:t>K3=2</w:t>
            </w:r>
          </w:p>
        </w:tc>
        <w:tc>
          <w:tcPr>
            <w:tcW w:w="992" w:type="dxa"/>
            <w:hideMark/>
          </w:tcPr>
          <w:p w14:paraId="41446D76" w14:textId="77777777" w:rsidR="00302A0B" w:rsidRPr="00302A0B" w:rsidRDefault="00302A0B" w:rsidP="00F80434">
            <w:pPr>
              <w:spacing w:after="0"/>
            </w:pPr>
            <w:r>
              <w:t>K4</w:t>
            </w:r>
          </w:p>
        </w:tc>
        <w:tc>
          <w:tcPr>
            <w:tcW w:w="4678" w:type="dxa"/>
            <w:hideMark/>
          </w:tcPr>
          <w:p w14:paraId="792827D9" w14:textId="77777777" w:rsidR="00302A0B" w:rsidRPr="00302A0B" w:rsidRDefault="00302A0B" w:rsidP="00F80434">
            <w:pPr>
              <w:spacing w:after="0"/>
            </w:pPr>
            <w:r>
              <w:t>Can you not afford it or is there some other reason?</w:t>
            </w:r>
          </w:p>
        </w:tc>
        <w:tc>
          <w:tcPr>
            <w:tcW w:w="789" w:type="dxa"/>
            <w:noWrap/>
            <w:hideMark/>
          </w:tcPr>
          <w:p w14:paraId="148DA3D3" w14:textId="361A9DD8" w:rsidR="00302A0B" w:rsidRPr="00302A0B" w:rsidRDefault="00D26288" w:rsidP="00F80434">
            <w:pPr>
              <w:spacing w:after="0"/>
            </w:pPr>
            <w:r>
              <w:t>207</w:t>
            </w:r>
          </w:p>
        </w:tc>
        <w:tc>
          <w:tcPr>
            <w:tcW w:w="1767" w:type="dxa"/>
            <w:hideMark/>
          </w:tcPr>
          <w:p w14:paraId="18D29006" w14:textId="77777777" w:rsidR="00302A0B" w:rsidRPr="00302A0B" w:rsidRDefault="00302A0B" w:rsidP="00F80434">
            <w:pPr>
              <w:spacing w:after="0"/>
            </w:pPr>
            <w:r>
              <w:t>Cannot afford it</w:t>
            </w:r>
          </w:p>
        </w:tc>
      </w:tr>
      <w:tr w:rsidR="00302A0B" w:rsidRPr="00302A0B" w14:paraId="2EA8C10A" w14:textId="77777777" w:rsidTr="00F80434">
        <w:trPr>
          <w:cantSplit/>
        </w:trPr>
        <w:tc>
          <w:tcPr>
            <w:tcW w:w="1980" w:type="dxa"/>
            <w:hideMark/>
          </w:tcPr>
          <w:p w14:paraId="584CA2B9" w14:textId="77777777" w:rsidR="00302A0B" w:rsidRPr="00302A0B" w:rsidRDefault="00302A0B" w:rsidP="00F80434">
            <w:pPr>
              <w:spacing w:after="0"/>
            </w:pPr>
            <w:r>
              <w:t> </w:t>
            </w:r>
          </w:p>
        </w:tc>
        <w:tc>
          <w:tcPr>
            <w:tcW w:w="992" w:type="dxa"/>
            <w:hideMark/>
          </w:tcPr>
          <w:p w14:paraId="0F0B83E7" w14:textId="77777777" w:rsidR="00302A0B" w:rsidRPr="00302A0B" w:rsidRDefault="00302A0B" w:rsidP="00F80434">
            <w:pPr>
              <w:spacing w:after="0"/>
            </w:pPr>
            <w:r>
              <w:t> </w:t>
            </w:r>
          </w:p>
        </w:tc>
        <w:tc>
          <w:tcPr>
            <w:tcW w:w="4678" w:type="dxa"/>
            <w:hideMark/>
          </w:tcPr>
          <w:p w14:paraId="47CFEF96" w14:textId="77777777" w:rsidR="00302A0B" w:rsidRPr="00302A0B" w:rsidRDefault="00302A0B" w:rsidP="00F80434">
            <w:pPr>
              <w:spacing w:after="0"/>
            </w:pPr>
            <w:r>
              <w:t> </w:t>
            </w:r>
          </w:p>
        </w:tc>
        <w:tc>
          <w:tcPr>
            <w:tcW w:w="789" w:type="dxa"/>
            <w:noWrap/>
            <w:hideMark/>
          </w:tcPr>
          <w:p w14:paraId="0F272FF4" w14:textId="5C3D095B" w:rsidR="00302A0B" w:rsidRPr="00302A0B" w:rsidRDefault="00D26288" w:rsidP="00F80434">
            <w:pPr>
              <w:spacing w:after="0"/>
            </w:pPr>
            <w:r>
              <w:t>303</w:t>
            </w:r>
          </w:p>
        </w:tc>
        <w:tc>
          <w:tcPr>
            <w:tcW w:w="1767" w:type="dxa"/>
            <w:hideMark/>
          </w:tcPr>
          <w:p w14:paraId="6D674AAD" w14:textId="77777777" w:rsidR="00302A0B" w:rsidRPr="00302A0B" w:rsidRDefault="00302A0B" w:rsidP="00F80434">
            <w:pPr>
              <w:spacing w:after="0"/>
            </w:pPr>
            <w:r>
              <w:t>Some other reason</w:t>
            </w:r>
          </w:p>
        </w:tc>
      </w:tr>
      <w:tr w:rsidR="00302A0B" w:rsidRPr="00302A0B" w14:paraId="682273B4" w14:textId="77777777" w:rsidTr="00F80434">
        <w:trPr>
          <w:cantSplit/>
        </w:trPr>
        <w:tc>
          <w:tcPr>
            <w:tcW w:w="1980" w:type="dxa"/>
            <w:hideMark/>
          </w:tcPr>
          <w:p w14:paraId="1B026F95" w14:textId="77777777" w:rsidR="00302A0B" w:rsidRPr="00302A0B" w:rsidRDefault="00302A0B" w:rsidP="00F80434">
            <w:pPr>
              <w:spacing w:after="0"/>
            </w:pPr>
            <w:r>
              <w:t>If there are children aged 0–15 in the household</w:t>
            </w:r>
          </w:p>
        </w:tc>
        <w:tc>
          <w:tcPr>
            <w:tcW w:w="992" w:type="dxa"/>
            <w:hideMark/>
          </w:tcPr>
          <w:p w14:paraId="477F5D87" w14:textId="77777777" w:rsidR="00302A0B" w:rsidRPr="00302A0B" w:rsidRDefault="00302A0B" w:rsidP="00F80434">
            <w:pPr>
              <w:spacing w:after="0"/>
            </w:pPr>
            <w:r>
              <w:t>K5</w:t>
            </w:r>
          </w:p>
        </w:tc>
        <w:tc>
          <w:tcPr>
            <w:tcW w:w="4678" w:type="dxa"/>
            <w:hideMark/>
          </w:tcPr>
          <w:p w14:paraId="7C33D8EF" w14:textId="77777777" w:rsidR="00302A0B" w:rsidRPr="00302A0B" w:rsidRDefault="00302A0B" w:rsidP="00F80434">
            <w:pPr>
              <w:spacing w:after="0"/>
              <w:rPr>
                <w:b/>
                <w:bCs/>
              </w:rPr>
            </w:pPr>
            <w:r>
              <w:rPr>
                <w:b/>
              </w:rPr>
              <w:t>at least two pairs of outdoor shoes in a good condition that are necessary in our climate?</w:t>
            </w:r>
          </w:p>
        </w:tc>
        <w:tc>
          <w:tcPr>
            <w:tcW w:w="789" w:type="dxa"/>
            <w:noWrap/>
            <w:hideMark/>
          </w:tcPr>
          <w:p w14:paraId="6C16414E" w14:textId="77777777" w:rsidR="00302A0B" w:rsidRPr="00302A0B" w:rsidRDefault="00302A0B" w:rsidP="00F80434">
            <w:pPr>
              <w:spacing w:after="0"/>
            </w:pPr>
            <w:r>
              <w:t>1</w:t>
            </w:r>
          </w:p>
        </w:tc>
        <w:tc>
          <w:tcPr>
            <w:tcW w:w="1767" w:type="dxa"/>
            <w:hideMark/>
          </w:tcPr>
          <w:p w14:paraId="2CD45089" w14:textId="77777777" w:rsidR="00302A0B" w:rsidRPr="00302A0B" w:rsidRDefault="00302A0B" w:rsidP="00F80434">
            <w:pPr>
              <w:spacing w:after="0"/>
            </w:pPr>
            <w:r>
              <w:t>Yes</w:t>
            </w:r>
          </w:p>
        </w:tc>
      </w:tr>
      <w:tr w:rsidR="00302A0B" w:rsidRPr="00302A0B" w14:paraId="1FCFE4CF" w14:textId="77777777" w:rsidTr="00F80434">
        <w:trPr>
          <w:cantSplit/>
        </w:trPr>
        <w:tc>
          <w:tcPr>
            <w:tcW w:w="1980" w:type="dxa"/>
            <w:hideMark/>
          </w:tcPr>
          <w:p w14:paraId="0CBDBBBA" w14:textId="77777777" w:rsidR="00302A0B" w:rsidRPr="00302A0B" w:rsidRDefault="00302A0B" w:rsidP="00F80434">
            <w:pPr>
              <w:spacing w:after="0"/>
            </w:pPr>
            <w:r>
              <w:t> </w:t>
            </w:r>
          </w:p>
        </w:tc>
        <w:tc>
          <w:tcPr>
            <w:tcW w:w="992" w:type="dxa"/>
            <w:hideMark/>
          </w:tcPr>
          <w:p w14:paraId="65D7814B" w14:textId="77777777" w:rsidR="00302A0B" w:rsidRPr="00302A0B" w:rsidRDefault="00302A0B" w:rsidP="00F80434">
            <w:pPr>
              <w:spacing w:after="0"/>
            </w:pPr>
            <w:r>
              <w:t> </w:t>
            </w:r>
          </w:p>
        </w:tc>
        <w:tc>
          <w:tcPr>
            <w:tcW w:w="4678" w:type="dxa"/>
            <w:hideMark/>
          </w:tcPr>
          <w:p w14:paraId="17881954" w14:textId="77777777" w:rsidR="00302A0B" w:rsidRPr="00302A0B" w:rsidRDefault="00302A0B" w:rsidP="00F80434">
            <w:pPr>
              <w:spacing w:after="0"/>
            </w:pPr>
            <w:r>
              <w:t> </w:t>
            </w:r>
          </w:p>
        </w:tc>
        <w:tc>
          <w:tcPr>
            <w:tcW w:w="789" w:type="dxa"/>
            <w:noWrap/>
            <w:hideMark/>
          </w:tcPr>
          <w:p w14:paraId="5B406163" w14:textId="77777777" w:rsidR="00302A0B" w:rsidRPr="00302A0B" w:rsidRDefault="00302A0B" w:rsidP="00F80434">
            <w:pPr>
              <w:spacing w:after="0"/>
            </w:pPr>
            <w:r>
              <w:t>2</w:t>
            </w:r>
          </w:p>
        </w:tc>
        <w:tc>
          <w:tcPr>
            <w:tcW w:w="1767" w:type="dxa"/>
            <w:hideMark/>
          </w:tcPr>
          <w:p w14:paraId="4FE503CE" w14:textId="77777777" w:rsidR="00302A0B" w:rsidRPr="00302A0B" w:rsidRDefault="00302A0B" w:rsidP="00F80434">
            <w:pPr>
              <w:spacing w:after="0"/>
            </w:pPr>
            <w:r>
              <w:t>No</w:t>
            </w:r>
          </w:p>
        </w:tc>
      </w:tr>
      <w:tr w:rsidR="00D26288" w:rsidRPr="00302A0B" w14:paraId="75978BB2" w14:textId="77777777" w:rsidTr="00F80434">
        <w:trPr>
          <w:cantSplit/>
        </w:trPr>
        <w:tc>
          <w:tcPr>
            <w:tcW w:w="1980" w:type="dxa"/>
            <w:hideMark/>
          </w:tcPr>
          <w:p w14:paraId="05898D0E" w14:textId="77777777" w:rsidR="00D26288" w:rsidRPr="00302A0B" w:rsidRDefault="00D26288" w:rsidP="00D26288">
            <w:pPr>
              <w:spacing w:after="0"/>
            </w:pPr>
            <w:r>
              <w:t>K5=2</w:t>
            </w:r>
          </w:p>
        </w:tc>
        <w:tc>
          <w:tcPr>
            <w:tcW w:w="992" w:type="dxa"/>
            <w:hideMark/>
          </w:tcPr>
          <w:p w14:paraId="08F4F9E0" w14:textId="77777777" w:rsidR="00D26288" w:rsidRPr="00302A0B" w:rsidRDefault="00D26288" w:rsidP="00D26288">
            <w:pPr>
              <w:spacing w:after="0"/>
            </w:pPr>
            <w:r>
              <w:t>K6</w:t>
            </w:r>
          </w:p>
        </w:tc>
        <w:tc>
          <w:tcPr>
            <w:tcW w:w="4678" w:type="dxa"/>
            <w:hideMark/>
          </w:tcPr>
          <w:p w14:paraId="3922CB29" w14:textId="77777777" w:rsidR="00D26288" w:rsidRPr="00302A0B" w:rsidRDefault="00D26288" w:rsidP="00D26288">
            <w:pPr>
              <w:spacing w:after="0"/>
            </w:pPr>
            <w:r>
              <w:t>Can you not afford it or is there some other reason?</w:t>
            </w:r>
          </w:p>
        </w:tc>
        <w:tc>
          <w:tcPr>
            <w:tcW w:w="789" w:type="dxa"/>
            <w:noWrap/>
            <w:hideMark/>
          </w:tcPr>
          <w:p w14:paraId="06D8B3FF" w14:textId="793BB8EA" w:rsidR="00D26288" w:rsidRPr="00302A0B" w:rsidRDefault="00D26288" w:rsidP="00D26288">
            <w:pPr>
              <w:spacing w:after="0"/>
            </w:pPr>
            <w:r>
              <w:t>207</w:t>
            </w:r>
          </w:p>
        </w:tc>
        <w:tc>
          <w:tcPr>
            <w:tcW w:w="1767" w:type="dxa"/>
            <w:hideMark/>
          </w:tcPr>
          <w:p w14:paraId="427DF7C8" w14:textId="77777777" w:rsidR="00D26288" w:rsidRPr="00302A0B" w:rsidRDefault="00D26288" w:rsidP="00D26288">
            <w:pPr>
              <w:spacing w:after="0"/>
            </w:pPr>
            <w:r>
              <w:t>Cannot afford it</w:t>
            </w:r>
          </w:p>
        </w:tc>
      </w:tr>
      <w:tr w:rsidR="00D26288" w:rsidRPr="00302A0B" w14:paraId="04E1B4AF" w14:textId="77777777" w:rsidTr="00F80434">
        <w:trPr>
          <w:cantSplit/>
        </w:trPr>
        <w:tc>
          <w:tcPr>
            <w:tcW w:w="1980" w:type="dxa"/>
            <w:hideMark/>
          </w:tcPr>
          <w:p w14:paraId="51D715E9" w14:textId="77777777" w:rsidR="00D26288" w:rsidRPr="00302A0B" w:rsidRDefault="00D26288" w:rsidP="00D26288">
            <w:pPr>
              <w:spacing w:after="0"/>
            </w:pPr>
            <w:r>
              <w:t> </w:t>
            </w:r>
          </w:p>
        </w:tc>
        <w:tc>
          <w:tcPr>
            <w:tcW w:w="992" w:type="dxa"/>
            <w:hideMark/>
          </w:tcPr>
          <w:p w14:paraId="43707B5D" w14:textId="77777777" w:rsidR="00D26288" w:rsidRPr="00302A0B" w:rsidRDefault="00D26288" w:rsidP="00D26288">
            <w:pPr>
              <w:spacing w:after="0"/>
            </w:pPr>
            <w:r>
              <w:t> </w:t>
            </w:r>
          </w:p>
        </w:tc>
        <w:tc>
          <w:tcPr>
            <w:tcW w:w="4678" w:type="dxa"/>
            <w:hideMark/>
          </w:tcPr>
          <w:p w14:paraId="4D3971F5" w14:textId="77777777" w:rsidR="00D26288" w:rsidRPr="00302A0B" w:rsidRDefault="00D26288" w:rsidP="00D26288">
            <w:pPr>
              <w:spacing w:after="0"/>
            </w:pPr>
            <w:r>
              <w:t> </w:t>
            </w:r>
          </w:p>
        </w:tc>
        <w:tc>
          <w:tcPr>
            <w:tcW w:w="789" w:type="dxa"/>
            <w:noWrap/>
            <w:hideMark/>
          </w:tcPr>
          <w:p w14:paraId="2FD58F4F" w14:textId="2B28E13F" w:rsidR="00D26288" w:rsidRPr="00302A0B" w:rsidRDefault="00D26288" w:rsidP="00D26288">
            <w:pPr>
              <w:spacing w:after="0"/>
            </w:pPr>
            <w:r>
              <w:t>303</w:t>
            </w:r>
          </w:p>
        </w:tc>
        <w:tc>
          <w:tcPr>
            <w:tcW w:w="1767" w:type="dxa"/>
            <w:hideMark/>
          </w:tcPr>
          <w:p w14:paraId="2EE7923B" w14:textId="77777777" w:rsidR="00D26288" w:rsidRPr="00302A0B" w:rsidRDefault="00D26288" w:rsidP="00D26288">
            <w:pPr>
              <w:spacing w:after="0"/>
            </w:pPr>
            <w:r>
              <w:t>Some other reason</w:t>
            </w:r>
          </w:p>
        </w:tc>
      </w:tr>
      <w:tr w:rsidR="00302A0B" w:rsidRPr="00302A0B" w14:paraId="53FAF0B4" w14:textId="77777777" w:rsidTr="00F80434">
        <w:trPr>
          <w:cantSplit/>
        </w:trPr>
        <w:tc>
          <w:tcPr>
            <w:tcW w:w="1980" w:type="dxa"/>
            <w:hideMark/>
          </w:tcPr>
          <w:p w14:paraId="61DD497B" w14:textId="77777777" w:rsidR="00302A0B" w:rsidRPr="00302A0B" w:rsidRDefault="00302A0B" w:rsidP="00F80434">
            <w:pPr>
              <w:spacing w:after="0"/>
            </w:pPr>
            <w:r>
              <w:t>If there are children aged 0–15 in the household</w:t>
            </w:r>
          </w:p>
        </w:tc>
        <w:tc>
          <w:tcPr>
            <w:tcW w:w="992" w:type="dxa"/>
            <w:hideMark/>
          </w:tcPr>
          <w:p w14:paraId="0158DE76" w14:textId="77777777" w:rsidR="00302A0B" w:rsidRPr="00302A0B" w:rsidRDefault="00302A0B" w:rsidP="00F80434">
            <w:pPr>
              <w:spacing w:after="0"/>
            </w:pPr>
            <w:r>
              <w:t>K7</w:t>
            </w:r>
          </w:p>
        </w:tc>
        <w:tc>
          <w:tcPr>
            <w:tcW w:w="4678" w:type="dxa"/>
            <w:hideMark/>
          </w:tcPr>
          <w:p w14:paraId="495B0220" w14:textId="77777777" w:rsidR="00302A0B" w:rsidRPr="00302A0B" w:rsidRDefault="00302A0B" w:rsidP="00F80434">
            <w:pPr>
              <w:spacing w:after="0"/>
              <w:rPr>
                <w:b/>
                <w:bCs/>
              </w:rPr>
            </w:pPr>
            <w:r>
              <w:rPr>
                <w:b/>
              </w:rPr>
              <w:t>books at home</w:t>
            </w:r>
            <w:r w:rsidR="008829E2">
              <w:rPr>
                <w:b/>
              </w:rPr>
              <w:t xml:space="preserve"> suitable for their age</w:t>
            </w:r>
            <w:r>
              <w:rPr>
                <w:b/>
              </w:rPr>
              <w:t>?</w:t>
            </w:r>
          </w:p>
        </w:tc>
        <w:tc>
          <w:tcPr>
            <w:tcW w:w="789" w:type="dxa"/>
            <w:noWrap/>
            <w:hideMark/>
          </w:tcPr>
          <w:p w14:paraId="436D5460" w14:textId="77777777" w:rsidR="00302A0B" w:rsidRPr="00302A0B" w:rsidRDefault="00302A0B" w:rsidP="00F80434">
            <w:pPr>
              <w:spacing w:after="0"/>
            </w:pPr>
            <w:r>
              <w:t>1</w:t>
            </w:r>
          </w:p>
        </w:tc>
        <w:tc>
          <w:tcPr>
            <w:tcW w:w="1767" w:type="dxa"/>
            <w:hideMark/>
          </w:tcPr>
          <w:p w14:paraId="544AC881" w14:textId="77777777" w:rsidR="00302A0B" w:rsidRPr="00302A0B" w:rsidRDefault="00302A0B" w:rsidP="00F80434">
            <w:pPr>
              <w:spacing w:after="0"/>
            </w:pPr>
            <w:r>
              <w:t>Yes</w:t>
            </w:r>
          </w:p>
        </w:tc>
      </w:tr>
      <w:tr w:rsidR="00302A0B" w:rsidRPr="00302A0B" w14:paraId="7E68B56B" w14:textId="77777777" w:rsidTr="00F80434">
        <w:trPr>
          <w:cantSplit/>
        </w:trPr>
        <w:tc>
          <w:tcPr>
            <w:tcW w:w="1980" w:type="dxa"/>
            <w:hideMark/>
          </w:tcPr>
          <w:p w14:paraId="5CF0FC2F" w14:textId="77777777" w:rsidR="00302A0B" w:rsidRPr="00302A0B" w:rsidRDefault="00302A0B" w:rsidP="00F80434">
            <w:pPr>
              <w:spacing w:after="0"/>
            </w:pPr>
            <w:r>
              <w:t> </w:t>
            </w:r>
          </w:p>
        </w:tc>
        <w:tc>
          <w:tcPr>
            <w:tcW w:w="992" w:type="dxa"/>
            <w:hideMark/>
          </w:tcPr>
          <w:p w14:paraId="24078C44" w14:textId="77777777" w:rsidR="00302A0B" w:rsidRPr="00302A0B" w:rsidRDefault="00302A0B" w:rsidP="00F80434">
            <w:pPr>
              <w:spacing w:after="0"/>
            </w:pPr>
            <w:r>
              <w:t> </w:t>
            </w:r>
          </w:p>
        </w:tc>
        <w:tc>
          <w:tcPr>
            <w:tcW w:w="4678" w:type="dxa"/>
            <w:hideMark/>
          </w:tcPr>
          <w:p w14:paraId="509CC37A" w14:textId="77777777" w:rsidR="00302A0B" w:rsidRPr="00302A0B" w:rsidRDefault="00302A0B" w:rsidP="00F80434">
            <w:pPr>
              <w:spacing w:after="0"/>
            </w:pPr>
            <w:r>
              <w:t> </w:t>
            </w:r>
          </w:p>
        </w:tc>
        <w:tc>
          <w:tcPr>
            <w:tcW w:w="789" w:type="dxa"/>
            <w:noWrap/>
            <w:hideMark/>
          </w:tcPr>
          <w:p w14:paraId="2903F0B2" w14:textId="77777777" w:rsidR="00302A0B" w:rsidRPr="00302A0B" w:rsidRDefault="00302A0B" w:rsidP="00F80434">
            <w:pPr>
              <w:spacing w:after="0"/>
            </w:pPr>
            <w:r>
              <w:t>2</w:t>
            </w:r>
          </w:p>
        </w:tc>
        <w:tc>
          <w:tcPr>
            <w:tcW w:w="1767" w:type="dxa"/>
            <w:hideMark/>
          </w:tcPr>
          <w:p w14:paraId="17359A2F" w14:textId="77777777" w:rsidR="00302A0B" w:rsidRPr="00302A0B" w:rsidRDefault="00302A0B" w:rsidP="00F80434">
            <w:pPr>
              <w:spacing w:after="0"/>
            </w:pPr>
            <w:r>
              <w:t>No</w:t>
            </w:r>
          </w:p>
        </w:tc>
      </w:tr>
      <w:tr w:rsidR="00D26288" w:rsidRPr="00302A0B" w14:paraId="6FA5776C" w14:textId="77777777" w:rsidTr="00F80434">
        <w:trPr>
          <w:cantSplit/>
        </w:trPr>
        <w:tc>
          <w:tcPr>
            <w:tcW w:w="1980" w:type="dxa"/>
            <w:hideMark/>
          </w:tcPr>
          <w:p w14:paraId="1204BA7E" w14:textId="77777777" w:rsidR="00D26288" w:rsidRPr="00302A0B" w:rsidRDefault="00D26288" w:rsidP="00D26288">
            <w:pPr>
              <w:spacing w:after="0"/>
            </w:pPr>
            <w:r>
              <w:t>K7=2</w:t>
            </w:r>
          </w:p>
        </w:tc>
        <w:tc>
          <w:tcPr>
            <w:tcW w:w="992" w:type="dxa"/>
            <w:hideMark/>
          </w:tcPr>
          <w:p w14:paraId="5A73278C" w14:textId="77777777" w:rsidR="00D26288" w:rsidRPr="00302A0B" w:rsidRDefault="00D26288" w:rsidP="00D26288">
            <w:pPr>
              <w:spacing w:after="0"/>
            </w:pPr>
            <w:r>
              <w:t>K8</w:t>
            </w:r>
          </w:p>
        </w:tc>
        <w:tc>
          <w:tcPr>
            <w:tcW w:w="4678" w:type="dxa"/>
            <w:hideMark/>
          </w:tcPr>
          <w:p w14:paraId="0EC11368" w14:textId="77777777" w:rsidR="00D26288" w:rsidRPr="00302A0B" w:rsidRDefault="00D26288" w:rsidP="00D26288">
            <w:pPr>
              <w:spacing w:after="0"/>
            </w:pPr>
            <w:r>
              <w:t>Can you not afford it or is there some other reason?</w:t>
            </w:r>
          </w:p>
        </w:tc>
        <w:tc>
          <w:tcPr>
            <w:tcW w:w="789" w:type="dxa"/>
            <w:noWrap/>
            <w:hideMark/>
          </w:tcPr>
          <w:p w14:paraId="201245B0" w14:textId="6406607F" w:rsidR="00D26288" w:rsidRPr="00302A0B" w:rsidRDefault="00D26288" w:rsidP="00D26288">
            <w:pPr>
              <w:spacing w:after="0"/>
            </w:pPr>
            <w:r>
              <w:t>207</w:t>
            </w:r>
          </w:p>
        </w:tc>
        <w:tc>
          <w:tcPr>
            <w:tcW w:w="1767" w:type="dxa"/>
            <w:hideMark/>
          </w:tcPr>
          <w:p w14:paraId="780840A8" w14:textId="77777777" w:rsidR="00D26288" w:rsidRPr="00302A0B" w:rsidRDefault="00D26288" w:rsidP="00D26288">
            <w:pPr>
              <w:spacing w:after="0"/>
            </w:pPr>
            <w:r>
              <w:t>Cannot afford it</w:t>
            </w:r>
          </w:p>
        </w:tc>
      </w:tr>
      <w:tr w:rsidR="00D26288" w:rsidRPr="00302A0B" w14:paraId="3DF4A263" w14:textId="77777777" w:rsidTr="00F80434">
        <w:trPr>
          <w:cantSplit/>
        </w:trPr>
        <w:tc>
          <w:tcPr>
            <w:tcW w:w="1980" w:type="dxa"/>
            <w:hideMark/>
          </w:tcPr>
          <w:p w14:paraId="39E356F5" w14:textId="77777777" w:rsidR="00D26288" w:rsidRPr="00302A0B" w:rsidRDefault="00D26288" w:rsidP="00D26288">
            <w:pPr>
              <w:spacing w:after="0"/>
            </w:pPr>
            <w:r>
              <w:t> </w:t>
            </w:r>
          </w:p>
        </w:tc>
        <w:tc>
          <w:tcPr>
            <w:tcW w:w="992" w:type="dxa"/>
            <w:hideMark/>
          </w:tcPr>
          <w:p w14:paraId="618BBE0F" w14:textId="77777777" w:rsidR="00D26288" w:rsidRPr="00302A0B" w:rsidRDefault="00D26288" w:rsidP="00D26288">
            <w:pPr>
              <w:spacing w:after="0"/>
            </w:pPr>
            <w:r>
              <w:t> </w:t>
            </w:r>
          </w:p>
        </w:tc>
        <w:tc>
          <w:tcPr>
            <w:tcW w:w="4678" w:type="dxa"/>
            <w:hideMark/>
          </w:tcPr>
          <w:p w14:paraId="4907231C" w14:textId="77777777" w:rsidR="00D26288" w:rsidRPr="00302A0B" w:rsidRDefault="00D26288" w:rsidP="00D26288">
            <w:pPr>
              <w:spacing w:after="0"/>
            </w:pPr>
            <w:r>
              <w:t> </w:t>
            </w:r>
          </w:p>
        </w:tc>
        <w:tc>
          <w:tcPr>
            <w:tcW w:w="789" w:type="dxa"/>
            <w:noWrap/>
            <w:hideMark/>
          </w:tcPr>
          <w:p w14:paraId="31DAC4F6" w14:textId="12ABFBDA" w:rsidR="00D26288" w:rsidRPr="00302A0B" w:rsidRDefault="00D26288" w:rsidP="00D26288">
            <w:pPr>
              <w:spacing w:after="0"/>
            </w:pPr>
            <w:r>
              <w:t>303</w:t>
            </w:r>
          </w:p>
        </w:tc>
        <w:tc>
          <w:tcPr>
            <w:tcW w:w="1767" w:type="dxa"/>
            <w:hideMark/>
          </w:tcPr>
          <w:p w14:paraId="30C2D867" w14:textId="77777777" w:rsidR="00D26288" w:rsidRPr="00302A0B" w:rsidRDefault="00D26288" w:rsidP="00D26288">
            <w:pPr>
              <w:spacing w:after="0"/>
            </w:pPr>
            <w:r>
              <w:t>Some other reason</w:t>
            </w:r>
          </w:p>
        </w:tc>
      </w:tr>
      <w:tr w:rsidR="00302A0B" w:rsidRPr="00302A0B" w14:paraId="02F09856" w14:textId="77777777" w:rsidTr="00F80434">
        <w:trPr>
          <w:cantSplit/>
        </w:trPr>
        <w:tc>
          <w:tcPr>
            <w:tcW w:w="1980" w:type="dxa"/>
            <w:hideMark/>
          </w:tcPr>
          <w:p w14:paraId="6D0687EE" w14:textId="77777777" w:rsidR="00302A0B" w:rsidRPr="00302A0B" w:rsidRDefault="00302A0B" w:rsidP="00F80434">
            <w:pPr>
              <w:spacing w:after="0"/>
            </w:pPr>
            <w:r>
              <w:t>If there are children aged 0–15 in the household</w:t>
            </w:r>
          </w:p>
        </w:tc>
        <w:tc>
          <w:tcPr>
            <w:tcW w:w="992" w:type="dxa"/>
            <w:hideMark/>
          </w:tcPr>
          <w:p w14:paraId="2E9998BE" w14:textId="77777777" w:rsidR="00302A0B" w:rsidRPr="00302A0B" w:rsidRDefault="00302A0B" w:rsidP="00F80434">
            <w:pPr>
              <w:spacing w:after="0"/>
            </w:pPr>
            <w:r>
              <w:t>tekstK9</w:t>
            </w:r>
          </w:p>
        </w:tc>
        <w:tc>
          <w:tcPr>
            <w:tcW w:w="4678" w:type="dxa"/>
            <w:hideMark/>
          </w:tcPr>
          <w:p w14:paraId="55857E6C" w14:textId="77777777" w:rsidR="00302A0B" w:rsidRPr="00302A0B" w:rsidRDefault="00302A0B" w:rsidP="00F80434">
            <w:pPr>
              <w:spacing w:after="0"/>
              <w:rPr>
                <w:b/>
                <w:bCs/>
              </w:rPr>
            </w:pPr>
            <w:r>
              <w:rPr>
                <w:b/>
              </w:rPr>
              <w:t xml:space="preserve">Do </w:t>
            </w:r>
            <w:r>
              <w:rPr>
                <w:b/>
                <w:u w:val="single"/>
              </w:rPr>
              <w:t xml:space="preserve">all </w:t>
            </w:r>
            <w:r>
              <w:rPr>
                <w:b/>
              </w:rPr>
              <w:t>0–15-year-old children in your household have...</w:t>
            </w:r>
            <w:r>
              <w:rPr>
                <w:b/>
              </w:rPr>
              <w:br/>
            </w:r>
          </w:p>
        </w:tc>
        <w:tc>
          <w:tcPr>
            <w:tcW w:w="789" w:type="dxa"/>
            <w:noWrap/>
            <w:hideMark/>
          </w:tcPr>
          <w:p w14:paraId="7D4FE76C" w14:textId="77777777" w:rsidR="00302A0B" w:rsidRPr="00302A0B" w:rsidRDefault="00302A0B" w:rsidP="00F80434">
            <w:pPr>
              <w:spacing w:after="0"/>
            </w:pPr>
            <w:r>
              <w:t> </w:t>
            </w:r>
          </w:p>
        </w:tc>
        <w:tc>
          <w:tcPr>
            <w:tcW w:w="1767" w:type="dxa"/>
            <w:hideMark/>
          </w:tcPr>
          <w:p w14:paraId="7D6E138A" w14:textId="77777777" w:rsidR="00302A0B" w:rsidRPr="00302A0B" w:rsidRDefault="00302A0B" w:rsidP="00F80434">
            <w:pPr>
              <w:spacing w:after="0"/>
            </w:pPr>
            <w:r>
              <w:t> </w:t>
            </w:r>
          </w:p>
        </w:tc>
      </w:tr>
      <w:tr w:rsidR="00302A0B" w:rsidRPr="00302A0B" w14:paraId="047DF4FB" w14:textId="77777777" w:rsidTr="00F80434">
        <w:trPr>
          <w:cantSplit/>
        </w:trPr>
        <w:tc>
          <w:tcPr>
            <w:tcW w:w="1980" w:type="dxa"/>
            <w:hideMark/>
          </w:tcPr>
          <w:p w14:paraId="6310D0D0" w14:textId="77777777" w:rsidR="00302A0B" w:rsidRPr="00302A0B" w:rsidRDefault="00302A0B" w:rsidP="00F80434">
            <w:pPr>
              <w:spacing w:after="0"/>
            </w:pPr>
            <w:r>
              <w:t>If there are children aged 0–15 in the household</w:t>
            </w:r>
          </w:p>
        </w:tc>
        <w:tc>
          <w:tcPr>
            <w:tcW w:w="992" w:type="dxa"/>
            <w:hideMark/>
          </w:tcPr>
          <w:p w14:paraId="1727B6E6" w14:textId="77777777" w:rsidR="00302A0B" w:rsidRPr="00302A0B" w:rsidRDefault="00302A0B" w:rsidP="00F80434">
            <w:pPr>
              <w:spacing w:after="0"/>
            </w:pPr>
            <w:r>
              <w:t>K9</w:t>
            </w:r>
          </w:p>
        </w:tc>
        <w:tc>
          <w:tcPr>
            <w:tcW w:w="4678" w:type="dxa"/>
            <w:hideMark/>
          </w:tcPr>
          <w:p w14:paraId="69A05F48" w14:textId="77777777" w:rsidR="00302A0B" w:rsidRPr="00302A0B" w:rsidRDefault="008829E2" w:rsidP="008829E2">
            <w:pPr>
              <w:spacing w:after="0"/>
              <w:rPr>
                <w:b/>
                <w:bCs/>
              </w:rPr>
            </w:pPr>
            <w:r>
              <w:rPr>
                <w:b/>
              </w:rPr>
              <w:t>a b</w:t>
            </w:r>
            <w:r w:rsidR="00302A0B">
              <w:rPr>
                <w:b/>
              </w:rPr>
              <w:t xml:space="preserve">icycle, roller skates or something else to spend </w:t>
            </w:r>
            <w:r>
              <w:rPr>
                <w:b/>
              </w:rPr>
              <w:t>leisure</w:t>
            </w:r>
            <w:r w:rsidR="00302A0B">
              <w:rPr>
                <w:b/>
              </w:rPr>
              <w:t xml:space="preserve"> time out</w:t>
            </w:r>
            <w:r>
              <w:rPr>
                <w:b/>
              </w:rPr>
              <w:t>doors</w:t>
            </w:r>
            <w:r w:rsidR="00302A0B">
              <w:rPr>
                <w:b/>
              </w:rPr>
              <w:t>?</w:t>
            </w:r>
          </w:p>
        </w:tc>
        <w:tc>
          <w:tcPr>
            <w:tcW w:w="789" w:type="dxa"/>
            <w:noWrap/>
            <w:hideMark/>
          </w:tcPr>
          <w:p w14:paraId="4874432B" w14:textId="77777777" w:rsidR="00302A0B" w:rsidRPr="00302A0B" w:rsidRDefault="00302A0B" w:rsidP="00F80434">
            <w:pPr>
              <w:spacing w:after="0"/>
            </w:pPr>
            <w:r>
              <w:t>1</w:t>
            </w:r>
          </w:p>
        </w:tc>
        <w:tc>
          <w:tcPr>
            <w:tcW w:w="1767" w:type="dxa"/>
            <w:hideMark/>
          </w:tcPr>
          <w:p w14:paraId="2F41A5AF" w14:textId="77777777" w:rsidR="00302A0B" w:rsidRPr="00302A0B" w:rsidRDefault="00302A0B" w:rsidP="00F80434">
            <w:pPr>
              <w:spacing w:after="0"/>
            </w:pPr>
            <w:r>
              <w:t>Yes</w:t>
            </w:r>
          </w:p>
        </w:tc>
      </w:tr>
      <w:tr w:rsidR="00302A0B" w:rsidRPr="00302A0B" w14:paraId="3B6346FB" w14:textId="77777777" w:rsidTr="00F80434">
        <w:trPr>
          <w:cantSplit/>
        </w:trPr>
        <w:tc>
          <w:tcPr>
            <w:tcW w:w="1980" w:type="dxa"/>
            <w:hideMark/>
          </w:tcPr>
          <w:p w14:paraId="6F2C02D1" w14:textId="77777777" w:rsidR="00302A0B" w:rsidRPr="00302A0B" w:rsidRDefault="00302A0B" w:rsidP="00F80434">
            <w:pPr>
              <w:spacing w:after="0"/>
            </w:pPr>
            <w:r>
              <w:t> </w:t>
            </w:r>
          </w:p>
        </w:tc>
        <w:tc>
          <w:tcPr>
            <w:tcW w:w="992" w:type="dxa"/>
            <w:hideMark/>
          </w:tcPr>
          <w:p w14:paraId="067510A1" w14:textId="77777777" w:rsidR="00302A0B" w:rsidRPr="00302A0B" w:rsidRDefault="00302A0B" w:rsidP="00F80434">
            <w:pPr>
              <w:spacing w:after="0"/>
            </w:pPr>
            <w:r>
              <w:t> </w:t>
            </w:r>
          </w:p>
        </w:tc>
        <w:tc>
          <w:tcPr>
            <w:tcW w:w="4678" w:type="dxa"/>
            <w:hideMark/>
          </w:tcPr>
          <w:p w14:paraId="540B97F9" w14:textId="77777777" w:rsidR="00302A0B" w:rsidRPr="00302A0B" w:rsidRDefault="00302A0B" w:rsidP="00F80434">
            <w:pPr>
              <w:spacing w:after="0"/>
            </w:pPr>
            <w:r>
              <w:t> </w:t>
            </w:r>
          </w:p>
        </w:tc>
        <w:tc>
          <w:tcPr>
            <w:tcW w:w="789" w:type="dxa"/>
            <w:noWrap/>
            <w:hideMark/>
          </w:tcPr>
          <w:p w14:paraId="5BD22118" w14:textId="77777777" w:rsidR="00302A0B" w:rsidRPr="00302A0B" w:rsidRDefault="00302A0B" w:rsidP="00F80434">
            <w:pPr>
              <w:spacing w:after="0"/>
            </w:pPr>
            <w:r>
              <w:t>2</w:t>
            </w:r>
          </w:p>
        </w:tc>
        <w:tc>
          <w:tcPr>
            <w:tcW w:w="1767" w:type="dxa"/>
            <w:hideMark/>
          </w:tcPr>
          <w:p w14:paraId="274C764E" w14:textId="77777777" w:rsidR="00302A0B" w:rsidRPr="00302A0B" w:rsidRDefault="00302A0B" w:rsidP="00F80434">
            <w:pPr>
              <w:spacing w:after="0"/>
            </w:pPr>
            <w:r>
              <w:t>No</w:t>
            </w:r>
          </w:p>
        </w:tc>
      </w:tr>
      <w:tr w:rsidR="00D26288" w:rsidRPr="00302A0B" w14:paraId="3BA5404B" w14:textId="77777777" w:rsidTr="00F80434">
        <w:trPr>
          <w:cantSplit/>
        </w:trPr>
        <w:tc>
          <w:tcPr>
            <w:tcW w:w="1980" w:type="dxa"/>
            <w:hideMark/>
          </w:tcPr>
          <w:p w14:paraId="6AA6F14F" w14:textId="77777777" w:rsidR="00D26288" w:rsidRPr="00302A0B" w:rsidRDefault="00D26288" w:rsidP="00D26288">
            <w:pPr>
              <w:spacing w:after="0"/>
            </w:pPr>
            <w:r>
              <w:t>K9=2</w:t>
            </w:r>
          </w:p>
        </w:tc>
        <w:tc>
          <w:tcPr>
            <w:tcW w:w="992" w:type="dxa"/>
            <w:hideMark/>
          </w:tcPr>
          <w:p w14:paraId="218453A5" w14:textId="77777777" w:rsidR="00D26288" w:rsidRPr="00302A0B" w:rsidRDefault="00D26288" w:rsidP="00D26288">
            <w:pPr>
              <w:spacing w:after="0"/>
            </w:pPr>
            <w:r>
              <w:t>K10</w:t>
            </w:r>
          </w:p>
        </w:tc>
        <w:tc>
          <w:tcPr>
            <w:tcW w:w="4678" w:type="dxa"/>
            <w:hideMark/>
          </w:tcPr>
          <w:p w14:paraId="6C89A2A7" w14:textId="77777777" w:rsidR="00D26288" w:rsidRPr="00302A0B" w:rsidRDefault="00D26288" w:rsidP="00D26288">
            <w:pPr>
              <w:spacing w:after="0"/>
            </w:pPr>
            <w:r>
              <w:t>Can you not afford it or is there some other reason?</w:t>
            </w:r>
          </w:p>
        </w:tc>
        <w:tc>
          <w:tcPr>
            <w:tcW w:w="789" w:type="dxa"/>
            <w:noWrap/>
            <w:hideMark/>
          </w:tcPr>
          <w:p w14:paraId="7731C5F8" w14:textId="0A9C5E90" w:rsidR="00D26288" w:rsidRPr="00302A0B" w:rsidRDefault="00D26288" w:rsidP="00D26288">
            <w:pPr>
              <w:spacing w:after="0"/>
            </w:pPr>
            <w:r>
              <w:t>207</w:t>
            </w:r>
          </w:p>
        </w:tc>
        <w:tc>
          <w:tcPr>
            <w:tcW w:w="1767" w:type="dxa"/>
            <w:hideMark/>
          </w:tcPr>
          <w:p w14:paraId="4B84AB1C" w14:textId="77777777" w:rsidR="00D26288" w:rsidRPr="00302A0B" w:rsidRDefault="00D26288" w:rsidP="00D26288">
            <w:pPr>
              <w:spacing w:after="0"/>
            </w:pPr>
            <w:r>
              <w:t>Cannot afford it</w:t>
            </w:r>
          </w:p>
        </w:tc>
      </w:tr>
      <w:tr w:rsidR="00D26288" w:rsidRPr="00302A0B" w14:paraId="797AD767" w14:textId="77777777" w:rsidTr="00F80434">
        <w:trPr>
          <w:cantSplit/>
        </w:trPr>
        <w:tc>
          <w:tcPr>
            <w:tcW w:w="1980" w:type="dxa"/>
            <w:hideMark/>
          </w:tcPr>
          <w:p w14:paraId="4DA03F08" w14:textId="77777777" w:rsidR="00D26288" w:rsidRPr="00302A0B" w:rsidRDefault="00D26288" w:rsidP="00D26288">
            <w:pPr>
              <w:spacing w:after="0"/>
            </w:pPr>
            <w:r>
              <w:t> </w:t>
            </w:r>
          </w:p>
        </w:tc>
        <w:tc>
          <w:tcPr>
            <w:tcW w:w="992" w:type="dxa"/>
            <w:hideMark/>
          </w:tcPr>
          <w:p w14:paraId="179F022E" w14:textId="77777777" w:rsidR="00D26288" w:rsidRPr="00302A0B" w:rsidRDefault="00D26288" w:rsidP="00D26288">
            <w:pPr>
              <w:spacing w:after="0"/>
            </w:pPr>
            <w:r>
              <w:t> </w:t>
            </w:r>
          </w:p>
        </w:tc>
        <w:tc>
          <w:tcPr>
            <w:tcW w:w="4678" w:type="dxa"/>
            <w:hideMark/>
          </w:tcPr>
          <w:p w14:paraId="4A23643E" w14:textId="77777777" w:rsidR="00D26288" w:rsidRPr="00302A0B" w:rsidRDefault="00D26288" w:rsidP="00D26288">
            <w:pPr>
              <w:spacing w:after="0"/>
            </w:pPr>
            <w:r>
              <w:t> </w:t>
            </w:r>
          </w:p>
        </w:tc>
        <w:tc>
          <w:tcPr>
            <w:tcW w:w="789" w:type="dxa"/>
            <w:noWrap/>
            <w:hideMark/>
          </w:tcPr>
          <w:p w14:paraId="4AC98DF1" w14:textId="751B32A3" w:rsidR="00D26288" w:rsidRPr="00302A0B" w:rsidRDefault="00D26288" w:rsidP="00D26288">
            <w:pPr>
              <w:spacing w:after="0"/>
            </w:pPr>
            <w:r>
              <w:t>303</w:t>
            </w:r>
          </w:p>
        </w:tc>
        <w:tc>
          <w:tcPr>
            <w:tcW w:w="1767" w:type="dxa"/>
            <w:hideMark/>
          </w:tcPr>
          <w:p w14:paraId="31573436" w14:textId="77777777" w:rsidR="00D26288" w:rsidRPr="00302A0B" w:rsidRDefault="00D26288" w:rsidP="00D26288">
            <w:pPr>
              <w:spacing w:after="0"/>
            </w:pPr>
            <w:r>
              <w:t>Some other reason</w:t>
            </w:r>
          </w:p>
        </w:tc>
      </w:tr>
      <w:tr w:rsidR="00302A0B" w:rsidRPr="00302A0B" w14:paraId="7B7784A1" w14:textId="77777777" w:rsidTr="00F80434">
        <w:trPr>
          <w:cantSplit/>
        </w:trPr>
        <w:tc>
          <w:tcPr>
            <w:tcW w:w="1980" w:type="dxa"/>
            <w:hideMark/>
          </w:tcPr>
          <w:p w14:paraId="78A677CF" w14:textId="77777777" w:rsidR="00302A0B" w:rsidRPr="00302A0B" w:rsidRDefault="00302A0B" w:rsidP="00F80434">
            <w:pPr>
              <w:spacing w:after="0"/>
            </w:pPr>
            <w:r>
              <w:t>If there are children aged 0–15 in the household</w:t>
            </w:r>
          </w:p>
        </w:tc>
        <w:tc>
          <w:tcPr>
            <w:tcW w:w="992" w:type="dxa"/>
            <w:hideMark/>
          </w:tcPr>
          <w:p w14:paraId="254F47E5" w14:textId="77777777" w:rsidR="00302A0B" w:rsidRPr="00302A0B" w:rsidRDefault="00302A0B" w:rsidP="00F80434">
            <w:pPr>
              <w:spacing w:after="0"/>
            </w:pPr>
            <w:r>
              <w:t>K11</w:t>
            </w:r>
          </w:p>
        </w:tc>
        <w:tc>
          <w:tcPr>
            <w:tcW w:w="4678" w:type="dxa"/>
            <w:hideMark/>
          </w:tcPr>
          <w:p w14:paraId="6D85F43B" w14:textId="77777777" w:rsidR="00302A0B" w:rsidRPr="00302A0B" w:rsidRDefault="008829E2" w:rsidP="008829E2">
            <w:pPr>
              <w:spacing w:after="0"/>
              <w:rPr>
                <w:b/>
                <w:bCs/>
              </w:rPr>
            </w:pPr>
            <w:r>
              <w:rPr>
                <w:b/>
              </w:rPr>
              <w:t>c</w:t>
            </w:r>
            <w:r w:rsidR="00302A0B">
              <w:rPr>
                <w:b/>
              </w:rPr>
              <w:t>onstruction sets, board games, computer games or other age-appropriate games to play with in</w:t>
            </w:r>
            <w:r>
              <w:rPr>
                <w:b/>
              </w:rPr>
              <w:t>doors</w:t>
            </w:r>
            <w:r w:rsidR="00302A0B">
              <w:rPr>
                <w:b/>
              </w:rPr>
              <w:t>?</w:t>
            </w:r>
          </w:p>
        </w:tc>
        <w:tc>
          <w:tcPr>
            <w:tcW w:w="789" w:type="dxa"/>
            <w:noWrap/>
            <w:hideMark/>
          </w:tcPr>
          <w:p w14:paraId="46F765AF" w14:textId="77777777" w:rsidR="00302A0B" w:rsidRPr="00302A0B" w:rsidRDefault="00302A0B" w:rsidP="00F80434">
            <w:pPr>
              <w:spacing w:after="0"/>
            </w:pPr>
            <w:r>
              <w:t>1</w:t>
            </w:r>
          </w:p>
        </w:tc>
        <w:tc>
          <w:tcPr>
            <w:tcW w:w="1767" w:type="dxa"/>
            <w:hideMark/>
          </w:tcPr>
          <w:p w14:paraId="1C04B3EE" w14:textId="77777777" w:rsidR="00302A0B" w:rsidRPr="00302A0B" w:rsidRDefault="00302A0B" w:rsidP="00F80434">
            <w:pPr>
              <w:spacing w:after="0"/>
            </w:pPr>
            <w:r>
              <w:t>Yes</w:t>
            </w:r>
          </w:p>
        </w:tc>
      </w:tr>
      <w:tr w:rsidR="00302A0B" w:rsidRPr="00302A0B" w14:paraId="531C1C55" w14:textId="77777777" w:rsidTr="00F80434">
        <w:trPr>
          <w:cantSplit/>
        </w:trPr>
        <w:tc>
          <w:tcPr>
            <w:tcW w:w="1980" w:type="dxa"/>
            <w:hideMark/>
          </w:tcPr>
          <w:p w14:paraId="33280628" w14:textId="77777777" w:rsidR="00302A0B" w:rsidRPr="00302A0B" w:rsidRDefault="00302A0B" w:rsidP="00F80434">
            <w:pPr>
              <w:spacing w:after="0"/>
            </w:pPr>
            <w:r>
              <w:t> </w:t>
            </w:r>
          </w:p>
        </w:tc>
        <w:tc>
          <w:tcPr>
            <w:tcW w:w="992" w:type="dxa"/>
            <w:hideMark/>
          </w:tcPr>
          <w:p w14:paraId="2180F524" w14:textId="77777777" w:rsidR="00302A0B" w:rsidRPr="00302A0B" w:rsidRDefault="00302A0B" w:rsidP="00F80434">
            <w:pPr>
              <w:spacing w:after="0"/>
            </w:pPr>
            <w:r>
              <w:t> </w:t>
            </w:r>
          </w:p>
        </w:tc>
        <w:tc>
          <w:tcPr>
            <w:tcW w:w="4678" w:type="dxa"/>
            <w:hideMark/>
          </w:tcPr>
          <w:p w14:paraId="6B4919ED" w14:textId="77777777" w:rsidR="00302A0B" w:rsidRPr="00302A0B" w:rsidRDefault="00302A0B" w:rsidP="00F80434">
            <w:pPr>
              <w:spacing w:after="0"/>
            </w:pPr>
            <w:r>
              <w:t> </w:t>
            </w:r>
          </w:p>
        </w:tc>
        <w:tc>
          <w:tcPr>
            <w:tcW w:w="789" w:type="dxa"/>
            <w:noWrap/>
            <w:hideMark/>
          </w:tcPr>
          <w:p w14:paraId="6E748D9C" w14:textId="77777777" w:rsidR="00302A0B" w:rsidRPr="00302A0B" w:rsidRDefault="00302A0B" w:rsidP="00F80434">
            <w:pPr>
              <w:spacing w:after="0"/>
            </w:pPr>
            <w:r>
              <w:t>2</w:t>
            </w:r>
          </w:p>
        </w:tc>
        <w:tc>
          <w:tcPr>
            <w:tcW w:w="1767" w:type="dxa"/>
            <w:hideMark/>
          </w:tcPr>
          <w:p w14:paraId="086984E6" w14:textId="77777777" w:rsidR="00302A0B" w:rsidRPr="00302A0B" w:rsidRDefault="00302A0B" w:rsidP="00F80434">
            <w:pPr>
              <w:spacing w:after="0"/>
            </w:pPr>
            <w:r>
              <w:t>No</w:t>
            </w:r>
          </w:p>
        </w:tc>
      </w:tr>
      <w:tr w:rsidR="00D26288" w:rsidRPr="00302A0B" w14:paraId="5651DAAB" w14:textId="77777777" w:rsidTr="00F80434">
        <w:trPr>
          <w:cantSplit/>
        </w:trPr>
        <w:tc>
          <w:tcPr>
            <w:tcW w:w="1980" w:type="dxa"/>
            <w:hideMark/>
          </w:tcPr>
          <w:p w14:paraId="7877CC3B" w14:textId="77777777" w:rsidR="00D26288" w:rsidRPr="00302A0B" w:rsidRDefault="00D26288" w:rsidP="00D26288">
            <w:pPr>
              <w:spacing w:after="0"/>
            </w:pPr>
            <w:r>
              <w:lastRenderedPageBreak/>
              <w:t>K11=2</w:t>
            </w:r>
          </w:p>
        </w:tc>
        <w:tc>
          <w:tcPr>
            <w:tcW w:w="992" w:type="dxa"/>
            <w:hideMark/>
          </w:tcPr>
          <w:p w14:paraId="26E2EE18" w14:textId="77777777" w:rsidR="00D26288" w:rsidRPr="00302A0B" w:rsidRDefault="00D26288" w:rsidP="00D26288">
            <w:pPr>
              <w:spacing w:after="0"/>
            </w:pPr>
            <w:r>
              <w:t>K12</w:t>
            </w:r>
          </w:p>
        </w:tc>
        <w:tc>
          <w:tcPr>
            <w:tcW w:w="4678" w:type="dxa"/>
            <w:hideMark/>
          </w:tcPr>
          <w:p w14:paraId="6AD4CF88" w14:textId="77777777" w:rsidR="00D26288" w:rsidRPr="00302A0B" w:rsidRDefault="00D26288" w:rsidP="00D26288">
            <w:pPr>
              <w:spacing w:after="0"/>
            </w:pPr>
            <w:r>
              <w:t>Can you not afford it or is there some other reason?</w:t>
            </w:r>
          </w:p>
        </w:tc>
        <w:tc>
          <w:tcPr>
            <w:tcW w:w="789" w:type="dxa"/>
            <w:noWrap/>
            <w:hideMark/>
          </w:tcPr>
          <w:p w14:paraId="012A72D2" w14:textId="59F5DA08" w:rsidR="00D26288" w:rsidRPr="00302A0B" w:rsidRDefault="00D26288" w:rsidP="00D26288">
            <w:pPr>
              <w:spacing w:after="0"/>
            </w:pPr>
            <w:r>
              <w:t>207</w:t>
            </w:r>
          </w:p>
        </w:tc>
        <w:tc>
          <w:tcPr>
            <w:tcW w:w="1767" w:type="dxa"/>
            <w:hideMark/>
          </w:tcPr>
          <w:p w14:paraId="548390AB" w14:textId="77777777" w:rsidR="00D26288" w:rsidRPr="00302A0B" w:rsidRDefault="00D26288" w:rsidP="00D26288">
            <w:pPr>
              <w:spacing w:after="0"/>
            </w:pPr>
            <w:r>
              <w:t>Cannot afford it</w:t>
            </w:r>
          </w:p>
        </w:tc>
      </w:tr>
      <w:tr w:rsidR="00D26288" w:rsidRPr="00302A0B" w14:paraId="7EE70065" w14:textId="77777777" w:rsidTr="00F80434">
        <w:trPr>
          <w:cantSplit/>
        </w:trPr>
        <w:tc>
          <w:tcPr>
            <w:tcW w:w="1980" w:type="dxa"/>
            <w:hideMark/>
          </w:tcPr>
          <w:p w14:paraId="1D3EC2AA" w14:textId="77777777" w:rsidR="00D26288" w:rsidRPr="00302A0B" w:rsidRDefault="00D26288" w:rsidP="00D26288">
            <w:pPr>
              <w:spacing w:after="0"/>
            </w:pPr>
            <w:r>
              <w:t> </w:t>
            </w:r>
          </w:p>
        </w:tc>
        <w:tc>
          <w:tcPr>
            <w:tcW w:w="992" w:type="dxa"/>
            <w:hideMark/>
          </w:tcPr>
          <w:p w14:paraId="0BBEC6DB" w14:textId="77777777" w:rsidR="00D26288" w:rsidRPr="00302A0B" w:rsidRDefault="00D26288" w:rsidP="00D26288">
            <w:pPr>
              <w:spacing w:after="0"/>
            </w:pPr>
            <w:r>
              <w:t> </w:t>
            </w:r>
          </w:p>
        </w:tc>
        <w:tc>
          <w:tcPr>
            <w:tcW w:w="4678" w:type="dxa"/>
            <w:hideMark/>
          </w:tcPr>
          <w:p w14:paraId="30DF83E5" w14:textId="77777777" w:rsidR="00D26288" w:rsidRPr="00302A0B" w:rsidRDefault="00D26288" w:rsidP="00D26288">
            <w:pPr>
              <w:spacing w:after="0"/>
            </w:pPr>
            <w:r>
              <w:t> </w:t>
            </w:r>
          </w:p>
        </w:tc>
        <w:tc>
          <w:tcPr>
            <w:tcW w:w="789" w:type="dxa"/>
            <w:noWrap/>
            <w:hideMark/>
          </w:tcPr>
          <w:p w14:paraId="09D3B4D9" w14:textId="517E5A9B" w:rsidR="00D26288" w:rsidRPr="00302A0B" w:rsidRDefault="00D26288" w:rsidP="00D26288">
            <w:pPr>
              <w:spacing w:after="0"/>
            </w:pPr>
            <w:r>
              <w:t>303</w:t>
            </w:r>
          </w:p>
        </w:tc>
        <w:tc>
          <w:tcPr>
            <w:tcW w:w="1767" w:type="dxa"/>
            <w:hideMark/>
          </w:tcPr>
          <w:p w14:paraId="19CD9558" w14:textId="77777777" w:rsidR="00D26288" w:rsidRPr="00302A0B" w:rsidRDefault="00D26288" w:rsidP="00D26288">
            <w:pPr>
              <w:spacing w:after="0"/>
            </w:pPr>
            <w:r>
              <w:t>Some other reason</w:t>
            </w:r>
          </w:p>
        </w:tc>
      </w:tr>
      <w:tr w:rsidR="00302A0B" w:rsidRPr="00302A0B" w14:paraId="7824DF3D" w14:textId="77777777" w:rsidTr="00F80434">
        <w:trPr>
          <w:cantSplit/>
        </w:trPr>
        <w:tc>
          <w:tcPr>
            <w:tcW w:w="1980" w:type="dxa"/>
            <w:hideMark/>
          </w:tcPr>
          <w:p w14:paraId="7F072211" w14:textId="77777777" w:rsidR="00302A0B" w:rsidRPr="00302A0B" w:rsidRDefault="00302A0B" w:rsidP="00F80434">
            <w:pPr>
              <w:spacing w:after="0"/>
            </w:pPr>
            <w:r>
              <w:t>If there are children aged 0–15 in the household</w:t>
            </w:r>
          </w:p>
        </w:tc>
        <w:tc>
          <w:tcPr>
            <w:tcW w:w="992" w:type="dxa"/>
            <w:hideMark/>
          </w:tcPr>
          <w:p w14:paraId="4FB2DE49" w14:textId="77777777" w:rsidR="00302A0B" w:rsidRPr="00302A0B" w:rsidRDefault="00302A0B" w:rsidP="00F80434">
            <w:pPr>
              <w:spacing w:after="0"/>
            </w:pPr>
            <w:r>
              <w:t>K13</w:t>
            </w:r>
          </w:p>
        </w:tc>
        <w:tc>
          <w:tcPr>
            <w:tcW w:w="4678" w:type="dxa"/>
            <w:hideMark/>
          </w:tcPr>
          <w:p w14:paraId="1C0676F4" w14:textId="77777777" w:rsidR="00302A0B" w:rsidRPr="00302A0B" w:rsidRDefault="008829E2" w:rsidP="00F80434">
            <w:pPr>
              <w:spacing w:after="0"/>
              <w:rPr>
                <w:b/>
                <w:bCs/>
              </w:rPr>
            </w:pPr>
            <w:r>
              <w:rPr>
                <w:b/>
              </w:rPr>
              <w:t>a r</w:t>
            </w:r>
            <w:r w:rsidR="00302A0B">
              <w:rPr>
                <w:b/>
              </w:rPr>
              <w:t>egular leisure activity?</w:t>
            </w:r>
          </w:p>
        </w:tc>
        <w:tc>
          <w:tcPr>
            <w:tcW w:w="789" w:type="dxa"/>
            <w:noWrap/>
            <w:hideMark/>
          </w:tcPr>
          <w:p w14:paraId="3F0E3FB7" w14:textId="77777777" w:rsidR="00302A0B" w:rsidRPr="00302A0B" w:rsidRDefault="00302A0B" w:rsidP="00F80434">
            <w:pPr>
              <w:spacing w:after="0"/>
            </w:pPr>
            <w:r>
              <w:t>1</w:t>
            </w:r>
          </w:p>
        </w:tc>
        <w:tc>
          <w:tcPr>
            <w:tcW w:w="1767" w:type="dxa"/>
            <w:hideMark/>
          </w:tcPr>
          <w:p w14:paraId="20AF177D" w14:textId="77777777" w:rsidR="00302A0B" w:rsidRPr="00302A0B" w:rsidRDefault="00302A0B" w:rsidP="00F80434">
            <w:pPr>
              <w:spacing w:after="0"/>
            </w:pPr>
            <w:r>
              <w:t>Yes</w:t>
            </w:r>
          </w:p>
        </w:tc>
      </w:tr>
      <w:tr w:rsidR="00302A0B" w:rsidRPr="00302A0B" w14:paraId="1F1CF2CE" w14:textId="77777777" w:rsidTr="00F80434">
        <w:trPr>
          <w:cantSplit/>
        </w:trPr>
        <w:tc>
          <w:tcPr>
            <w:tcW w:w="1980" w:type="dxa"/>
            <w:hideMark/>
          </w:tcPr>
          <w:p w14:paraId="39951648" w14:textId="77777777" w:rsidR="00302A0B" w:rsidRPr="00302A0B" w:rsidRDefault="00302A0B" w:rsidP="00F80434">
            <w:pPr>
              <w:spacing w:after="0"/>
            </w:pPr>
            <w:r>
              <w:t> </w:t>
            </w:r>
          </w:p>
        </w:tc>
        <w:tc>
          <w:tcPr>
            <w:tcW w:w="992" w:type="dxa"/>
            <w:hideMark/>
          </w:tcPr>
          <w:p w14:paraId="27848A05" w14:textId="77777777" w:rsidR="00302A0B" w:rsidRPr="00302A0B" w:rsidRDefault="00302A0B" w:rsidP="00F80434">
            <w:pPr>
              <w:spacing w:after="0"/>
            </w:pPr>
            <w:r>
              <w:t> </w:t>
            </w:r>
          </w:p>
        </w:tc>
        <w:tc>
          <w:tcPr>
            <w:tcW w:w="4678" w:type="dxa"/>
            <w:hideMark/>
          </w:tcPr>
          <w:p w14:paraId="22AFAEB2" w14:textId="77777777" w:rsidR="00302A0B" w:rsidRPr="00302A0B" w:rsidRDefault="00302A0B" w:rsidP="00F80434">
            <w:pPr>
              <w:spacing w:after="0"/>
            </w:pPr>
            <w:r>
              <w:t> </w:t>
            </w:r>
          </w:p>
        </w:tc>
        <w:tc>
          <w:tcPr>
            <w:tcW w:w="789" w:type="dxa"/>
            <w:noWrap/>
            <w:hideMark/>
          </w:tcPr>
          <w:p w14:paraId="48CDA414" w14:textId="77777777" w:rsidR="00302A0B" w:rsidRPr="00302A0B" w:rsidRDefault="00302A0B" w:rsidP="00F80434">
            <w:pPr>
              <w:spacing w:after="0"/>
            </w:pPr>
            <w:r>
              <w:t>2</w:t>
            </w:r>
          </w:p>
        </w:tc>
        <w:tc>
          <w:tcPr>
            <w:tcW w:w="1767" w:type="dxa"/>
            <w:hideMark/>
          </w:tcPr>
          <w:p w14:paraId="141C5CB3" w14:textId="77777777" w:rsidR="00302A0B" w:rsidRPr="00302A0B" w:rsidRDefault="00302A0B" w:rsidP="00F80434">
            <w:pPr>
              <w:spacing w:after="0"/>
            </w:pPr>
            <w:r>
              <w:t>No</w:t>
            </w:r>
          </w:p>
        </w:tc>
      </w:tr>
      <w:tr w:rsidR="00D26288" w:rsidRPr="00302A0B" w14:paraId="7007879C" w14:textId="77777777" w:rsidTr="00F80434">
        <w:trPr>
          <w:cantSplit/>
        </w:trPr>
        <w:tc>
          <w:tcPr>
            <w:tcW w:w="1980" w:type="dxa"/>
            <w:hideMark/>
          </w:tcPr>
          <w:p w14:paraId="349B9005" w14:textId="77777777" w:rsidR="00D26288" w:rsidRPr="00302A0B" w:rsidRDefault="00D26288" w:rsidP="00D26288">
            <w:pPr>
              <w:spacing w:after="0"/>
            </w:pPr>
            <w:r>
              <w:t>K13=2</w:t>
            </w:r>
          </w:p>
        </w:tc>
        <w:tc>
          <w:tcPr>
            <w:tcW w:w="992" w:type="dxa"/>
            <w:hideMark/>
          </w:tcPr>
          <w:p w14:paraId="4EF0D8B9" w14:textId="77777777" w:rsidR="00D26288" w:rsidRPr="00302A0B" w:rsidRDefault="00D26288" w:rsidP="00D26288">
            <w:pPr>
              <w:spacing w:after="0"/>
            </w:pPr>
            <w:r>
              <w:t>K14</w:t>
            </w:r>
          </w:p>
        </w:tc>
        <w:tc>
          <w:tcPr>
            <w:tcW w:w="4678" w:type="dxa"/>
            <w:hideMark/>
          </w:tcPr>
          <w:p w14:paraId="08B700EF" w14:textId="77777777" w:rsidR="00D26288" w:rsidRPr="00302A0B" w:rsidRDefault="00D26288" w:rsidP="00D26288">
            <w:pPr>
              <w:spacing w:after="0"/>
            </w:pPr>
            <w:r>
              <w:t>Can you not afford it or is there some other reason?</w:t>
            </w:r>
          </w:p>
        </w:tc>
        <w:tc>
          <w:tcPr>
            <w:tcW w:w="789" w:type="dxa"/>
            <w:noWrap/>
            <w:hideMark/>
          </w:tcPr>
          <w:p w14:paraId="6FAB8E7D" w14:textId="2D929EE6" w:rsidR="00D26288" w:rsidRPr="00302A0B" w:rsidRDefault="00D26288" w:rsidP="00D26288">
            <w:pPr>
              <w:spacing w:after="0"/>
            </w:pPr>
            <w:r>
              <w:t>207</w:t>
            </w:r>
          </w:p>
        </w:tc>
        <w:tc>
          <w:tcPr>
            <w:tcW w:w="1767" w:type="dxa"/>
            <w:hideMark/>
          </w:tcPr>
          <w:p w14:paraId="23863E0F" w14:textId="77777777" w:rsidR="00D26288" w:rsidRPr="00302A0B" w:rsidRDefault="00D26288" w:rsidP="00D26288">
            <w:pPr>
              <w:spacing w:after="0"/>
            </w:pPr>
            <w:r>
              <w:t>Cannot afford it</w:t>
            </w:r>
          </w:p>
        </w:tc>
      </w:tr>
      <w:tr w:rsidR="00D26288" w:rsidRPr="00302A0B" w14:paraId="2A60849B" w14:textId="77777777" w:rsidTr="00F80434">
        <w:trPr>
          <w:cantSplit/>
        </w:trPr>
        <w:tc>
          <w:tcPr>
            <w:tcW w:w="1980" w:type="dxa"/>
            <w:hideMark/>
          </w:tcPr>
          <w:p w14:paraId="6BEA546B" w14:textId="77777777" w:rsidR="00D26288" w:rsidRPr="00302A0B" w:rsidRDefault="00D26288" w:rsidP="00D26288">
            <w:pPr>
              <w:spacing w:after="0"/>
            </w:pPr>
            <w:r>
              <w:t> </w:t>
            </w:r>
          </w:p>
        </w:tc>
        <w:tc>
          <w:tcPr>
            <w:tcW w:w="992" w:type="dxa"/>
            <w:hideMark/>
          </w:tcPr>
          <w:p w14:paraId="17B58AAE" w14:textId="77777777" w:rsidR="00D26288" w:rsidRPr="00302A0B" w:rsidRDefault="00D26288" w:rsidP="00D26288">
            <w:pPr>
              <w:spacing w:after="0"/>
            </w:pPr>
            <w:r>
              <w:t> </w:t>
            </w:r>
          </w:p>
        </w:tc>
        <w:tc>
          <w:tcPr>
            <w:tcW w:w="4678" w:type="dxa"/>
            <w:hideMark/>
          </w:tcPr>
          <w:p w14:paraId="2A95E7CA" w14:textId="77777777" w:rsidR="00D26288" w:rsidRPr="00302A0B" w:rsidRDefault="00D26288" w:rsidP="00D26288">
            <w:pPr>
              <w:spacing w:after="0"/>
            </w:pPr>
            <w:r>
              <w:t> </w:t>
            </w:r>
          </w:p>
        </w:tc>
        <w:tc>
          <w:tcPr>
            <w:tcW w:w="789" w:type="dxa"/>
            <w:noWrap/>
            <w:hideMark/>
          </w:tcPr>
          <w:p w14:paraId="53E9FB29" w14:textId="6941B8EE" w:rsidR="00D26288" w:rsidRPr="00302A0B" w:rsidRDefault="00D26288" w:rsidP="00D26288">
            <w:pPr>
              <w:spacing w:after="0"/>
            </w:pPr>
            <w:r>
              <w:t>303</w:t>
            </w:r>
          </w:p>
        </w:tc>
        <w:tc>
          <w:tcPr>
            <w:tcW w:w="1767" w:type="dxa"/>
            <w:hideMark/>
          </w:tcPr>
          <w:p w14:paraId="5255385F" w14:textId="77777777" w:rsidR="00D26288" w:rsidRPr="00302A0B" w:rsidRDefault="00D26288" w:rsidP="00D26288">
            <w:pPr>
              <w:spacing w:after="0"/>
            </w:pPr>
            <w:r>
              <w:t>Some other reason</w:t>
            </w:r>
          </w:p>
        </w:tc>
      </w:tr>
      <w:tr w:rsidR="00302A0B" w:rsidRPr="00302A0B" w14:paraId="00BBDCEA" w14:textId="77777777" w:rsidTr="00F80434">
        <w:trPr>
          <w:cantSplit/>
        </w:trPr>
        <w:tc>
          <w:tcPr>
            <w:tcW w:w="1980" w:type="dxa"/>
            <w:hideMark/>
          </w:tcPr>
          <w:p w14:paraId="53CBFDF5" w14:textId="77777777" w:rsidR="00302A0B" w:rsidRPr="00302A0B" w:rsidRDefault="00302A0B" w:rsidP="00F80434">
            <w:pPr>
              <w:spacing w:after="0"/>
            </w:pPr>
            <w:r>
              <w:t> </w:t>
            </w:r>
          </w:p>
        </w:tc>
        <w:tc>
          <w:tcPr>
            <w:tcW w:w="992" w:type="dxa"/>
            <w:hideMark/>
          </w:tcPr>
          <w:p w14:paraId="53DA7D10" w14:textId="77777777" w:rsidR="00302A0B" w:rsidRPr="00302A0B" w:rsidRDefault="00302A0B" w:rsidP="00F80434">
            <w:pPr>
              <w:spacing w:after="0"/>
            </w:pPr>
            <w:r>
              <w:t>tekstK15</w:t>
            </w:r>
          </w:p>
        </w:tc>
        <w:tc>
          <w:tcPr>
            <w:tcW w:w="4678" w:type="dxa"/>
            <w:hideMark/>
          </w:tcPr>
          <w:p w14:paraId="7FFCBF93" w14:textId="77777777" w:rsidR="00302A0B" w:rsidRPr="00302A0B" w:rsidRDefault="00302A0B" w:rsidP="008829E2">
            <w:pPr>
              <w:spacing w:after="0"/>
              <w:rPr>
                <w:b/>
                <w:bCs/>
              </w:rPr>
            </w:pPr>
            <w:r>
              <w:rPr>
                <w:b/>
              </w:rPr>
              <w:t xml:space="preserve">Can all 0–15-year-old children in your household </w:t>
            </w:r>
            <w:r w:rsidR="008829E2">
              <w:rPr>
                <w:b/>
              </w:rPr>
              <w:t xml:space="preserve">each day </w:t>
            </w:r>
            <w:r>
              <w:rPr>
                <w:b/>
              </w:rPr>
              <w:t>eat...</w:t>
            </w:r>
          </w:p>
        </w:tc>
        <w:tc>
          <w:tcPr>
            <w:tcW w:w="789" w:type="dxa"/>
            <w:noWrap/>
            <w:hideMark/>
          </w:tcPr>
          <w:p w14:paraId="1E4E78C5" w14:textId="77777777" w:rsidR="00302A0B" w:rsidRPr="00302A0B" w:rsidRDefault="00302A0B" w:rsidP="00F80434">
            <w:pPr>
              <w:spacing w:after="0"/>
            </w:pPr>
            <w:r>
              <w:t> </w:t>
            </w:r>
          </w:p>
        </w:tc>
        <w:tc>
          <w:tcPr>
            <w:tcW w:w="1767" w:type="dxa"/>
            <w:hideMark/>
          </w:tcPr>
          <w:p w14:paraId="437BD58A" w14:textId="77777777" w:rsidR="00302A0B" w:rsidRPr="00302A0B" w:rsidRDefault="00302A0B" w:rsidP="00F80434">
            <w:pPr>
              <w:spacing w:after="0"/>
            </w:pPr>
            <w:r>
              <w:t> </w:t>
            </w:r>
          </w:p>
        </w:tc>
      </w:tr>
      <w:tr w:rsidR="00302A0B" w:rsidRPr="00302A0B" w14:paraId="71632EB7" w14:textId="77777777" w:rsidTr="00F80434">
        <w:trPr>
          <w:cantSplit/>
        </w:trPr>
        <w:tc>
          <w:tcPr>
            <w:tcW w:w="1980" w:type="dxa"/>
            <w:hideMark/>
          </w:tcPr>
          <w:p w14:paraId="42169EF3" w14:textId="77777777" w:rsidR="00302A0B" w:rsidRPr="00302A0B" w:rsidRDefault="00302A0B" w:rsidP="00F80434">
            <w:pPr>
              <w:spacing w:after="0"/>
            </w:pPr>
            <w:r>
              <w:t>If there are children aged 0–15 in the household</w:t>
            </w:r>
          </w:p>
        </w:tc>
        <w:tc>
          <w:tcPr>
            <w:tcW w:w="992" w:type="dxa"/>
            <w:hideMark/>
          </w:tcPr>
          <w:p w14:paraId="78DCB4FB" w14:textId="77777777" w:rsidR="00302A0B" w:rsidRPr="00302A0B" w:rsidRDefault="00302A0B" w:rsidP="00F80434">
            <w:pPr>
              <w:spacing w:after="0"/>
            </w:pPr>
            <w:r>
              <w:t>K15</w:t>
            </w:r>
          </w:p>
        </w:tc>
        <w:tc>
          <w:tcPr>
            <w:tcW w:w="4678" w:type="dxa"/>
            <w:hideMark/>
          </w:tcPr>
          <w:p w14:paraId="4617EB48" w14:textId="77777777" w:rsidR="00302A0B" w:rsidRPr="00302A0B" w:rsidRDefault="00302A0B" w:rsidP="00F80434">
            <w:pPr>
              <w:spacing w:after="0"/>
              <w:rPr>
                <w:b/>
                <w:bCs/>
              </w:rPr>
            </w:pPr>
            <w:r>
              <w:rPr>
                <w:b/>
              </w:rPr>
              <w:t>fresh fruits and vegetables?</w:t>
            </w:r>
          </w:p>
        </w:tc>
        <w:tc>
          <w:tcPr>
            <w:tcW w:w="789" w:type="dxa"/>
            <w:noWrap/>
            <w:hideMark/>
          </w:tcPr>
          <w:p w14:paraId="1EAA0ACA" w14:textId="77777777" w:rsidR="00302A0B" w:rsidRPr="00302A0B" w:rsidRDefault="00302A0B" w:rsidP="00F80434">
            <w:pPr>
              <w:spacing w:after="0"/>
            </w:pPr>
            <w:r>
              <w:t>1</w:t>
            </w:r>
          </w:p>
        </w:tc>
        <w:tc>
          <w:tcPr>
            <w:tcW w:w="1767" w:type="dxa"/>
            <w:hideMark/>
          </w:tcPr>
          <w:p w14:paraId="7C6CB4DB" w14:textId="77777777" w:rsidR="00302A0B" w:rsidRPr="00302A0B" w:rsidRDefault="00302A0B" w:rsidP="00F80434">
            <w:pPr>
              <w:spacing w:after="0"/>
            </w:pPr>
            <w:r>
              <w:t>Yes</w:t>
            </w:r>
          </w:p>
        </w:tc>
      </w:tr>
      <w:tr w:rsidR="00302A0B" w:rsidRPr="00302A0B" w14:paraId="49E9440C" w14:textId="77777777" w:rsidTr="00F80434">
        <w:trPr>
          <w:cantSplit/>
        </w:trPr>
        <w:tc>
          <w:tcPr>
            <w:tcW w:w="1980" w:type="dxa"/>
            <w:hideMark/>
          </w:tcPr>
          <w:p w14:paraId="050417BF" w14:textId="77777777" w:rsidR="00302A0B" w:rsidRPr="00302A0B" w:rsidRDefault="00302A0B" w:rsidP="00F80434">
            <w:pPr>
              <w:spacing w:after="0"/>
            </w:pPr>
            <w:r>
              <w:t> </w:t>
            </w:r>
          </w:p>
        </w:tc>
        <w:tc>
          <w:tcPr>
            <w:tcW w:w="992" w:type="dxa"/>
            <w:hideMark/>
          </w:tcPr>
          <w:p w14:paraId="090FB835" w14:textId="77777777" w:rsidR="00302A0B" w:rsidRPr="00302A0B" w:rsidRDefault="00302A0B" w:rsidP="00F80434">
            <w:pPr>
              <w:spacing w:after="0"/>
            </w:pPr>
            <w:r>
              <w:t> </w:t>
            </w:r>
          </w:p>
        </w:tc>
        <w:tc>
          <w:tcPr>
            <w:tcW w:w="4678" w:type="dxa"/>
            <w:hideMark/>
          </w:tcPr>
          <w:p w14:paraId="3B1A771C" w14:textId="77777777" w:rsidR="00302A0B" w:rsidRPr="00302A0B" w:rsidRDefault="00302A0B" w:rsidP="00F80434">
            <w:pPr>
              <w:spacing w:after="0"/>
            </w:pPr>
            <w:r>
              <w:t> </w:t>
            </w:r>
          </w:p>
        </w:tc>
        <w:tc>
          <w:tcPr>
            <w:tcW w:w="789" w:type="dxa"/>
            <w:noWrap/>
            <w:hideMark/>
          </w:tcPr>
          <w:p w14:paraId="01584D4F" w14:textId="77777777" w:rsidR="00302A0B" w:rsidRPr="00302A0B" w:rsidRDefault="00302A0B" w:rsidP="00F80434">
            <w:pPr>
              <w:spacing w:after="0"/>
            </w:pPr>
            <w:r>
              <w:t>2</w:t>
            </w:r>
          </w:p>
        </w:tc>
        <w:tc>
          <w:tcPr>
            <w:tcW w:w="1767" w:type="dxa"/>
            <w:hideMark/>
          </w:tcPr>
          <w:p w14:paraId="339A84E6" w14:textId="77777777" w:rsidR="00302A0B" w:rsidRPr="00302A0B" w:rsidRDefault="00302A0B" w:rsidP="00F80434">
            <w:pPr>
              <w:spacing w:after="0"/>
            </w:pPr>
            <w:r>
              <w:t>No</w:t>
            </w:r>
          </w:p>
        </w:tc>
      </w:tr>
      <w:tr w:rsidR="00D26288" w:rsidRPr="00302A0B" w14:paraId="34010EC9" w14:textId="77777777" w:rsidTr="00F80434">
        <w:trPr>
          <w:cantSplit/>
        </w:trPr>
        <w:tc>
          <w:tcPr>
            <w:tcW w:w="1980" w:type="dxa"/>
            <w:hideMark/>
          </w:tcPr>
          <w:p w14:paraId="14E45332" w14:textId="77777777" w:rsidR="00D26288" w:rsidRPr="00302A0B" w:rsidRDefault="00D26288" w:rsidP="00D26288">
            <w:pPr>
              <w:spacing w:after="0"/>
            </w:pPr>
            <w:r>
              <w:t>K15=2</w:t>
            </w:r>
          </w:p>
        </w:tc>
        <w:tc>
          <w:tcPr>
            <w:tcW w:w="992" w:type="dxa"/>
            <w:hideMark/>
          </w:tcPr>
          <w:p w14:paraId="16586442" w14:textId="77777777" w:rsidR="00D26288" w:rsidRPr="00302A0B" w:rsidRDefault="00D26288" w:rsidP="00D26288">
            <w:pPr>
              <w:spacing w:after="0"/>
            </w:pPr>
            <w:r>
              <w:t>K16</w:t>
            </w:r>
          </w:p>
        </w:tc>
        <w:tc>
          <w:tcPr>
            <w:tcW w:w="4678" w:type="dxa"/>
            <w:hideMark/>
          </w:tcPr>
          <w:p w14:paraId="580AE934" w14:textId="77777777" w:rsidR="00D26288" w:rsidRPr="00302A0B" w:rsidRDefault="00D26288" w:rsidP="00D26288">
            <w:pPr>
              <w:spacing w:after="0"/>
            </w:pPr>
            <w:r>
              <w:t>Can you not afford it or is there some other reason?</w:t>
            </w:r>
          </w:p>
        </w:tc>
        <w:tc>
          <w:tcPr>
            <w:tcW w:w="789" w:type="dxa"/>
            <w:noWrap/>
            <w:hideMark/>
          </w:tcPr>
          <w:p w14:paraId="35A156B1" w14:textId="286D6775" w:rsidR="00D26288" w:rsidRPr="00302A0B" w:rsidRDefault="00D26288" w:rsidP="00D26288">
            <w:pPr>
              <w:spacing w:after="0"/>
            </w:pPr>
            <w:r>
              <w:t>207</w:t>
            </w:r>
          </w:p>
        </w:tc>
        <w:tc>
          <w:tcPr>
            <w:tcW w:w="1767" w:type="dxa"/>
            <w:hideMark/>
          </w:tcPr>
          <w:p w14:paraId="0987A63C" w14:textId="77777777" w:rsidR="00D26288" w:rsidRPr="00302A0B" w:rsidRDefault="00D26288" w:rsidP="00D26288">
            <w:pPr>
              <w:spacing w:after="0"/>
            </w:pPr>
            <w:r>
              <w:t>Cannot afford it</w:t>
            </w:r>
          </w:p>
        </w:tc>
      </w:tr>
      <w:tr w:rsidR="00D26288" w:rsidRPr="00302A0B" w14:paraId="7C7FF5DE" w14:textId="77777777" w:rsidTr="00F80434">
        <w:trPr>
          <w:cantSplit/>
        </w:trPr>
        <w:tc>
          <w:tcPr>
            <w:tcW w:w="1980" w:type="dxa"/>
            <w:hideMark/>
          </w:tcPr>
          <w:p w14:paraId="27A0F755" w14:textId="77777777" w:rsidR="00D26288" w:rsidRPr="00302A0B" w:rsidRDefault="00D26288" w:rsidP="00D26288">
            <w:pPr>
              <w:spacing w:after="0"/>
            </w:pPr>
            <w:r>
              <w:t> </w:t>
            </w:r>
          </w:p>
        </w:tc>
        <w:tc>
          <w:tcPr>
            <w:tcW w:w="992" w:type="dxa"/>
            <w:hideMark/>
          </w:tcPr>
          <w:p w14:paraId="653D4833" w14:textId="77777777" w:rsidR="00D26288" w:rsidRPr="00302A0B" w:rsidRDefault="00D26288" w:rsidP="00D26288">
            <w:pPr>
              <w:spacing w:after="0"/>
            </w:pPr>
            <w:r>
              <w:t> </w:t>
            </w:r>
          </w:p>
        </w:tc>
        <w:tc>
          <w:tcPr>
            <w:tcW w:w="4678" w:type="dxa"/>
            <w:hideMark/>
          </w:tcPr>
          <w:p w14:paraId="7B07C1F0" w14:textId="77777777" w:rsidR="00D26288" w:rsidRPr="00302A0B" w:rsidRDefault="00D26288" w:rsidP="00D26288">
            <w:pPr>
              <w:spacing w:after="0"/>
            </w:pPr>
            <w:r>
              <w:t> </w:t>
            </w:r>
          </w:p>
        </w:tc>
        <w:tc>
          <w:tcPr>
            <w:tcW w:w="789" w:type="dxa"/>
            <w:noWrap/>
            <w:hideMark/>
          </w:tcPr>
          <w:p w14:paraId="73A8063A" w14:textId="52810793" w:rsidR="00D26288" w:rsidRPr="00302A0B" w:rsidRDefault="00D26288" w:rsidP="00D26288">
            <w:pPr>
              <w:spacing w:after="0"/>
            </w:pPr>
            <w:r>
              <w:t>303</w:t>
            </w:r>
          </w:p>
        </w:tc>
        <w:tc>
          <w:tcPr>
            <w:tcW w:w="1767" w:type="dxa"/>
            <w:hideMark/>
          </w:tcPr>
          <w:p w14:paraId="1003CA98" w14:textId="77777777" w:rsidR="00D26288" w:rsidRPr="00302A0B" w:rsidRDefault="00D26288" w:rsidP="00D26288">
            <w:pPr>
              <w:spacing w:after="0"/>
            </w:pPr>
            <w:r>
              <w:t>Some other reason</w:t>
            </w:r>
          </w:p>
        </w:tc>
      </w:tr>
      <w:tr w:rsidR="00302A0B" w:rsidRPr="00302A0B" w14:paraId="50981843" w14:textId="77777777" w:rsidTr="00F80434">
        <w:trPr>
          <w:cantSplit/>
        </w:trPr>
        <w:tc>
          <w:tcPr>
            <w:tcW w:w="1980" w:type="dxa"/>
            <w:hideMark/>
          </w:tcPr>
          <w:p w14:paraId="54083EE2" w14:textId="77777777" w:rsidR="00302A0B" w:rsidRPr="00302A0B" w:rsidRDefault="00302A0B" w:rsidP="00F80434">
            <w:pPr>
              <w:spacing w:after="0"/>
            </w:pPr>
            <w:r>
              <w:t>If there are children aged 0–15 in the household</w:t>
            </w:r>
          </w:p>
        </w:tc>
        <w:tc>
          <w:tcPr>
            <w:tcW w:w="992" w:type="dxa"/>
            <w:hideMark/>
          </w:tcPr>
          <w:p w14:paraId="5B613A0B" w14:textId="77777777" w:rsidR="00302A0B" w:rsidRPr="00302A0B" w:rsidRDefault="00302A0B" w:rsidP="00F80434">
            <w:pPr>
              <w:spacing w:after="0"/>
            </w:pPr>
            <w:r>
              <w:t>K17</w:t>
            </w:r>
          </w:p>
        </w:tc>
        <w:tc>
          <w:tcPr>
            <w:tcW w:w="4678" w:type="dxa"/>
            <w:hideMark/>
          </w:tcPr>
          <w:p w14:paraId="3BFC9EF3" w14:textId="77777777" w:rsidR="00302A0B" w:rsidRPr="00302A0B" w:rsidRDefault="00302A0B" w:rsidP="00F80434">
            <w:pPr>
              <w:spacing w:after="0"/>
              <w:rPr>
                <w:b/>
                <w:bCs/>
              </w:rPr>
            </w:pPr>
            <w:r>
              <w:rPr>
                <w:b/>
              </w:rPr>
              <w:t>meat, chicken, fish (or vegetarian equivalent)?</w:t>
            </w:r>
          </w:p>
        </w:tc>
        <w:tc>
          <w:tcPr>
            <w:tcW w:w="789" w:type="dxa"/>
            <w:noWrap/>
            <w:hideMark/>
          </w:tcPr>
          <w:p w14:paraId="656A99C8" w14:textId="77777777" w:rsidR="00302A0B" w:rsidRPr="00302A0B" w:rsidRDefault="00302A0B" w:rsidP="00F80434">
            <w:pPr>
              <w:spacing w:after="0"/>
            </w:pPr>
            <w:r>
              <w:t>1</w:t>
            </w:r>
          </w:p>
        </w:tc>
        <w:tc>
          <w:tcPr>
            <w:tcW w:w="1767" w:type="dxa"/>
            <w:hideMark/>
          </w:tcPr>
          <w:p w14:paraId="459A6EC3" w14:textId="77777777" w:rsidR="00302A0B" w:rsidRPr="00302A0B" w:rsidRDefault="00302A0B" w:rsidP="00F80434">
            <w:pPr>
              <w:spacing w:after="0"/>
            </w:pPr>
            <w:r>
              <w:t>Yes</w:t>
            </w:r>
          </w:p>
        </w:tc>
      </w:tr>
      <w:tr w:rsidR="00302A0B" w:rsidRPr="00302A0B" w14:paraId="4047B191" w14:textId="77777777" w:rsidTr="00F80434">
        <w:trPr>
          <w:cantSplit/>
        </w:trPr>
        <w:tc>
          <w:tcPr>
            <w:tcW w:w="1980" w:type="dxa"/>
            <w:hideMark/>
          </w:tcPr>
          <w:p w14:paraId="75E7B1FB" w14:textId="77777777" w:rsidR="00302A0B" w:rsidRPr="00302A0B" w:rsidRDefault="00302A0B" w:rsidP="00F80434">
            <w:pPr>
              <w:spacing w:after="0"/>
            </w:pPr>
            <w:r>
              <w:t> </w:t>
            </w:r>
          </w:p>
        </w:tc>
        <w:tc>
          <w:tcPr>
            <w:tcW w:w="992" w:type="dxa"/>
            <w:hideMark/>
          </w:tcPr>
          <w:p w14:paraId="54A3DCBF" w14:textId="77777777" w:rsidR="00302A0B" w:rsidRPr="00302A0B" w:rsidRDefault="00302A0B" w:rsidP="00F80434">
            <w:pPr>
              <w:spacing w:after="0"/>
            </w:pPr>
            <w:r>
              <w:t> </w:t>
            </w:r>
          </w:p>
        </w:tc>
        <w:tc>
          <w:tcPr>
            <w:tcW w:w="4678" w:type="dxa"/>
            <w:hideMark/>
          </w:tcPr>
          <w:p w14:paraId="2D588140" w14:textId="77777777" w:rsidR="00302A0B" w:rsidRPr="00302A0B" w:rsidRDefault="00302A0B" w:rsidP="00F80434">
            <w:pPr>
              <w:spacing w:after="0"/>
            </w:pPr>
            <w:r>
              <w:t> </w:t>
            </w:r>
          </w:p>
        </w:tc>
        <w:tc>
          <w:tcPr>
            <w:tcW w:w="789" w:type="dxa"/>
            <w:noWrap/>
            <w:hideMark/>
          </w:tcPr>
          <w:p w14:paraId="37634360" w14:textId="77777777" w:rsidR="00302A0B" w:rsidRPr="00302A0B" w:rsidRDefault="00302A0B" w:rsidP="00F80434">
            <w:pPr>
              <w:spacing w:after="0"/>
            </w:pPr>
            <w:r>
              <w:t>2</w:t>
            </w:r>
          </w:p>
        </w:tc>
        <w:tc>
          <w:tcPr>
            <w:tcW w:w="1767" w:type="dxa"/>
            <w:hideMark/>
          </w:tcPr>
          <w:p w14:paraId="761C8C85" w14:textId="77777777" w:rsidR="00302A0B" w:rsidRPr="00302A0B" w:rsidRDefault="00302A0B" w:rsidP="00F80434">
            <w:pPr>
              <w:spacing w:after="0"/>
            </w:pPr>
            <w:r>
              <w:t>No</w:t>
            </w:r>
          </w:p>
        </w:tc>
      </w:tr>
      <w:tr w:rsidR="00D26288" w:rsidRPr="00302A0B" w14:paraId="714971AF" w14:textId="77777777" w:rsidTr="00F80434">
        <w:trPr>
          <w:cantSplit/>
        </w:trPr>
        <w:tc>
          <w:tcPr>
            <w:tcW w:w="1980" w:type="dxa"/>
            <w:hideMark/>
          </w:tcPr>
          <w:p w14:paraId="1973ED35" w14:textId="77777777" w:rsidR="00D26288" w:rsidRPr="00302A0B" w:rsidRDefault="00D26288" w:rsidP="00D26288">
            <w:pPr>
              <w:spacing w:after="0"/>
            </w:pPr>
            <w:r>
              <w:t>K17=2</w:t>
            </w:r>
          </w:p>
        </w:tc>
        <w:tc>
          <w:tcPr>
            <w:tcW w:w="992" w:type="dxa"/>
            <w:hideMark/>
          </w:tcPr>
          <w:p w14:paraId="0F5FC274" w14:textId="77777777" w:rsidR="00D26288" w:rsidRPr="00302A0B" w:rsidRDefault="00D26288" w:rsidP="00D26288">
            <w:pPr>
              <w:spacing w:after="0"/>
            </w:pPr>
            <w:r>
              <w:t>K18</w:t>
            </w:r>
          </w:p>
        </w:tc>
        <w:tc>
          <w:tcPr>
            <w:tcW w:w="4678" w:type="dxa"/>
            <w:hideMark/>
          </w:tcPr>
          <w:p w14:paraId="67B39875" w14:textId="77777777" w:rsidR="00D26288" w:rsidRPr="00302A0B" w:rsidRDefault="00D26288" w:rsidP="00D26288">
            <w:pPr>
              <w:spacing w:after="0"/>
            </w:pPr>
            <w:r>
              <w:t>Can you not afford it or is there some other reason?</w:t>
            </w:r>
          </w:p>
        </w:tc>
        <w:tc>
          <w:tcPr>
            <w:tcW w:w="789" w:type="dxa"/>
            <w:noWrap/>
            <w:hideMark/>
          </w:tcPr>
          <w:p w14:paraId="6FECA2CF" w14:textId="705DA150" w:rsidR="00D26288" w:rsidRPr="00302A0B" w:rsidRDefault="00D26288" w:rsidP="00D26288">
            <w:pPr>
              <w:spacing w:after="0"/>
            </w:pPr>
            <w:r>
              <w:t>207</w:t>
            </w:r>
          </w:p>
        </w:tc>
        <w:tc>
          <w:tcPr>
            <w:tcW w:w="1767" w:type="dxa"/>
            <w:hideMark/>
          </w:tcPr>
          <w:p w14:paraId="642EC506" w14:textId="77777777" w:rsidR="00D26288" w:rsidRPr="00302A0B" w:rsidRDefault="00D26288" w:rsidP="00D26288">
            <w:pPr>
              <w:spacing w:after="0"/>
            </w:pPr>
            <w:r>
              <w:t>Cannot afford it</w:t>
            </w:r>
          </w:p>
        </w:tc>
      </w:tr>
      <w:tr w:rsidR="00D26288" w:rsidRPr="00302A0B" w14:paraId="0E04D3B0" w14:textId="77777777" w:rsidTr="00F80434">
        <w:trPr>
          <w:cantSplit/>
        </w:trPr>
        <w:tc>
          <w:tcPr>
            <w:tcW w:w="1980" w:type="dxa"/>
            <w:hideMark/>
          </w:tcPr>
          <w:p w14:paraId="299B461B" w14:textId="77777777" w:rsidR="00D26288" w:rsidRPr="00302A0B" w:rsidRDefault="00D26288" w:rsidP="00D26288">
            <w:pPr>
              <w:spacing w:after="0"/>
            </w:pPr>
            <w:r>
              <w:t> </w:t>
            </w:r>
          </w:p>
        </w:tc>
        <w:tc>
          <w:tcPr>
            <w:tcW w:w="992" w:type="dxa"/>
            <w:hideMark/>
          </w:tcPr>
          <w:p w14:paraId="44DD3347" w14:textId="77777777" w:rsidR="00D26288" w:rsidRPr="00302A0B" w:rsidRDefault="00D26288" w:rsidP="00D26288">
            <w:pPr>
              <w:spacing w:after="0"/>
            </w:pPr>
            <w:r>
              <w:t> </w:t>
            </w:r>
          </w:p>
        </w:tc>
        <w:tc>
          <w:tcPr>
            <w:tcW w:w="4678" w:type="dxa"/>
            <w:hideMark/>
          </w:tcPr>
          <w:p w14:paraId="750510D8" w14:textId="77777777" w:rsidR="00D26288" w:rsidRPr="00302A0B" w:rsidRDefault="00D26288" w:rsidP="00D26288">
            <w:pPr>
              <w:spacing w:after="0"/>
            </w:pPr>
            <w:r>
              <w:t> </w:t>
            </w:r>
          </w:p>
        </w:tc>
        <w:tc>
          <w:tcPr>
            <w:tcW w:w="789" w:type="dxa"/>
            <w:noWrap/>
            <w:hideMark/>
          </w:tcPr>
          <w:p w14:paraId="5E641771" w14:textId="1DE8F92E" w:rsidR="00D26288" w:rsidRPr="00302A0B" w:rsidRDefault="00D26288" w:rsidP="00D26288">
            <w:pPr>
              <w:spacing w:after="0"/>
            </w:pPr>
            <w:r>
              <w:t>303</w:t>
            </w:r>
          </w:p>
        </w:tc>
        <w:tc>
          <w:tcPr>
            <w:tcW w:w="1767" w:type="dxa"/>
            <w:hideMark/>
          </w:tcPr>
          <w:p w14:paraId="40E43653" w14:textId="77777777" w:rsidR="00D26288" w:rsidRPr="00302A0B" w:rsidRDefault="00D26288" w:rsidP="00D26288">
            <w:pPr>
              <w:spacing w:after="0"/>
            </w:pPr>
            <w:r>
              <w:t>Some other reason</w:t>
            </w:r>
          </w:p>
        </w:tc>
      </w:tr>
      <w:tr w:rsidR="00302A0B" w:rsidRPr="00302A0B" w14:paraId="2ACAA632" w14:textId="77777777" w:rsidTr="00F80434">
        <w:trPr>
          <w:cantSplit/>
        </w:trPr>
        <w:tc>
          <w:tcPr>
            <w:tcW w:w="1980" w:type="dxa"/>
            <w:hideMark/>
          </w:tcPr>
          <w:p w14:paraId="6A39CFFE" w14:textId="77777777" w:rsidR="00302A0B" w:rsidRPr="00302A0B" w:rsidRDefault="00302A0B" w:rsidP="00F80434">
            <w:pPr>
              <w:spacing w:after="0"/>
            </w:pPr>
            <w:r>
              <w:t> </w:t>
            </w:r>
          </w:p>
        </w:tc>
        <w:tc>
          <w:tcPr>
            <w:tcW w:w="992" w:type="dxa"/>
            <w:hideMark/>
          </w:tcPr>
          <w:p w14:paraId="46ED20EF" w14:textId="77777777" w:rsidR="00302A0B" w:rsidRPr="00302A0B" w:rsidRDefault="00302A0B" w:rsidP="00F80434">
            <w:pPr>
              <w:spacing w:after="0"/>
            </w:pPr>
            <w:r>
              <w:t>tekstK19</w:t>
            </w:r>
          </w:p>
        </w:tc>
        <w:tc>
          <w:tcPr>
            <w:tcW w:w="4678" w:type="dxa"/>
            <w:hideMark/>
          </w:tcPr>
          <w:p w14:paraId="12154C9D" w14:textId="77777777" w:rsidR="00302A0B" w:rsidRPr="00302A0B" w:rsidRDefault="00302A0B" w:rsidP="00F80434">
            <w:pPr>
              <w:spacing w:after="0"/>
              <w:rPr>
                <w:b/>
                <w:bCs/>
              </w:rPr>
            </w:pPr>
            <w:r>
              <w:rPr>
                <w:b/>
              </w:rPr>
              <w:t>Do all 0–15-year-old children in your household...</w:t>
            </w:r>
          </w:p>
        </w:tc>
        <w:tc>
          <w:tcPr>
            <w:tcW w:w="789" w:type="dxa"/>
            <w:noWrap/>
            <w:hideMark/>
          </w:tcPr>
          <w:p w14:paraId="5628EA11" w14:textId="77777777" w:rsidR="00302A0B" w:rsidRPr="00302A0B" w:rsidRDefault="00302A0B" w:rsidP="00F80434">
            <w:pPr>
              <w:spacing w:after="0"/>
            </w:pPr>
            <w:r>
              <w:t> </w:t>
            </w:r>
          </w:p>
        </w:tc>
        <w:tc>
          <w:tcPr>
            <w:tcW w:w="1767" w:type="dxa"/>
            <w:hideMark/>
          </w:tcPr>
          <w:p w14:paraId="7AA86F81" w14:textId="77777777" w:rsidR="00302A0B" w:rsidRPr="00302A0B" w:rsidRDefault="00302A0B" w:rsidP="00F80434">
            <w:pPr>
              <w:spacing w:after="0"/>
            </w:pPr>
            <w:r>
              <w:t> </w:t>
            </w:r>
          </w:p>
        </w:tc>
      </w:tr>
      <w:tr w:rsidR="00302A0B" w:rsidRPr="00302A0B" w14:paraId="6E387C27" w14:textId="77777777" w:rsidTr="00F80434">
        <w:trPr>
          <w:cantSplit/>
        </w:trPr>
        <w:tc>
          <w:tcPr>
            <w:tcW w:w="1980" w:type="dxa"/>
            <w:hideMark/>
          </w:tcPr>
          <w:p w14:paraId="3B56893B" w14:textId="77777777" w:rsidR="00302A0B" w:rsidRPr="00302A0B" w:rsidRDefault="00302A0B" w:rsidP="00F80434">
            <w:pPr>
              <w:spacing w:after="0"/>
            </w:pPr>
            <w:r>
              <w:t>If there are children aged 0–15 in the household</w:t>
            </w:r>
          </w:p>
        </w:tc>
        <w:tc>
          <w:tcPr>
            <w:tcW w:w="992" w:type="dxa"/>
            <w:hideMark/>
          </w:tcPr>
          <w:p w14:paraId="01DB77B3" w14:textId="77777777" w:rsidR="00302A0B" w:rsidRPr="00302A0B" w:rsidRDefault="00302A0B" w:rsidP="00F80434">
            <w:pPr>
              <w:spacing w:after="0"/>
            </w:pPr>
            <w:r>
              <w:t>K19</w:t>
            </w:r>
          </w:p>
        </w:tc>
        <w:tc>
          <w:tcPr>
            <w:tcW w:w="4678" w:type="dxa"/>
            <w:hideMark/>
          </w:tcPr>
          <w:p w14:paraId="5B8BCAA5" w14:textId="77777777" w:rsidR="00302A0B" w:rsidRPr="00302A0B" w:rsidRDefault="008829E2" w:rsidP="008829E2">
            <w:pPr>
              <w:spacing w:after="0"/>
              <w:rPr>
                <w:b/>
                <w:bCs/>
              </w:rPr>
            </w:pPr>
            <w:r>
              <w:rPr>
                <w:b/>
              </w:rPr>
              <w:t>have celebrations on special occasions</w:t>
            </w:r>
            <w:r w:rsidR="00302A0B">
              <w:rPr>
                <w:b/>
              </w:rPr>
              <w:t xml:space="preserve"> (birthday, Christmas, etc.)?</w:t>
            </w:r>
          </w:p>
        </w:tc>
        <w:tc>
          <w:tcPr>
            <w:tcW w:w="789" w:type="dxa"/>
            <w:noWrap/>
            <w:hideMark/>
          </w:tcPr>
          <w:p w14:paraId="1CE9F3C3" w14:textId="77777777" w:rsidR="00302A0B" w:rsidRPr="00302A0B" w:rsidRDefault="00302A0B" w:rsidP="00F80434">
            <w:pPr>
              <w:spacing w:after="0"/>
            </w:pPr>
            <w:r>
              <w:t>1</w:t>
            </w:r>
          </w:p>
        </w:tc>
        <w:tc>
          <w:tcPr>
            <w:tcW w:w="1767" w:type="dxa"/>
            <w:hideMark/>
          </w:tcPr>
          <w:p w14:paraId="563945D2" w14:textId="77777777" w:rsidR="00302A0B" w:rsidRPr="00302A0B" w:rsidRDefault="00302A0B" w:rsidP="00F80434">
            <w:pPr>
              <w:spacing w:after="0"/>
            </w:pPr>
            <w:r>
              <w:t>Yes</w:t>
            </w:r>
          </w:p>
        </w:tc>
      </w:tr>
      <w:tr w:rsidR="00302A0B" w:rsidRPr="00302A0B" w14:paraId="7DA40DFC" w14:textId="77777777" w:rsidTr="00F80434">
        <w:trPr>
          <w:cantSplit/>
        </w:trPr>
        <w:tc>
          <w:tcPr>
            <w:tcW w:w="1980" w:type="dxa"/>
            <w:hideMark/>
          </w:tcPr>
          <w:p w14:paraId="07FFCF78" w14:textId="77777777" w:rsidR="00302A0B" w:rsidRPr="00302A0B" w:rsidRDefault="00302A0B" w:rsidP="00F80434">
            <w:pPr>
              <w:spacing w:after="0"/>
            </w:pPr>
            <w:r>
              <w:t> </w:t>
            </w:r>
          </w:p>
        </w:tc>
        <w:tc>
          <w:tcPr>
            <w:tcW w:w="992" w:type="dxa"/>
            <w:hideMark/>
          </w:tcPr>
          <w:p w14:paraId="7BC6E643" w14:textId="77777777" w:rsidR="00302A0B" w:rsidRPr="00302A0B" w:rsidRDefault="00302A0B" w:rsidP="00F80434">
            <w:pPr>
              <w:spacing w:after="0"/>
            </w:pPr>
            <w:r>
              <w:t> </w:t>
            </w:r>
          </w:p>
        </w:tc>
        <w:tc>
          <w:tcPr>
            <w:tcW w:w="4678" w:type="dxa"/>
            <w:hideMark/>
          </w:tcPr>
          <w:p w14:paraId="187C96F9" w14:textId="77777777" w:rsidR="00302A0B" w:rsidRPr="00302A0B" w:rsidRDefault="00302A0B" w:rsidP="00F80434">
            <w:pPr>
              <w:spacing w:after="0"/>
            </w:pPr>
            <w:r>
              <w:t> </w:t>
            </w:r>
          </w:p>
        </w:tc>
        <w:tc>
          <w:tcPr>
            <w:tcW w:w="789" w:type="dxa"/>
            <w:noWrap/>
            <w:hideMark/>
          </w:tcPr>
          <w:p w14:paraId="7EB88108" w14:textId="77777777" w:rsidR="00302A0B" w:rsidRPr="00302A0B" w:rsidRDefault="00302A0B" w:rsidP="00F80434">
            <w:pPr>
              <w:spacing w:after="0"/>
            </w:pPr>
            <w:r>
              <w:t>2</w:t>
            </w:r>
          </w:p>
        </w:tc>
        <w:tc>
          <w:tcPr>
            <w:tcW w:w="1767" w:type="dxa"/>
            <w:hideMark/>
          </w:tcPr>
          <w:p w14:paraId="073B010D" w14:textId="77777777" w:rsidR="00302A0B" w:rsidRPr="00302A0B" w:rsidRDefault="00302A0B" w:rsidP="00F80434">
            <w:pPr>
              <w:spacing w:after="0"/>
            </w:pPr>
            <w:r>
              <w:t>No</w:t>
            </w:r>
          </w:p>
        </w:tc>
      </w:tr>
      <w:tr w:rsidR="00D26288" w:rsidRPr="00302A0B" w14:paraId="266A60FD" w14:textId="77777777" w:rsidTr="00F80434">
        <w:trPr>
          <w:cantSplit/>
        </w:trPr>
        <w:tc>
          <w:tcPr>
            <w:tcW w:w="1980" w:type="dxa"/>
            <w:hideMark/>
          </w:tcPr>
          <w:p w14:paraId="19B97A94" w14:textId="77777777" w:rsidR="00D26288" w:rsidRPr="00302A0B" w:rsidRDefault="00D26288" w:rsidP="00D26288">
            <w:pPr>
              <w:spacing w:after="0"/>
            </w:pPr>
            <w:r>
              <w:t>K19=2</w:t>
            </w:r>
          </w:p>
        </w:tc>
        <w:tc>
          <w:tcPr>
            <w:tcW w:w="992" w:type="dxa"/>
            <w:hideMark/>
          </w:tcPr>
          <w:p w14:paraId="7BA04752" w14:textId="77777777" w:rsidR="00D26288" w:rsidRPr="00302A0B" w:rsidRDefault="00D26288" w:rsidP="00D26288">
            <w:pPr>
              <w:spacing w:after="0"/>
            </w:pPr>
            <w:r>
              <w:t>K20</w:t>
            </w:r>
          </w:p>
        </w:tc>
        <w:tc>
          <w:tcPr>
            <w:tcW w:w="4678" w:type="dxa"/>
            <w:hideMark/>
          </w:tcPr>
          <w:p w14:paraId="4EDD0089" w14:textId="77777777" w:rsidR="00D26288" w:rsidRPr="00302A0B" w:rsidRDefault="00D26288" w:rsidP="00D26288">
            <w:pPr>
              <w:spacing w:after="0"/>
              <w:rPr>
                <w:b/>
                <w:bCs/>
              </w:rPr>
            </w:pPr>
            <w:r>
              <w:rPr>
                <w:b/>
              </w:rPr>
              <w:t>Can you not afford it or is there some other reason?</w:t>
            </w:r>
          </w:p>
        </w:tc>
        <w:tc>
          <w:tcPr>
            <w:tcW w:w="789" w:type="dxa"/>
            <w:noWrap/>
            <w:hideMark/>
          </w:tcPr>
          <w:p w14:paraId="0F6A6968" w14:textId="28901AFB" w:rsidR="00D26288" w:rsidRPr="00302A0B" w:rsidRDefault="00D26288" w:rsidP="00D26288">
            <w:pPr>
              <w:spacing w:after="0"/>
            </w:pPr>
            <w:r>
              <w:t>207</w:t>
            </w:r>
          </w:p>
        </w:tc>
        <w:tc>
          <w:tcPr>
            <w:tcW w:w="1767" w:type="dxa"/>
            <w:hideMark/>
          </w:tcPr>
          <w:p w14:paraId="005A61E6" w14:textId="77777777" w:rsidR="00D26288" w:rsidRPr="00302A0B" w:rsidRDefault="00D26288" w:rsidP="00D26288">
            <w:pPr>
              <w:spacing w:after="0"/>
            </w:pPr>
            <w:r>
              <w:t>Cannot afford it</w:t>
            </w:r>
          </w:p>
        </w:tc>
      </w:tr>
      <w:tr w:rsidR="00D26288" w:rsidRPr="00302A0B" w14:paraId="13E8A95C" w14:textId="77777777" w:rsidTr="00F80434">
        <w:trPr>
          <w:cantSplit/>
        </w:trPr>
        <w:tc>
          <w:tcPr>
            <w:tcW w:w="1980" w:type="dxa"/>
            <w:hideMark/>
          </w:tcPr>
          <w:p w14:paraId="5A1798BC" w14:textId="77777777" w:rsidR="00D26288" w:rsidRPr="00302A0B" w:rsidRDefault="00D26288" w:rsidP="00D26288">
            <w:pPr>
              <w:spacing w:after="0"/>
            </w:pPr>
            <w:r>
              <w:t> </w:t>
            </w:r>
          </w:p>
        </w:tc>
        <w:tc>
          <w:tcPr>
            <w:tcW w:w="992" w:type="dxa"/>
            <w:hideMark/>
          </w:tcPr>
          <w:p w14:paraId="564B4FD1" w14:textId="77777777" w:rsidR="00D26288" w:rsidRPr="00302A0B" w:rsidRDefault="00D26288" w:rsidP="00D26288">
            <w:pPr>
              <w:spacing w:after="0"/>
            </w:pPr>
            <w:r>
              <w:t> </w:t>
            </w:r>
          </w:p>
        </w:tc>
        <w:tc>
          <w:tcPr>
            <w:tcW w:w="4678" w:type="dxa"/>
            <w:hideMark/>
          </w:tcPr>
          <w:p w14:paraId="2241F7DE" w14:textId="77777777" w:rsidR="00D26288" w:rsidRPr="00302A0B" w:rsidRDefault="00D26288" w:rsidP="00D26288">
            <w:pPr>
              <w:spacing w:after="0"/>
            </w:pPr>
            <w:r>
              <w:t> </w:t>
            </w:r>
          </w:p>
        </w:tc>
        <w:tc>
          <w:tcPr>
            <w:tcW w:w="789" w:type="dxa"/>
            <w:noWrap/>
            <w:hideMark/>
          </w:tcPr>
          <w:p w14:paraId="57CECB8D" w14:textId="175E76AA" w:rsidR="00D26288" w:rsidRPr="00302A0B" w:rsidRDefault="00D26288" w:rsidP="00D26288">
            <w:pPr>
              <w:spacing w:after="0"/>
            </w:pPr>
            <w:r>
              <w:t>303</w:t>
            </w:r>
          </w:p>
        </w:tc>
        <w:tc>
          <w:tcPr>
            <w:tcW w:w="1767" w:type="dxa"/>
            <w:hideMark/>
          </w:tcPr>
          <w:p w14:paraId="3363BA23" w14:textId="77777777" w:rsidR="00D26288" w:rsidRPr="00302A0B" w:rsidRDefault="00D26288" w:rsidP="00D26288">
            <w:pPr>
              <w:spacing w:after="0"/>
            </w:pPr>
            <w:r>
              <w:t>Some other reason</w:t>
            </w:r>
          </w:p>
        </w:tc>
      </w:tr>
      <w:tr w:rsidR="00302A0B" w:rsidRPr="00302A0B" w14:paraId="3A990DCB" w14:textId="77777777" w:rsidTr="00F80434">
        <w:trPr>
          <w:cantSplit/>
        </w:trPr>
        <w:tc>
          <w:tcPr>
            <w:tcW w:w="1980" w:type="dxa"/>
            <w:hideMark/>
          </w:tcPr>
          <w:p w14:paraId="5FB5DD53" w14:textId="77777777" w:rsidR="00302A0B" w:rsidRPr="00302A0B" w:rsidRDefault="00302A0B" w:rsidP="00F80434">
            <w:pPr>
              <w:spacing w:after="0"/>
            </w:pPr>
            <w:r>
              <w:t>If there are children aged 0–15 in the household</w:t>
            </w:r>
          </w:p>
        </w:tc>
        <w:tc>
          <w:tcPr>
            <w:tcW w:w="992" w:type="dxa"/>
            <w:hideMark/>
          </w:tcPr>
          <w:p w14:paraId="5EF8AE1D" w14:textId="77777777" w:rsidR="00302A0B" w:rsidRPr="00302A0B" w:rsidRDefault="00302A0B" w:rsidP="00F80434">
            <w:pPr>
              <w:spacing w:after="0"/>
            </w:pPr>
            <w:r>
              <w:t>K21</w:t>
            </w:r>
          </w:p>
        </w:tc>
        <w:tc>
          <w:tcPr>
            <w:tcW w:w="4678" w:type="dxa"/>
            <w:hideMark/>
          </w:tcPr>
          <w:p w14:paraId="053C7D22" w14:textId="77777777" w:rsidR="00302A0B" w:rsidRPr="00302A0B" w:rsidRDefault="008829E2" w:rsidP="00F80434">
            <w:pPr>
              <w:spacing w:after="0"/>
              <w:rPr>
                <w:b/>
                <w:bCs/>
              </w:rPr>
            </w:pPr>
            <w:r>
              <w:rPr>
                <w:b/>
              </w:rPr>
              <w:t>i</w:t>
            </w:r>
            <w:r w:rsidRPr="008829E2">
              <w:rPr>
                <w:b/>
              </w:rPr>
              <w:t>nvite friends round to play or eat from time to time</w:t>
            </w:r>
            <w:r>
              <w:rPr>
                <w:b/>
              </w:rPr>
              <w:t>?</w:t>
            </w:r>
          </w:p>
        </w:tc>
        <w:tc>
          <w:tcPr>
            <w:tcW w:w="789" w:type="dxa"/>
            <w:noWrap/>
            <w:hideMark/>
          </w:tcPr>
          <w:p w14:paraId="7C9938B8" w14:textId="77777777" w:rsidR="00302A0B" w:rsidRPr="00302A0B" w:rsidRDefault="00302A0B" w:rsidP="00F80434">
            <w:pPr>
              <w:spacing w:after="0"/>
            </w:pPr>
            <w:r>
              <w:t>1</w:t>
            </w:r>
          </w:p>
        </w:tc>
        <w:tc>
          <w:tcPr>
            <w:tcW w:w="1767" w:type="dxa"/>
            <w:hideMark/>
          </w:tcPr>
          <w:p w14:paraId="1D21F3F7" w14:textId="77777777" w:rsidR="00302A0B" w:rsidRPr="00302A0B" w:rsidRDefault="00302A0B" w:rsidP="00F80434">
            <w:pPr>
              <w:spacing w:after="0"/>
            </w:pPr>
            <w:r>
              <w:t>Yes</w:t>
            </w:r>
          </w:p>
        </w:tc>
      </w:tr>
      <w:tr w:rsidR="00302A0B" w:rsidRPr="00302A0B" w14:paraId="01B40B8D" w14:textId="77777777" w:rsidTr="00F80434">
        <w:trPr>
          <w:cantSplit/>
        </w:trPr>
        <w:tc>
          <w:tcPr>
            <w:tcW w:w="1980" w:type="dxa"/>
            <w:hideMark/>
          </w:tcPr>
          <w:p w14:paraId="1CB2EE07" w14:textId="77777777" w:rsidR="00302A0B" w:rsidRPr="00302A0B" w:rsidRDefault="00302A0B" w:rsidP="00F80434">
            <w:pPr>
              <w:spacing w:after="0"/>
            </w:pPr>
            <w:r>
              <w:t> </w:t>
            </w:r>
          </w:p>
        </w:tc>
        <w:tc>
          <w:tcPr>
            <w:tcW w:w="992" w:type="dxa"/>
            <w:hideMark/>
          </w:tcPr>
          <w:p w14:paraId="17624EBF" w14:textId="77777777" w:rsidR="00302A0B" w:rsidRPr="00302A0B" w:rsidRDefault="00302A0B" w:rsidP="00F80434">
            <w:pPr>
              <w:spacing w:after="0"/>
            </w:pPr>
            <w:r>
              <w:t> </w:t>
            </w:r>
          </w:p>
        </w:tc>
        <w:tc>
          <w:tcPr>
            <w:tcW w:w="4678" w:type="dxa"/>
            <w:hideMark/>
          </w:tcPr>
          <w:p w14:paraId="3173C4D0" w14:textId="77777777" w:rsidR="00302A0B" w:rsidRPr="00302A0B" w:rsidRDefault="00302A0B" w:rsidP="00F80434">
            <w:pPr>
              <w:spacing w:after="0"/>
            </w:pPr>
            <w:r>
              <w:t> </w:t>
            </w:r>
          </w:p>
        </w:tc>
        <w:tc>
          <w:tcPr>
            <w:tcW w:w="789" w:type="dxa"/>
            <w:noWrap/>
            <w:hideMark/>
          </w:tcPr>
          <w:p w14:paraId="415227B8" w14:textId="77777777" w:rsidR="00302A0B" w:rsidRPr="00302A0B" w:rsidRDefault="00302A0B" w:rsidP="00F80434">
            <w:pPr>
              <w:spacing w:after="0"/>
            </w:pPr>
            <w:r>
              <w:t>2</w:t>
            </w:r>
          </w:p>
        </w:tc>
        <w:tc>
          <w:tcPr>
            <w:tcW w:w="1767" w:type="dxa"/>
            <w:hideMark/>
          </w:tcPr>
          <w:p w14:paraId="07CA949D" w14:textId="77777777" w:rsidR="00302A0B" w:rsidRPr="00302A0B" w:rsidRDefault="00302A0B" w:rsidP="00F80434">
            <w:pPr>
              <w:spacing w:after="0"/>
            </w:pPr>
            <w:r>
              <w:t>No</w:t>
            </w:r>
          </w:p>
        </w:tc>
      </w:tr>
      <w:tr w:rsidR="00D26288" w:rsidRPr="00302A0B" w14:paraId="3E25860E" w14:textId="77777777" w:rsidTr="00F80434">
        <w:trPr>
          <w:cantSplit/>
        </w:trPr>
        <w:tc>
          <w:tcPr>
            <w:tcW w:w="1980" w:type="dxa"/>
            <w:hideMark/>
          </w:tcPr>
          <w:p w14:paraId="732BE2C2" w14:textId="77777777" w:rsidR="00D26288" w:rsidRPr="00302A0B" w:rsidRDefault="00D26288" w:rsidP="00D26288">
            <w:pPr>
              <w:spacing w:after="0"/>
            </w:pPr>
            <w:r>
              <w:t>K21=2</w:t>
            </w:r>
          </w:p>
        </w:tc>
        <w:tc>
          <w:tcPr>
            <w:tcW w:w="992" w:type="dxa"/>
            <w:hideMark/>
          </w:tcPr>
          <w:p w14:paraId="75A711B4" w14:textId="77777777" w:rsidR="00D26288" w:rsidRPr="00302A0B" w:rsidRDefault="00D26288" w:rsidP="00D26288">
            <w:pPr>
              <w:spacing w:after="0"/>
            </w:pPr>
            <w:r>
              <w:t>K22</w:t>
            </w:r>
          </w:p>
        </w:tc>
        <w:tc>
          <w:tcPr>
            <w:tcW w:w="4678" w:type="dxa"/>
            <w:hideMark/>
          </w:tcPr>
          <w:p w14:paraId="255F2672" w14:textId="77777777" w:rsidR="00D26288" w:rsidRPr="00302A0B" w:rsidRDefault="00D26288" w:rsidP="00D26288">
            <w:pPr>
              <w:spacing w:after="0"/>
              <w:rPr>
                <w:b/>
                <w:bCs/>
              </w:rPr>
            </w:pPr>
            <w:r>
              <w:rPr>
                <w:b/>
              </w:rPr>
              <w:t>Can you not afford it or is there some other reason?</w:t>
            </w:r>
          </w:p>
        </w:tc>
        <w:tc>
          <w:tcPr>
            <w:tcW w:w="789" w:type="dxa"/>
            <w:noWrap/>
            <w:hideMark/>
          </w:tcPr>
          <w:p w14:paraId="4E52A739" w14:textId="33003446" w:rsidR="00D26288" w:rsidRPr="00302A0B" w:rsidRDefault="00D26288" w:rsidP="00D26288">
            <w:pPr>
              <w:spacing w:after="0"/>
            </w:pPr>
            <w:r>
              <w:t>207</w:t>
            </w:r>
          </w:p>
        </w:tc>
        <w:tc>
          <w:tcPr>
            <w:tcW w:w="1767" w:type="dxa"/>
            <w:hideMark/>
          </w:tcPr>
          <w:p w14:paraId="53E61E4E" w14:textId="77777777" w:rsidR="00D26288" w:rsidRPr="00302A0B" w:rsidRDefault="00D26288" w:rsidP="00D26288">
            <w:pPr>
              <w:spacing w:after="0"/>
            </w:pPr>
            <w:r>
              <w:t>Cannot afford it</w:t>
            </w:r>
          </w:p>
        </w:tc>
      </w:tr>
      <w:tr w:rsidR="00D26288" w:rsidRPr="00302A0B" w14:paraId="2FABB9BE" w14:textId="77777777" w:rsidTr="00F80434">
        <w:trPr>
          <w:cantSplit/>
        </w:trPr>
        <w:tc>
          <w:tcPr>
            <w:tcW w:w="1980" w:type="dxa"/>
            <w:hideMark/>
          </w:tcPr>
          <w:p w14:paraId="40949A42" w14:textId="77777777" w:rsidR="00D26288" w:rsidRPr="00302A0B" w:rsidRDefault="00D26288" w:rsidP="00D26288">
            <w:pPr>
              <w:spacing w:after="0"/>
            </w:pPr>
            <w:r>
              <w:t> </w:t>
            </w:r>
          </w:p>
        </w:tc>
        <w:tc>
          <w:tcPr>
            <w:tcW w:w="992" w:type="dxa"/>
            <w:hideMark/>
          </w:tcPr>
          <w:p w14:paraId="1FEEA148" w14:textId="77777777" w:rsidR="00D26288" w:rsidRPr="00302A0B" w:rsidRDefault="00D26288" w:rsidP="00D26288">
            <w:pPr>
              <w:spacing w:after="0"/>
            </w:pPr>
            <w:r>
              <w:t> </w:t>
            </w:r>
          </w:p>
        </w:tc>
        <w:tc>
          <w:tcPr>
            <w:tcW w:w="4678" w:type="dxa"/>
            <w:hideMark/>
          </w:tcPr>
          <w:p w14:paraId="20AE0FB0" w14:textId="77777777" w:rsidR="00D26288" w:rsidRPr="00302A0B" w:rsidRDefault="00D26288" w:rsidP="00D26288">
            <w:pPr>
              <w:spacing w:after="0"/>
            </w:pPr>
            <w:r>
              <w:t> </w:t>
            </w:r>
          </w:p>
        </w:tc>
        <w:tc>
          <w:tcPr>
            <w:tcW w:w="789" w:type="dxa"/>
            <w:noWrap/>
            <w:hideMark/>
          </w:tcPr>
          <w:p w14:paraId="509CA62F" w14:textId="632EA418" w:rsidR="00D26288" w:rsidRPr="00302A0B" w:rsidRDefault="00D26288" w:rsidP="00D26288">
            <w:pPr>
              <w:spacing w:after="0"/>
            </w:pPr>
            <w:r>
              <w:t>303</w:t>
            </w:r>
          </w:p>
        </w:tc>
        <w:tc>
          <w:tcPr>
            <w:tcW w:w="1767" w:type="dxa"/>
            <w:hideMark/>
          </w:tcPr>
          <w:p w14:paraId="24A02B59" w14:textId="77777777" w:rsidR="00D26288" w:rsidRPr="00302A0B" w:rsidRDefault="00D26288" w:rsidP="00D26288">
            <w:pPr>
              <w:spacing w:after="0"/>
            </w:pPr>
            <w:r>
              <w:t>Some other reason</w:t>
            </w:r>
          </w:p>
        </w:tc>
      </w:tr>
      <w:tr w:rsidR="00302A0B" w:rsidRPr="00302A0B" w14:paraId="1C9B575F" w14:textId="77777777" w:rsidTr="00F80434">
        <w:trPr>
          <w:cantSplit/>
        </w:trPr>
        <w:tc>
          <w:tcPr>
            <w:tcW w:w="1980" w:type="dxa"/>
            <w:hideMark/>
          </w:tcPr>
          <w:p w14:paraId="6A0181A4" w14:textId="77777777" w:rsidR="00302A0B" w:rsidRPr="00302A0B" w:rsidRDefault="00302A0B" w:rsidP="00F80434">
            <w:pPr>
              <w:spacing w:after="0"/>
            </w:pPr>
            <w:r>
              <w:t>If there are children aged 0–15 in the household</w:t>
            </w:r>
          </w:p>
        </w:tc>
        <w:tc>
          <w:tcPr>
            <w:tcW w:w="992" w:type="dxa"/>
            <w:hideMark/>
          </w:tcPr>
          <w:p w14:paraId="56D765B1" w14:textId="77777777" w:rsidR="00302A0B" w:rsidRPr="00302A0B" w:rsidRDefault="00302A0B" w:rsidP="00F80434">
            <w:pPr>
              <w:spacing w:after="0"/>
            </w:pPr>
            <w:r>
              <w:t>K23</w:t>
            </w:r>
          </w:p>
        </w:tc>
        <w:tc>
          <w:tcPr>
            <w:tcW w:w="4678" w:type="dxa"/>
            <w:hideMark/>
          </w:tcPr>
          <w:p w14:paraId="20650D78" w14:textId="77777777" w:rsidR="00302A0B" w:rsidRPr="00302A0B" w:rsidRDefault="00302A0B" w:rsidP="00F80434">
            <w:pPr>
              <w:spacing w:after="0"/>
              <w:rPr>
                <w:b/>
                <w:bCs/>
              </w:rPr>
            </w:pPr>
            <w:r>
              <w:rPr>
                <w:b/>
              </w:rPr>
              <w:t xml:space="preserve">have annually at least a week’s holiday away from home? </w:t>
            </w:r>
            <w:r>
              <w:rPr>
                <w:b/>
              </w:rPr>
              <w:br/>
            </w:r>
            <w:r>
              <w:rPr>
                <w:i/>
              </w:rPr>
              <w:t>Include also holiday at summer home or at friends’/relatives’ place.</w:t>
            </w:r>
          </w:p>
        </w:tc>
        <w:tc>
          <w:tcPr>
            <w:tcW w:w="789" w:type="dxa"/>
            <w:noWrap/>
            <w:hideMark/>
          </w:tcPr>
          <w:p w14:paraId="5FC28A16" w14:textId="77777777" w:rsidR="00302A0B" w:rsidRPr="00302A0B" w:rsidRDefault="00302A0B" w:rsidP="00F80434">
            <w:pPr>
              <w:spacing w:after="0"/>
            </w:pPr>
            <w:r>
              <w:t>1</w:t>
            </w:r>
          </w:p>
        </w:tc>
        <w:tc>
          <w:tcPr>
            <w:tcW w:w="1767" w:type="dxa"/>
            <w:hideMark/>
          </w:tcPr>
          <w:p w14:paraId="4538517F" w14:textId="77777777" w:rsidR="00302A0B" w:rsidRPr="00302A0B" w:rsidRDefault="00302A0B" w:rsidP="00F80434">
            <w:pPr>
              <w:spacing w:after="0"/>
            </w:pPr>
            <w:r>
              <w:t>Yes</w:t>
            </w:r>
          </w:p>
        </w:tc>
      </w:tr>
      <w:tr w:rsidR="00302A0B" w:rsidRPr="00302A0B" w14:paraId="43916842" w14:textId="77777777" w:rsidTr="00F80434">
        <w:trPr>
          <w:cantSplit/>
        </w:trPr>
        <w:tc>
          <w:tcPr>
            <w:tcW w:w="1980" w:type="dxa"/>
            <w:hideMark/>
          </w:tcPr>
          <w:p w14:paraId="0E739003" w14:textId="77777777" w:rsidR="00302A0B" w:rsidRPr="00302A0B" w:rsidRDefault="00302A0B" w:rsidP="00F80434">
            <w:pPr>
              <w:spacing w:after="0"/>
            </w:pPr>
            <w:r>
              <w:t> </w:t>
            </w:r>
          </w:p>
        </w:tc>
        <w:tc>
          <w:tcPr>
            <w:tcW w:w="992" w:type="dxa"/>
            <w:hideMark/>
          </w:tcPr>
          <w:p w14:paraId="026874EC" w14:textId="77777777" w:rsidR="00302A0B" w:rsidRPr="00302A0B" w:rsidRDefault="00302A0B" w:rsidP="00F80434">
            <w:pPr>
              <w:spacing w:after="0"/>
            </w:pPr>
            <w:r>
              <w:t> </w:t>
            </w:r>
          </w:p>
        </w:tc>
        <w:tc>
          <w:tcPr>
            <w:tcW w:w="4678" w:type="dxa"/>
            <w:hideMark/>
          </w:tcPr>
          <w:p w14:paraId="7C5A2D30" w14:textId="77777777" w:rsidR="00302A0B" w:rsidRPr="00302A0B" w:rsidRDefault="00302A0B" w:rsidP="00F80434">
            <w:pPr>
              <w:spacing w:after="0"/>
            </w:pPr>
            <w:r>
              <w:t> </w:t>
            </w:r>
          </w:p>
        </w:tc>
        <w:tc>
          <w:tcPr>
            <w:tcW w:w="789" w:type="dxa"/>
            <w:noWrap/>
            <w:hideMark/>
          </w:tcPr>
          <w:p w14:paraId="2A849822" w14:textId="77777777" w:rsidR="00302A0B" w:rsidRPr="00302A0B" w:rsidRDefault="00302A0B" w:rsidP="00F80434">
            <w:pPr>
              <w:spacing w:after="0"/>
            </w:pPr>
            <w:r>
              <w:t>2</w:t>
            </w:r>
          </w:p>
        </w:tc>
        <w:tc>
          <w:tcPr>
            <w:tcW w:w="1767" w:type="dxa"/>
            <w:hideMark/>
          </w:tcPr>
          <w:p w14:paraId="3BCD06FA" w14:textId="77777777" w:rsidR="00302A0B" w:rsidRPr="00302A0B" w:rsidRDefault="00302A0B" w:rsidP="00F80434">
            <w:pPr>
              <w:spacing w:after="0"/>
            </w:pPr>
            <w:r>
              <w:t>No</w:t>
            </w:r>
          </w:p>
        </w:tc>
      </w:tr>
      <w:tr w:rsidR="00D26288" w:rsidRPr="00302A0B" w14:paraId="34824891" w14:textId="77777777" w:rsidTr="00F80434">
        <w:trPr>
          <w:cantSplit/>
        </w:trPr>
        <w:tc>
          <w:tcPr>
            <w:tcW w:w="1980" w:type="dxa"/>
            <w:hideMark/>
          </w:tcPr>
          <w:p w14:paraId="3C5971BC" w14:textId="77777777" w:rsidR="00D26288" w:rsidRPr="00302A0B" w:rsidRDefault="00D26288" w:rsidP="00D26288">
            <w:pPr>
              <w:spacing w:after="0"/>
            </w:pPr>
            <w:r>
              <w:t>K23=2</w:t>
            </w:r>
          </w:p>
        </w:tc>
        <w:tc>
          <w:tcPr>
            <w:tcW w:w="992" w:type="dxa"/>
            <w:hideMark/>
          </w:tcPr>
          <w:p w14:paraId="4E6D1742" w14:textId="77777777" w:rsidR="00D26288" w:rsidRPr="00302A0B" w:rsidRDefault="00D26288" w:rsidP="00D26288">
            <w:pPr>
              <w:spacing w:after="0"/>
            </w:pPr>
            <w:r>
              <w:t>K24</w:t>
            </w:r>
          </w:p>
        </w:tc>
        <w:tc>
          <w:tcPr>
            <w:tcW w:w="4678" w:type="dxa"/>
            <w:hideMark/>
          </w:tcPr>
          <w:p w14:paraId="4A221046" w14:textId="77777777" w:rsidR="00D26288" w:rsidRPr="00302A0B" w:rsidRDefault="00D26288" w:rsidP="00D26288">
            <w:pPr>
              <w:spacing w:after="0"/>
              <w:rPr>
                <w:b/>
                <w:bCs/>
              </w:rPr>
            </w:pPr>
            <w:r>
              <w:rPr>
                <w:b/>
              </w:rPr>
              <w:t>Can you not afford it or is there some other reason?</w:t>
            </w:r>
          </w:p>
        </w:tc>
        <w:tc>
          <w:tcPr>
            <w:tcW w:w="789" w:type="dxa"/>
            <w:noWrap/>
            <w:hideMark/>
          </w:tcPr>
          <w:p w14:paraId="17D72A58" w14:textId="374B8450" w:rsidR="00D26288" w:rsidRPr="00302A0B" w:rsidRDefault="00D26288" w:rsidP="00D26288">
            <w:pPr>
              <w:spacing w:after="0"/>
            </w:pPr>
            <w:r>
              <w:t>207</w:t>
            </w:r>
          </w:p>
        </w:tc>
        <w:tc>
          <w:tcPr>
            <w:tcW w:w="1767" w:type="dxa"/>
            <w:hideMark/>
          </w:tcPr>
          <w:p w14:paraId="34802E70" w14:textId="77777777" w:rsidR="00D26288" w:rsidRPr="00302A0B" w:rsidRDefault="00D26288" w:rsidP="00D26288">
            <w:pPr>
              <w:spacing w:after="0"/>
            </w:pPr>
            <w:r>
              <w:t>Cannot afford it</w:t>
            </w:r>
          </w:p>
        </w:tc>
      </w:tr>
      <w:tr w:rsidR="00D26288" w:rsidRPr="00302A0B" w14:paraId="5E5A7C87" w14:textId="77777777" w:rsidTr="00F80434">
        <w:trPr>
          <w:cantSplit/>
        </w:trPr>
        <w:tc>
          <w:tcPr>
            <w:tcW w:w="1980" w:type="dxa"/>
            <w:hideMark/>
          </w:tcPr>
          <w:p w14:paraId="0526C044" w14:textId="77777777" w:rsidR="00D26288" w:rsidRPr="00302A0B" w:rsidRDefault="00D26288" w:rsidP="00D26288">
            <w:pPr>
              <w:spacing w:after="0"/>
            </w:pPr>
            <w:r>
              <w:t> </w:t>
            </w:r>
          </w:p>
        </w:tc>
        <w:tc>
          <w:tcPr>
            <w:tcW w:w="992" w:type="dxa"/>
            <w:hideMark/>
          </w:tcPr>
          <w:p w14:paraId="3AAA9F29" w14:textId="77777777" w:rsidR="00D26288" w:rsidRPr="00302A0B" w:rsidRDefault="00D26288" w:rsidP="00D26288">
            <w:pPr>
              <w:spacing w:after="0"/>
            </w:pPr>
            <w:r>
              <w:t> </w:t>
            </w:r>
          </w:p>
        </w:tc>
        <w:tc>
          <w:tcPr>
            <w:tcW w:w="4678" w:type="dxa"/>
            <w:hideMark/>
          </w:tcPr>
          <w:p w14:paraId="3EA8B30C" w14:textId="77777777" w:rsidR="00D26288" w:rsidRPr="00302A0B" w:rsidRDefault="00D26288" w:rsidP="00D26288">
            <w:pPr>
              <w:spacing w:after="0"/>
            </w:pPr>
            <w:r>
              <w:t> </w:t>
            </w:r>
          </w:p>
        </w:tc>
        <w:tc>
          <w:tcPr>
            <w:tcW w:w="789" w:type="dxa"/>
            <w:noWrap/>
            <w:hideMark/>
          </w:tcPr>
          <w:p w14:paraId="68E9B450" w14:textId="4950563F" w:rsidR="00D26288" w:rsidRPr="00302A0B" w:rsidRDefault="00D26288" w:rsidP="00D26288">
            <w:pPr>
              <w:spacing w:after="0"/>
            </w:pPr>
            <w:r>
              <w:t>303</w:t>
            </w:r>
          </w:p>
        </w:tc>
        <w:tc>
          <w:tcPr>
            <w:tcW w:w="1767" w:type="dxa"/>
            <w:hideMark/>
          </w:tcPr>
          <w:p w14:paraId="68B762E9" w14:textId="77777777" w:rsidR="00D26288" w:rsidRPr="00302A0B" w:rsidRDefault="00D26288" w:rsidP="00D26288">
            <w:pPr>
              <w:spacing w:after="0"/>
            </w:pPr>
            <w:r>
              <w:t>Some other reason</w:t>
            </w:r>
          </w:p>
        </w:tc>
      </w:tr>
      <w:tr w:rsidR="00302A0B" w:rsidRPr="00302A0B" w14:paraId="0158004C" w14:textId="77777777" w:rsidTr="00F80434">
        <w:trPr>
          <w:cantSplit/>
        </w:trPr>
        <w:tc>
          <w:tcPr>
            <w:tcW w:w="1980" w:type="dxa"/>
            <w:hideMark/>
          </w:tcPr>
          <w:p w14:paraId="506838DC" w14:textId="77777777" w:rsidR="00302A0B" w:rsidRPr="00302A0B" w:rsidRDefault="00302A0B" w:rsidP="00F80434">
            <w:pPr>
              <w:spacing w:after="0"/>
            </w:pPr>
            <w:r>
              <w:t>If there are children aged 0-15 who go to school or kindergarten</w:t>
            </w:r>
          </w:p>
        </w:tc>
        <w:tc>
          <w:tcPr>
            <w:tcW w:w="992" w:type="dxa"/>
            <w:hideMark/>
          </w:tcPr>
          <w:p w14:paraId="495A2664" w14:textId="77777777" w:rsidR="00302A0B" w:rsidRPr="00302A0B" w:rsidRDefault="00302A0B" w:rsidP="00F80434">
            <w:pPr>
              <w:spacing w:after="0"/>
            </w:pPr>
            <w:r>
              <w:t>tekstK26</w:t>
            </w:r>
          </w:p>
        </w:tc>
        <w:tc>
          <w:tcPr>
            <w:tcW w:w="4678" w:type="dxa"/>
            <w:hideMark/>
          </w:tcPr>
          <w:p w14:paraId="227F9555" w14:textId="77777777" w:rsidR="00302A0B" w:rsidRPr="00302A0B" w:rsidRDefault="00302A0B" w:rsidP="00F80434">
            <w:pPr>
              <w:spacing w:after="0"/>
              <w:rPr>
                <w:b/>
                <w:bCs/>
              </w:rPr>
            </w:pPr>
            <w:r>
              <w:rPr>
                <w:b/>
              </w:rPr>
              <w:t>Do all 0–15-year-old children in your household who go to school or kindergarten have...</w:t>
            </w:r>
          </w:p>
        </w:tc>
        <w:tc>
          <w:tcPr>
            <w:tcW w:w="789" w:type="dxa"/>
            <w:noWrap/>
            <w:hideMark/>
          </w:tcPr>
          <w:p w14:paraId="1390B0E7" w14:textId="77777777" w:rsidR="00302A0B" w:rsidRPr="00302A0B" w:rsidRDefault="00302A0B" w:rsidP="00F80434">
            <w:pPr>
              <w:spacing w:after="0"/>
            </w:pPr>
            <w:r>
              <w:t> </w:t>
            </w:r>
          </w:p>
        </w:tc>
        <w:tc>
          <w:tcPr>
            <w:tcW w:w="1767" w:type="dxa"/>
            <w:hideMark/>
          </w:tcPr>
          <w:p w14:paraId="30DF4B49" w14:textId="77777777" w:rsidR="00302A0B" w:rsidRPr="00302A0B" w:rsidRDefault="00302A0B" w:rsidP="00F80434">
            <w:pPr>
              <w:spacing w:after="0"/>
            </w:pPr>
            <w:r>
              <w:t> </w:t>
            </w:r>
          </w:p>
        </w:tc>
      </w:tr>
      <w:tr w:rsidR="00302A0B" w:rsidRPr="00302A0B" w14:paraId="0F45F6C8" w14:textId="77777777" w:rsidTr="00F80434">
        <w:trPr>
          <w:cantSplit/>
        </w:trPr>
        <w:tc>
          <w:tcPr>
            <w:tcW w:w="1980" w:type="dxa"/>
            <w:hideMark/>
          </w:tcPr>
          <w:p w14:paraId="28100FBE" w14:textId="77777777" w:rsidR="00302A0B" w:rsidRPr="00302A0B" w:rsidRDefault="00302A0B" w:rsidP="00F80434">
            <w:pPr>
              <w:spacing w:after="0"/>
            </w:pPr>
            <w:r>
              <w:lastRenderedPageBreak/>
              <w:t>If there are children aged 0-15 who go to school or kindergarten</w:t>
            </w:r>
          </w:p>
        </w:tc>
        <w:tc>
          <w:tcPr>
            <w:tcW w:w="992" w:type="dxa"/>
            <w:hideMark/>
          </w:tcPr>
          <w:p w14:paraId="0B38C558" w14:textId="77777777" w:rsidR="00302A0B" w:rsidRPr="00302A0B" w:rsidRDefault="00302A0B" w:rsidP="00F80434">
            <w:pPr>
              <w:spacing w:after="0"/>
            </w:pPr>
            <w:r>
              <w:t>K26</w:t>
            </w:r>
          </w:p>
        </w:tc>
        <w:tc>
          <w:tcPr>
            <w:tcW w:w="4678" w:type="dxa"/>
            <w:hideMark/>
          </w:tcPr>
          <w:p w14:paraId="1BF76D5E" w14:textId="77777777" w:rsidR="00302A0B" w:rsidRPr="00302A0B" w:rsidRDefault="00302A0B" w:rsidP="00F80434">
            <w:pPr>
              <w:spacing w:after="0"/>
              <w:rPr>
                <w:b/>
                <w:bCs/>
              </w:rPr>
            </w:pPr>
            <w:r>
              <w:rPr>
                <w:b/>
              </w:rPr>
              <w:t>a suitable place for doing homework?</w:t>
            </w:r>
          </w:p>
        </w:tc>
        <w:tc>
          <w:tcPr>
            <w:tcW w:w="789" w:type="dxa"/>
            <w:noWrap/>
            <w:hideMark/>
          </w:tcPr>
          <w:p w14:paraId="7E2B674E" w14:textId="77777777" w:rsidR="00302A0B" w:rsidRPr="00302A0B" w:rsidRDefault="00302A0B" w:rsidP="00F80434">
            <w:pPr>
              <w:spacing w:after="0"/>
            </w:pPr>
            <w:r>
              <w:t>1</w:t>
            </w:r>
          </w:p>
        </w:tc>
        <w:tc>
          <w:tcPr>
            <w:tcW w:w="1767" w:type="dxa"/>
            <w:hideMark/>
          </w:tcPr>
          <w:p w14:paraId="62270DB6" w14:textId="77777777" w:rsidR="00302A0B" w:rsidRPr="00302A0B" w:rsidRDefault="00302A0B" w:rsidP="00F80434">
            <w:pPr>
              <w:spacing w:after="0"/>
            </w:pPr>
            <w:r>
              <w:t>Yes</w:t>
            </w:r>
          </w:p>
        </w:tc>
      </w:tr>
      <w:tr w:rsidR="00302A0B" w:rsidRPr="00302A0B" w14:paraId="1404D96E" w14:textId="77777777" w:rsidTr="00F80434">
        <w:trPr>
          <w:cantSplit/>
        </w:trPr>
        <w:tc>
          <w:tcPr>
            <w:tcW w:w="1980" w:type="dxa"/>
            <w:hideMark/>
          </w:tcPr>
          <w:p w14:paraId="0A190D35" w14:textId="77777777" w:rsidR="00302A0B" w:rsidRPr="00302A0B" w:rsidRDefault="00302A0B" w:rsidP="00F80434">
            <w:pPr>
              <w:spacing w:after="0"/>
            </w:pPr>
            <w:r>
              <w:t> </w:t>
            </w:r>
          </w:p>
        </w:tc>
        <w:tc>
          <w:tcPr>
            <w:tcW w:w="992" w:type="dxa"/>
            <w:hideMark/>
          </w:tcPr>
          <w:p w14:paraId="7E1C66B8" w14:textId="77777777" w:rsidR="00302A0B" w:rsidRPr="00302A0B" w:rsidRDefault="00302A0B" w:rsidP="00F80434">
            <w:pPr>
              <w:spacing w:after="0"/>
            </w:pPr>
            <w:r>
              <w:t> </w:t>
            </w:r>
          </w:p>
        </w:tc>
        <w:tc>
          <w:tcPr>
            <w:tcW w:w="4678" w:type="dxa"/>
            <w:hideMark/>
          </w:tcPr>
          <w:p w14:paraId="229D9117" w14:textId="77777777" w:rsidR="00302A0B" w:rsidRPr="00302A0B" w:rsidRDefault="00302A0B" w:rsidP="00F80434">
            <w:pPr>
              <w:spacing w:after="0"/>
            </w:pPr>
            <w:r>
              <w:t> </w:t>
            </w:r>
          </w:p>
        </w:tc>
        <w:tc>
          <w:tcPr>
            <w:tcW w:w="789" w:type="dxa"/>
            <w:noWrap/>
            <w:hideMark/>
          </w:tcPr>
          <w:p w14:paraId="11D3D6BB" w14:textId="77777777" w:rsidR="00302A0B" w:rsidRPr="00302A0B" w:rsidRDefault="00302A0B" w:rsidP="00F80434">
            <w:pPr>
              <w:spacing w:after="0"/>
            </w:pPr>
            <w:r>
              <w:t>2</w:t>
            </w:r>
          </w:p>
        </w:tc>
        <w:tc>
          <w:tcPr>
            <w:tcW w:w="1767" w:type="dxa"/>
            <w:hideMark/>
          </w:tcPr>
          <w:p w14:paraId="06E18054" w14:textId="77777777" w:rsidR="00302A0B" w:rsidRPr="00302A0B" w:rsidRDefault="00302A0B" w:rsidP="00F80434">
            <w:pPr>
              <w:spacing w:after="0"/>
            </w:pPr>
            <w:r>
              <w:t>No</w:t>
            </w:r>
          </w:p>
        </w:tc>
      </w:tr>
      <w:tr w:rsidR="00D26288" w:rsidRPr="00302A0B" w14:paraId="449E95A6" w14:textId="77777777" w:rsidTr="00F80434">
        <w:trPr>
          <w:cantSplit/>
        </w:trPr>
        <w:tc>
          <w:tcPr>
            <w:tcW w:w="1980" w:type="dxa"/>
            <w:hideMark/>
          </w:tcPr>
          <w:p w14:paraId="19160C4F" w14:textId="77777777" w:rsidR="00D26288" w:rsidRPr="00302A0B" w:rsidRDefault="00D26288" w:rsidP="00D26288">
            <w:pPr>
              <w:spacing w:after="0"/>
            </w:pPr>
            <w:r>
              <w:t>K26=2</w:t>
            </w:r>
          </w:p>
        </w:tc>
        <w:tc>
          <w:tcPr>
            <w:tcW w:w="992" w:type="dxa"/>
            <w:hideMark/>
          </w:tcPr>
          <w:p w14:paraId="7DE2E0C7" w14:textId="77777777" w:rsidR="00D26288" w:rsidRPr="00302A0B" w:rsidRDefault="00D26288" w:rsidP="00D26288">
            <w:pPr>
              <w:spacing w:after="0"/>
            </w:pPr>
            <w:r>
              <w:t>K27</w:t>
            </w:r>
          </w:p>
        </w:tc>
        <w:tc>
          <w:tcPr>
            <w:tcW w:w="4678" w:type="dxa"/>
            <w:hideMark/>
          </w:tcPr>
          <w:p w14:paraId="03D62756" w14:textId="77777777" w:rsidR="00D26288" w:rsidRPr="00302A0B" w:rsidRDefault="00D26288" w:rsidP="00D26288">
            <w:pPr>
              <w:spacing w:after="0"/>
              <w:rPr>
                <w:b/>
                <w:bCs/>
              </w:rPr>
            </w:pPr>
            <w:r>
              <w:rPr>
                <w:b/>
              </w:rPr>
              <w:t>Can you not afford it or is there some other reason?</w:t>
            </w:r>
          </w:p>
        </w:tc>
        <w:tc>
          <w:tcPr>
            <w:tcW w:w="789" w:type="dxa"/>
            <w:noWrap/>
            <w:hideMark/>
          </w:tcPr>
          <w:p w14:paraId="49AFB73A" w14:textId="0374CA21" w:rsidR="00D26288" w:rsidRPr="00302A0B" w:rsidRDefault="00D26288" w:rsidP="00D26288">
            <w:pPr>
              <w:spacing w:after="0"/>
            </w:pPr>
            <w:r>
              <w:t>207</w:t>
            </w:r>
          </w:p>
        </w:tc>
        <w:tc>
          <w:tcPr>
            <w:tcW w:w="1767" w:type="dxa"/>
            <w:hideMark/>
          </w:tcPr>
          <w:p w14:paraId="7515139E" w14:textId="77777777" w:rsidR="00D26288" w:rsidRPr="00302A0B" w:rsidRDefault="00D26288" w:rsidP="00D26288">
            <w:pPr>
              <w:spacing w:after="0"/>
            </w:pPr>
            <w:r>
              <w:t>Cannot afford it</w:t>
            </w:r>
          </w:p>
        </w:tc>
      </w:tr>
      <w:tr w:rsidR="00D26288" w:rsidRPr="00302A0B" w14:paraId="2797705B" w14:textId="77777777" w:rsidTr="00F80434">
        <w:trPr>
          <w:cantSplit/>
        </w:trPr>
        <w:tc>
          <w:tcPr>
            <w:tcW w:w="1980" w:type="dxa"/>
            <w:hideMark/>
          </w:tcPr>
          <w:p w14:paraId="12DFE7E2" w14:textId="77777777" w:rsidR="00D26288" w:rsidRPr="00302A0B" w:rsidRDefault="00D26288" w:rsidP="00D26288">
            <w:pPr>
              <w:spacing w:after="0"/>
            </w:pPr>
            <w:r>
              <w:t> </w:t>
            </w:r>
          </w:p>
        </w:tc>
        <w:tc>
          <w:tcPr>
            <w:tcW w:w="992" w:type="dxa"/>
            <w:hideMark/>
          </w:tcPr>
          <w:p w14:paraId="32CF9621" w14:textId="77777777" w:rsidR="00D26288" w:rsidRPr="00302A0B" w:rsidRDefault="00D26288" w:rsidP="00D26288">
            <w:pPr>
              <w:spacing w:after="0"/>
            </w:pPr>
            <w:r>
              <w:t> </w:t>
            </w:r>
          </w:p>
        </w:tc>
        <w:tc>
          <w:tcPr>
            <w:tcW w:w="4678" w:type="dxa"/>
            <w:hideMark/>
          </w:tcPr>
          <w:p w14:paraId="60BF3F56" w14:textId="77777777" w:rsidR="00D26288" w:rsidRPr="00302A0B" w:rsidRDefault="00D26288" w:rsidP="00D26288">
            <w:pPr>
              <w:spacing w:after="0"/>
            </w:pPr>
            <w:r>
              <w:t> </w:t>
            </w:r>
          </w:p>
        </w:tc>
        <w:tc>
          <w:tcPr>
            <w:tcW w:w="789" w:type="dxa"/>
            <w:noWrap/>
            <w:hideMark/>
          </w:tcPr>
          <w:p w14:paraId="23EDADCC" w14:textId="3261CE5B" w:rsidR="00D26288" w:rsidRPr="00302A0B" w:rsidRDefault="00D26288" w:rsidP="00D26288">
            <w:pPr>
              <w:spacing w:after="0"/>
            </w:pPr>
            <w:r>
              <w:t>303</w:t>
            </w:r>
          </w:p>
        </w:tc>
        <w:tc>
          <w:tcPr>
            <w:tcW w:w="1767" w:type="dxa"/>
            <w:hideMark/>
          </w:tcPr>
          <w:p w14:paraId="70311FA2" w14:textId="77777777" w:rsidR="00D26288" w:rsidRPr="00302A0B" w:rsidRDefault="00D26288" w:rsidP="00D26288">
            <w:pPr>
              <w:spacing w:after="0"/>
            </w:pPr>
            <w:r>
              <w:t>Some other reason</w:t>
            </w:r>
          </w:p>
        </w:tc>
      </w:tr>
      <w:tr w:rsidR="00302A0B" w:rsidRPr="00302A0B" w14:paraId="28DC0F0B" w14:textId="77777777" w:rsidTr="00F80434">
        <w:trPr>
          <w:cantSplit/>
        </w:trPr>
        <w:tc>
          <w:tcPr>
            <w:tcW w:w="1980" w:type="dxa"/>
            <w:hideMark/>
          </w:tcPr>
          <w:p w14:paraId="77BE191D" w14:textId="77777777" w:rsidR="00302A0B" w:rsidRPr="00302A0B" w:rsidRDefault="00302A0B" w:rsidP="00F80434">
            <w:pPr>
              <w:spacing w:after="0"/>
            </w:pPr>
            <w:r>
              <w:t>If there are children aged 0-15 who go to school or kindergarten</w:t>
            </w:r>
          </w:p>
        </w:tc>
        <w:tc>
          <w:tcPr>
            <w:tcW w:w="992" w:type="dxa"/>
            <w:hideMark/>
          </w:tcPr>
          <w:p w14:paraId="52D6675E" w14:textId="77777777" w:rsidR="00302A0B" w:rsidRPr="00302A0B" w:rsidRDefault="00302A0B" w:rsidP="00F80434">
            <w:pPr>
              <w:spacing w:after="0"/>
            </w:pPr>
            <w:r>
              <w:t>K28</w:t>
            </w:r>
          </w:p>
        </w:tc>
        <w:tc>
          <w:tcPr>
            <w:tcW w:w="4678" w:type="dxa"/>
            <w:hideMark/>
          </w:tcPr>
          <w:p w14:paraId="0648687A" w14:textId="77777777" w:rsidR="00302A0B" w:rsidRPr="00302A0B" w:rsidRDefault="00302A0B" w:rsidP="00F80434">
            <w:pPr>
              <w:spacing w:after="0"/>
              <w:rPr>
                <w:b/>
                <w:bCs/>
              </w:rPr>
            </w:pPr>
            <w:r>
              <w:rPr>
                <w:b/>
              </w:rPr>
              <w:t>the possibility of going on school trips or other school or kindergarten events that cost money?</w:t>
            </w:r>
          </w:p>
        </w:tc>
        <w:tc>
          <w:tcPr>
            <w:tcW w:w="789" w:type="dxa"/>
            <w:noWrap/>
            <w:hideMark/>
          </w:tcPr>
          <w:p w14:paraId="22DCD64E" w14:textId="77777777" w:rsidR="00302A0B" w:rsidRPr="00302A0B" w:rsidRDefault="00302A0B" w:rsidP="00F80434">
            <w:pPr>
              <w:spacing w:after="0"/>
            </w:pPr>
            <w:r>
              <w:t>1</w:t>
            </w:r>
          </w:p>
        </w:tc>
        <w:tc>
          <w:tcPr>
            <w:tcW w:w="1767" w:type="dxa"/>
            <w:hideMark/>
          </w:tcPr>
          <w:p w14:paraId="0D163AD7" w14:textId="77777777" w:rsidR="00302A0B" w:rsidRPr="00302A0B" w:rsidRDefault="00302A0B" w:rsidP="00F80434">
            <w:pPr>
              <w:spacing w:after="0"/>
            </w:pPr>
            <w:r>
              <w:t>Yes</w:t>
            </w:r>
          </w:p>
        </w:tc>
      </w:tr>
      <w:tr w:rsidR="00302A0B" w:rsidRPr="00302A0B" w14:paraId="67A3BFDC" w14:textId="77777777" w:rsidTr="00F80434">
        <w:trPr>
          <w:cantSplit/>
        </w:trPr>
        <w:tc>
          <w:tcPr>
            <w:tcW w:w="1980" w:type="dxa"/>
            <w:hideMark/>
          </w:tcPr>
          <w:p w14:paraId="1D39D0AC" w14:textId="77777777" w:rsidR="00302A0B" w:rsidRPr="00302A0B" w:rsidRDefault="00302A0B" w:rsidP="00F80434">
            <w:pPr>
              <w:spacing w:after="0"/>
            </w:pPr>
            <w:r>
              <w:t> </w:t>
            </w:r>
          </w:p>
        </w:tc>
        <w:tc>
          <w:tcPr>
            <w:tcW w:w="992" w:type="dxa"/>
            <w:hideMark/>
          </w:tcPr>
          <w:p w14:paraId="4E070863" w14:textId="77777777" w:rsidR="00302A0B" w:rsidRPr="00302A0B" w:rsidRDefault="00302A0B" w:rsidP="00F80434">
            <w:pPr>
              <w:spacing w:after="0"/>
            </w:pPr>
            <w:r>
              <w:t> </w:t>
            </w:r>
          </w:p>
        </w:tc>
        <w:tc>
          <w:tcPr>
            <w:tcW w:w="4678" w:type="dxa"/>
            <w:hideMark/>
          </w:tcPr>
          <w:p w14:paraId="7ED996C0" w14:textId="77777777" w:rsidR="00302A0B" w:rsidRPr="00302A0B" w:rsidRDefault="00302A0B" w:rsidP="00F80434">
            <w:pPr>
              <w:spacing w:after="0"/>
            </w:pPr>
            <w:r>
              <w:t> </w:t>
            </w:r>
          </w:p>
        </w:tc>
        <w:tc>
          <w:tcPr>
            <w:tcW w:w="789" w:type="dxa"/>
            <w:noWrap/>
            <w:hideMark/>
          </w:tcPr>
          <w:p w14:paraId="7C794D51" w14:textId="77777777" w:rsidR="00302A0B" w:rsidRPr="00302A0B" w:rsidRDefault="00302A0B" w:rsidP="00F80434">
            <w:pPr>
              <w:spacing w:after="0"/>
            </w:pPr>
            <w:r>
              <w:t>2</w:t>
            </w:r>
          </w:p>
        </w:tc>
        <w:tc>
          <w:tcPr>
            <w:tcW w:w="1767" w:type="dxa"/>
            <w:hideMark/>
          </w:tcPr>
          <w:p w14:paraId="54980925" w14:textId="77777777" w:rsidR="00302A0B" w:rsidRPr="00302A0B" w:rsidRDefault="00302A0B" w:rsidP="00F80434">
            <w:pPr>
              <w:spacing w:after="0"/>
            </w:pPr>
            <w:r>
              <w:t>No</w:t>
            </w:r>
          </w:p>
        </w:tc>
      </w:tr>
      <w:tr w:rsidR="00D26288" w:rsidRPr="00302A0B" w14:paraId="13E955C3" w14:textId="77777777" w:rsidTr="00F80434">
        <w:trPr>
          <w:cantSplit/>
        </w:trPr>
        <w:tc>
          <w:tcPr>
            <w:tcW w:w="1980" w:type="dxa"/>
            <w:hideMark/>
          </w:tcPr>
          <w:p w14:paraId="10043896" w14:textId="77777777" w:rsidR="00D26288" w:rsidRPr="00302A0B" w:rsidRDefault="00D26288" w:rsidP="00D26288">
            <w:pPr>
              <w:spacing w:after="0"/>
            </w:pPr>
            <w:r>
              <w:t>K28=2</w:t>
            </w:r>
          </w:p>
        </w:tc>
        <w:tc>
          <w:tcPr>
            <w:tcW w:w="992" w:type="dxa"/>
            <w:hideMark/>
          </w:tcPr>
          <w:p w14:paraId="0CFB87EB" w14:textId="77777777" w:rsidR="00D26288" w:rsidRPr="00302A0B" w:rsidRDefault="00D26288" w:rsidP="00D26288">
            <w:pPr>
              <w:spacing w:after="0"/>
            </w:pPr>
            <w:r>
              <w:t>K29</w:t>
            </w:r>
          </w:p>
        </w:tc>
        <w:tc>
          <w:tcPr>
            <w:tcW w:w="4678" w:type="dxa"/>
            <w:hideMark/>
          </w:tcPr>
          <w:p w14:paraId="289A0968" w14:textId="77777777" w:rsidR="00D26288" w:rsidRPr="00302A0B" w:rsidRDefault="00D26288" w:rsidP="00D26288">
            <w:pPr>
              <w:spacing w:after="0"/>
            </w:pPr>
            <w:r>
              <w:t>Can you not afford it or is there some other reason?</w:t>
            </w:r>
          </w:p>
        </w:tc>
        <w:tc>
          <w:tcPr>
            <w:tcW w:w="789" w:type="dxa"/>
            <w:noWrap/>
            <w:hideMark/>
          </w:tcPr>
          <w:p w14:paraId="386795C0" w14:textId="3E62A7D4" w:rsidR="00D26288" w:rsidRPr="00302A0B" w:rsidRDefault="00D26288" w:rsidP="00D26288">
            <w:pPr>
              <w:spacing w:after="0"/>
            </w:pPr>
            <w:r>
              <w:t>207</w:t>
            </w:r>
          </w:p>
        </w:tc>
        <w:tc>
          <w:tcPr>
            <w:tcW w:w="1767" w:type="dxa"/>
            <w:hideMark/>
          </w:tcPr>
          <w:p w14:paraId="78E8BEB6" w14:textId="77777777" w:rsidR="00D26288" w:rsidRPr="00302A0B" w:rsidRDefault="00D26288" w:rsidP="00D26288">
            <w:pPr>
              <w:spacing w:after="0"/>
            </w:pPr>
            <w:r>
              <w:t>Cannot afford it</w:t>
            </w:r>
          </w:p>
        </w:tc>
      </w:tr>
      <w:tr w:rsidR="00D26288" w:rsidRPr="00302A0B" w14:paraId="06D4F2A0" w14:textId="77777777" w:rsidTr="00F80434">
        <w:trPr>
          <w:cantSplit/>
        </w:trPr>
        <w:tc>
          <w:tcPr>
            <w:tcW w:w="1980" w:type="dxa"/>
            <w:hideMark/>
          </w:tcPr>
          <w:p w14:paraId="798BE73D" w14:textId="77777777" w:rsidR="00D26288" w:rsidRPr="00302A0B" w:rsidRDefault="00D26288" w:rsidP="00D26288">
            <w:pPr>
              <w:spacing w:after="0"/>
            </w:pPr>
            <w:r>
              <w:t> </w:t>
            </w:r>
          </w:p>
        </w:tc>
        <w:tc>
          <w:tcPr>
            <w:tcW w:w="992" w:type="dxa"/>
            <w:hideMark/>
          </w:tcPr>
          <w:p w14:paraId="0733015B" w14:textId="77777777" w:rsidR="00D26288" w:rsidRPr="00302A0B" w:rsidRDefault="00D26288" w:rsidP="00D26288">
            <w:pPr>
              <w:spacing w:after="0"/>
            </w:pPr>
            <w:r>
              <w:t> </w:t>
            </w:r>
          </w:p>
        </w:tc>
        <w:tc>
          <w:tcPr>
            <w:tcW w:w="4678" w:type="dxa"/>
            <w:hideMark/>
          </w:tcPr>
          <w:p w14:paraId="4AC7ACA4" w14:textId="77777777" w:rsidR="00D26288" w:rsidRPr="00302A0B" w:rsidRDefault="00D26288" w:rsidP="00D26288">
            <w:pPr>
              <w:spacing w:after="0"/>
            </w:pPr>
            <w:r>
              <w:t> </w:t>
            </w:r>
          </w:p>
        </w:tc>
        <w:tc>
          <w:tcPr>
            <w:tcW w:w="789" w:type="dxa"/>
            <w:noWrap/>
            <w:hideMark/>
          </w:tcPr>
          <w:p w14:paraId="6936EC56" w14:textId="00B74958" w:rsidR="00D26288" w:rsidRPr="00302A0B" w:rsidRDefault="00D26288" w:rsidP="00D26288">
            <w:pPr>
              <w:spacing w:after="0"/>
            </w:pPr>
            <w:r>
              <w:t>303</w:t>
            </w:r>
          </w:p>
        </w:tc>
        <w:tc>
          <w:tcPr>
            <w:tcW w:w="1767" w:type="dxa"/>
            <w:hideMark/>
          </w:tcPr>
          <w:p w14:paraId="7B159A7F" w14:textId="77777777" w:rsidR="00D26288" w:rsidRPr="00302A0B" w:rsidRDefault="00D26288" w:rsidP="00D26288">
            <w:pPr>
              <w:spacing w:after="0"/>
            </w:pPr>
            <w:r>
              <w:t>Some other reason</w:t>
            </w:r>
          </w:p>
        </w:tc>
      </w:tr>
      <w:tr w:rsidR="00302A0B" w:rsidRPr="00302A0B" w14:paraId="3FDFDAD5" w14:textId="77777777" w:rsidTr="00F80434">
        <w:trPr>
          <w:cantSplit/>
        </w:trPr>
        <w:tc>
          <w:tcPr>
            <w:tcW w:w="1980" w:type="dxa"/>
            <w:hideMark/>
          </w:tcPr>
          <w:p w14:paraId="326C9A99" w14:textId="77777777" w:rsidR="00302A0B" w:rsidRPr="00302A0B" w:rsidRDefault="00302A0B" w:rsidP="00F80434">
            <w:pPr>
              <w:spacing w:after="0"/>
            </w:pPr>
            <w:r>
              <w:t> </w:t>
            </w:r>
          </w:p>
        </w:tc>
        <w:tc>
          <w:tcPr>
            <w:tcW w:w="992" w:type="dxa"/>
            <w:hideMark/>
          </w:tcPr>
          <w:p w14:paraId="0B73BB73" w14:textId="77777777" w:rsidR="00302A0B" w:rsidRPr="00302A0B" w:rsidRDefault="00302A0B" w:rsidP="00F80434">
            <w:pPr>
              <w:spacing w:after="0"/>
            </w:pPr>
            <w:r>
              <w:t>SECTION LA</w:t>
            </w:r>
          </w:p>
        </w:tc>
        <w:tc>
          <w:tcPr>
            <w:tcW w:w="4678" w:type="dxa"/>
            <w:hideMark/>
          </w:tcPr>
          <w:p w14:paraId="71EAD269" w14:textId="77777777" w:rsidR="00302A0B" w:rsidRPr="00302A0B" w:rsidRDefault="00302A0B" w:rsidP="00F80434">
            <w:pPr>
              <w:spacing w:after="0"/>
              <w:rPr>
                <w:b/>
                <w:bCs/>
              </w:rPr>
            </w:pPr>
            <w:r>
              <w:rPr>
                <w:b/>
              </w:rPr>
              <w:t>CHILDREN'S MODULE 2021</w:t>
            </w:r>
          </w:p>
        </w:tc>
        <w:tc>
          <w:tcPr>
            <w:tcW w:w="789" w:type="dxa"/>
            <w:hideMark/>
          </w:tcPr>
          <w:p w14:paraId="589709B8" w14:textId="77777777" w:rsidR="00302A0B" w:rsidRPr="00302A0B" w:rsidRDefault="00302A0B" w:rsidP="00F80434">
            <w:pPr>
              <w:spacing w:after="0"/>
            </w:pPr>
            <w:r>
              <w:t> </w:t>
            </w:r>
          </w:p>
        </w:tc>
        <w:tc>
          <w:tcPr>
            <w:tcW w:w="1767" w:type="dxa"/>
            <w:hideMark/>
          </w:tcPr>
          <w:p w14:paraId="355CB02F" w14:textId="77777777" w:rsidR="00302A0B" w:rsidRPr="00302A0B" w:rsidRDefault="00302A0B" w:rsidP="00F80434">
            <w:pPr>
              <w:spacing w:after="0"/>
            </w:pPr>
            <w:r>
              <w:t> </w:t>
            </w:r>
          </w:p>
        </w:tc>
      </w:tr>
      <w:tr w:rsidR="00302A0B" w:rsidRPr="00302A0B" w14:paraId="56ABFF0A" w14:textId="77777777" w:rsidTr="00F80434">
        <w:trPr>
          <w:cantSplit/>
        </w:trPr>
        <w:tc>
          <w:tcPr>
            <w:tcW w:w="1980" w:type="dxa"/>
            <w:hideMark/>
          </w:tcPr>
          <w:p w14:paraId="09DAFC77" w14:textId="77777777" w:rsidR="00302A0B" w:rsidRPr="00302A0B" w:rsidRDefault="00302A0B" w:rsidP="00F80434">
            <w:pPr>
              <w:spacing w:after="0"/>
            </w:pPr>
            <w:r>
              <w:t>Asked only when there are children in the household who are 0-17 years old at the time of interview; if there are none, enter “No” by default.</w:t>
            </w:r>
          </w:p>
        </w:tc>
        <w:tc>
          <w:tcPr>
            <w:tcW w:w="992" w:type="dxa"/>
            <w:hideMark/>
          </w:tcPr>
          <w:p w14:paraId="311427F7" w14:textId="77777777" w:rsidR="00302A0B" w:rsidRPr="00302A0B" w:rsidRDefault="00302A0B" w:rsidP="00F80434">
            <w:pPr>
              <w:spacing w:after="0"/>
            </w:pPr>
            <w:r>
              <w:t>LA1</w:t>
            </w:r>
          </w:p>
        </w:tc>
        <w:tc>
          <w:tcPr>
            <w:tcW w:w="4678" w:type="dxa"/>
            <w:hideMark/>
          </w:tcPr>
          <w:p w14:paraId="6D4DF430" w14:textId="77777777" w:rsidR="00302A0B" w:rsidRPr="00302A0B" w:rsidRDefault="00302A0B" w:rsidP="00F80434">
            <w:pPr>
              <w:spacing w:after="0"/>
              <w:rPr>
                <w:b/>
                <w:bCs/>
              </w:rPr>
            </w:pPr>
            <w:r>
              <w:rPr>
                <w:b/>
              </w:rPr>
              <w:t>Are there 0–17-year-old (incl.) children in your household whose other parent lives outside your household?</w:t>
            </w:r>
          </w:p>
        </w:tc>
        <w:tc>
          <w:tcPr>
            <w:tcW w:w="789" w:type="dxa"/>
            <w:noWrap/>
            <w:hideMark/>
          </w:tcPr>
          <w:p w14:paraId="629DBDE3" w14:textId="77777777" w:rsidR="00302A0B" w:rsidRPr="00302A0B" w:rsidRDefault="00302A0B" w:rsidP="00F80434">
            <w:pPr>
              <w:spacing w:after="0"/>
            </w:pPr>
            <w:r>
              <w:t>1</w:t>
            </w:r>
          </w:p>
        </w:tc>
        <w:tc>
          <w:tcPr>
            <w:tcW w:w="1767" w:type="dxa"/>
            <w:hideMark/>
          </w:tcPr>
          <w:p w14:paraId="588A8F65" w14:textId="77777777" w:rsidR="00302A0B" w:rsidRPr="00302A0B" w:rsidRDefault="00302A0B" w:rsidP="00F80434">
            <w:pPr>
              <w:spacing w:after="0"/>
            </w:pPr>
            <w:r>
              <w:t>Yes</w:t>
            </w:r>
          </w:p>
        </w:tc>
      </w:tr>
      <w:tr w:rsidR="00302A0B" w:rsidRPr="00302A0B" w14:paraId="2CAB4C80" w14:textId="77777777" w:rsidTr="00F80434">
        <w:trPr>
          <w:cantSplit/>
        </w:trPr>
        <w:tc>
          <w:tcPr>
            <w:tcW w:w="1980" w:type="dxa"/>
            <w:hideMark/>
          </w:tcPr>
          <w:p w14:paraId="1F640B4F" w14:textId="77777777" w:rsidR="00302A0B" w:rsidRPr="00302A0B" w:rsidRDefault="00302A0B" w:rsidP="00F80434">
            <w:pPr>
              <w:spacing w:after="0"/>
            </w:pPr>
            <w:r>
              <w:t> </w:t>
            </w:r>
          </w:p>
        </w:tc>
        <w:tc>
          <w:tcPr>
            <w:tcW w:w="992" w:type="dxa"/>
            <w:hideMark/>
          </w:tcPr>
          <w:p w14:paraId="5C12A605" w14:textId="77777777" w:rsidR="00302A0B" w:rsidRPr="00302A0B" w:rsidRDefault="00302A0B" w:rsidP="00F80434">
            <w:pPr>
              <w:spacing w:after="0"/>
            </w:pPr>
            <w:r>
              <w:t> </w:t>
            </w:r>
          </w:p>
        </w:tc>
        <w:tc>
          <w:tcPr>
            <w:tcW w:w="4678" w:type="dxa"/>
            <w:hideMark/>
          </w:tcPr>
          <w:p w14:paraId="5278033A" w14:textId="77777777" w:rsidR="00302A0B" w:rsidRPr="00302A0B" w:rsidRDefault="00302A0B" w:rsidP="00F80434">
            <w:pPr>
              <w:spacing w:after="0"/>
              <w:rPr>
                <w:b/>
                <w:bCs/>
              </w:rPr>
            </w:pPr>
            <w:r>
              <w:rPr>
                <w:b/>
              </w:rPr>
              <w:t> </w:t>
            </w:r>
          </w:p>
        </w:tc>
        <w:tc>
          <w:tcPr>
            <w:tcW w:w="789" w:type="dxa"/>
            <w:noWrap/>
            <w:hideMark/>
          </w:tcPr>
          <w:p w14:paraId="6120BA1C" w14:textId="77777777" w:rsidR="00302A0B" w:rsidRPr="00302A0B" w:rsidRDefault="00302A0B" w:rsidP="00F80434">
            <w:pPr>
              <w:spacing w:after="0"/>
            </w:pPr>
            <w:r>
              <w:t>2</w:t>
            </w:r>
          </w:p>
        </w:tc>
        <w:tc>
          <w:tcPr>
            <w:tcW w:w="1767" w:type="dxa"/>
            <w:hideMark/>
          </w:tcPr>
          <w:p w14:paraId="3F90AF8B" w14:textId="77777777" w:rsidR="00302A0B" w:rsidRPr="00302A0B" w:rsidRDefault="00302A0B" w:rsidP="00F80434">
            <w:pPr>
              <w:spacing w:after="0"/>
            </w:pPr>
            <w:r>
              <w:t>No</w:t>
            </w:r>
          </w:p>
        </w:tc>
      </w:tr>
      <w:tr w:rsidR="00302A0B" w:rsidRPr="00302A0B" w14:paraId="38AA8A8D" w14:textId="77777777" w:rsidTr="00F80434">
        <w:trPr>
          <w:cantSplit/>
        </w:trPr>
        <w:tc>
          <w:tcPr>
            <w:tcW w:w="1980" w:type="dxa"/>
            <w:hideMark/>
          </w:tcPr>
          <w:p w14:paraId="42A29EA5" w14:textId="77777777" w:rsidR="00302A0B" w:rsidRPr="00302A0B" w:rsidRDefault="00302A0B" w:rsidP="00F80434">
            <w:pPr>
              <w:spacing w:after="0"/>
            </w:pPr>
            <w:r>
              <w:t>LA1=1</w:t>
            </w:r>
          </w:p>
        </w:tc>
        <w:tc>
          <w:tcPr>
            <w:tcW w:w="992" w:type="dxa"/>
            <w:hideMark/>
          </w:tcPr>
          <w:p w14:paraId="73ACF91A" w14:textId="77777777" w:rsidR="00302A0B" w:rsidRPr="00302A0B" w:rsidRDefault="00302A0B" w:rsidP="00F80434">
            <w:pPr>
              <w:spacing w:after="0"/>
            </w:pPr>
            <w:r>
              <w:t>LA2</w:t>
            </w:r>
          </w:p>
        </w:tc>
        <w:tc>
          <w:tcPr>
            <w:tcW w:w="4678" w:type="dxa"/>
            <w:hideMark/>
          </w:tcPr>
          <w:p w14:paraId="4DDD607E" w14:textId="77777777" w:rsidR="00302A0B" w:rsidRPr="00302A0B" w:rsidRDefault="00302A0B" w:rsidP="00F80434">
            <w:pPr>
              <w:spacing w:after="0"/>
              <w:rPr>
                <w:b/>
                <w:bCs/>
              </w:rPr>
            </w:pPr>
            <w:r>
              <w:rPr>
                <w:b/>
              </w:rPr>
              <w:t>How many children?</w:t>
            </w:r>
          </w:p>
        </w:tc>
        <w:tc>
          <w:tcPr>
            <w:tcW w:w="789" w:type="dxa"/>
            <w:hideMark/>
          </w:tcPr>
          <w:p w14:paraId="40CB99F7" w14:textId="77777777" w:rsidR="00302A0B" w:rsidRPr="00302A0B" w:rsidRDefault="00302A0B" w:rsidP="00F80434">
            <w:pPr>
              <w:spacing w:after="0"/>
            </w:pPr>
            <w:r>
              <w:t> </w:t>
            </w:r>
          </w:p>
        </w:tc>
        <w:tc>
          <w:tcPr>
            <w:tcW w:w="1767" w:type="dxa"/>
            <w:hideMark/>
          </w:tcPr>
          <w:p w14:paraId="5DDE6A8D" w14:textId="77777777" w:rsidR="00302A0B" w:rsidRPr="00302A0B" w:rsidRDefault="00302A0B" w:rsidP="00F80434">
            <w:pPr>
              <w:spacing w:after="0"/>
            </w:pPr>
            <w:r>
              <w:t> </w:t>
            </w:r>
          </w:p>
        </w:tc>
      </w:tr>
      <w:tr w:rsidR="00302A0B" w:rsidRPr="00302A0B" w14:paraId="6612A3E1" w14:textId="77777777" w:rsidTr="00F80434">
        <w:trPr>
          <w:cantSplit/>
        </w:trPr>
        <w:tc>
          <w:tcPr>
            <w:tcW w:w="1980" w:type="dxa"/>
            <w:hideMark/>
          </w:tcPr>
          <w:p w14:paraId="01920936" w14:textId="77777777" w:rsidR="00302A0B" w:rsidRPr="00302A0B" w:rsidRDefault="00302A0B" w:rsidP="00F80434">
            <w:pPr>
              <w:spacing w:after="0"/>
            </w:pPr>
            <w:r>
              <w:t>always</w:t>
            </w:r>
          </w:p>
        </w:tc>
        <w:tc>
          <w:tcPr>
            <w:tcW w:w="992" w:type="dxa"/>
            <w:hideMark/>
          </w:tcPr>
          <w:p w14:paraId="5A7802C1" w14:textId="77777777" w:rsidR="00302A0B" w:rsidRPr="00302A0B" w:rsidRDefault="00302A0B" w:rsidP="00F80434">
            <w:pPr>
              <w:spacing w:after="0"/>
            </w:pPr>
            <w:r>
              <w:t>LA3</w:t>
            </w:r>
          </w:p>
        </w:tc>
        <w:tc>
          <w:tcPr>
            <w:tcW w:w="4678" w:type="dxa"/>
            <w:hideMark/>
          </w:tcPr>
          <w:p w14:paraId="490E9169" w14:textId="77777777" w:rsidR="00302A0B" w:rsidRPr="00302A0B" w:rsidRDefault="00302A0B" w:rsidP="00F80434">
            <w:pPr>
              <w:spacing w:after="0"/>
              <w:rPr>
                <w:b/>
                <w:bCs/>
              </w:rPr>
            </w:pPr>
            <w:r>
              <w:rPr>
                <w:b/>
              </w:rPr>
              <w:t>Do you or any other household member have 0–17-year-old (incl.) children who live outside your household?</w:t>
            </w:r>
          </w:p>
        </w:tc>
        <w:tc>
          <w:tcPr>
            <w:tcW w:w="789" w:type="dxa"/>
            <w:noWrap/>
            <w:hideMark/>
          </w:tcPr>
          <w:p w14:paraId="4EED52A5" w14:textId="77777777" w:rsidR="00302A0B" w:rsidRPr="00302A0B" w:rsidRDefault="00302A0B" w:rsidP="00F80434">
            <w:pPr>
              <w:spacing w:after="0"/>
            </w:pPr>
            <w:r>
              <w:t>1</w:t>
            </w:r>
          </w:p>
        </w:tc>
        <w:tc>
          <w:tcPr>
            <w:tcW w:w="1767" w:type="dxa"/>
            <w:hideMark/>
          </w:tcPr>
          <w:p w14:paraId="01885432" w14:textId="77777777" w:rsidR="00302A0B" w:rsidRPr="00302A0B" w:rsidRDefault="00302A0B" w:rsidP="00F80434">
            <w:pPr>
              <w:spacing w:after="0"/>
            </w:pPr>
            <w:r>
              <w:t>Yes</w:t>
            </w:r>
          </w:p>
        </w:tc>
      </w:tr>
      <w:tr w:rsidR="00302A0B" w:rsidRPr="00302A0B" w14:paraId="5AED9234" w14:textId="77777777" w:rsidTr="00F80434">
        <w:trPr>
          <w:cantSplit/>
        </w:trPr>
        <w:tc>
          <w:tcPr>
            <w:tcW w:w="1980" w:type="dxa"/>
            <w:hideMark/>
          </w:tcPr>
          <w:p w14:paraId="7425E4E6" w14:textId="77777777" w:rsidR="00302A0B" w:rsidRPr="00302A0B" w:rsidRDefault="00302A0B" w:rsidP="00F80434">
            <w:pPr>
              <w:spacing w:after="0"/>
            </w:pPr>
            <w:r>
              <w:t> </w:t>
            </w:r>
          </w:p>
        </w:tc>
        <w:tc>
          <w:tcPr>
            <w:tcW w:w="992" w:type="dxa"/>
            <w:hideMark/>
          </w:tcPr>
          <w:p w14:paraId="6CCB4204" w14:textId="77777777" w:rsidR="00302A0B" w:rsidRPr="00302A0B" w:rsidRDefault="00302A0B" w:rsidP="00F80434">
            <w:pPr>
              <w:spacing w:after="0"/>
            </w:pPr>
            <w:r>
              <w:t> </w:t>
            </w:r>
          </w:p>
        </w:tc>
        <w:tc>
          <w:tcPr>
            <w:tcW w:w="4678" w:type="dxa"/>
            <w:hideMark/>
          </w:tcPr>
          <w:p w14:paraId="4CB07409" w14:textId="77777777" w:rsidR="00302A0B" w:rsidRPr="00302A0B" w:rsidRDefault="00302A0B" w:rsidP="00F80434">
            <w:pPr>
              <w:spacing w:after="0"/>
            </w:pPr>
            <w:r>
              <w:t> </w:t>
            </w:r>
          </w:p>
        </w:tc>
        <w:tc>
          <w:tcPr>
            <w:tcW w:w="789" w:type="dxa"/>
            <w:noWrap/>
            <w:hideMark/>
          </w:tcPr>
          <w:p w14:paraId="28605C5B" w14:textId="77777777" w:rsidR="00302A0B" w:rsidRPr="00302A0B" w:rsidRDefault="00302A0B" w:rsidP="00F80434">
            <w:pPr>
              <w:spacing w:after="0"/>
            </w:pPr>
            <w:r>
              <w:t>2</w:t>
            </w:r>
          </w:p>
        </w:tc>
        <w:tc>
          <w:tcPr>
            <w:tcW w:w="1767" w:type="dxa"/>
            <w:hideMark/>
          </w:tcPr>
          <w:p w14:paraId="13C3D5CB" w14:textId="77777777" w:rsidR="00302A0B" w:rsidRPr="00302A0B" w:rsidRDefault="00302A0B" w:rsidP="00F80434">
            <w:pPr>
              <w:spacing w:after="0"/>
            </w:pPr>
            <w:r>
              <w:t>No</w:t>
            </w:r>
          </w:p>
        </w:tc>
      </w:tr>
      <w:tr w:rsidR="00302A0B" w:rsidRPr="00302A0B" w14:paraId="724402E1" w14:textId="77777777" w:rsidTr="00F80434">
        <w:trPr>
          <w:cantSplit/>
        </w:trPr>
        <w:tc>
          <w:tcPr>
            <w:tcW w:w="1980" w:type="dxa"/>
            <w:hideMark/>
          </w:tcPr>
          <w:p w14:paraId="670EBD57" w14:textId="77777777" w:rsidR="00302A0B" w:rsidRPr="00302A0B" w:rsidRDefault="00302A0B" w:rsidP="00F80434">
            <w:pPr>
              <w:spacing w:after="0"/>
            </w:pPr>
            <w:r>
              <w:t>LA3=1</w:t>
            </w:r>
          </w:p>
        </w:tc>
        <w:tc>
          <w:tcPr>
            <w:tcW w:w="992" w:type="dxa"/>
            <w:hideMark/>
          </w:tcPr>
          <w:p w14:paraId="3B829463" w14:textId="77777777" w:rsidR="00302A0B" w:rsidRPr="00302A0B" w:rsidRDefault="00302A0B" w:rsidP="00F80434">
            <w:pPr>
              <w:spacing w:after="0"/>
            </w:pPr>
            <w:r>
              <w:t>LA4</w:t>
            </w:r>
          </w:p>
        </w:tc>
        <w:tc>
          <w:tcPr>
            <w:tcW w:w="4678" w:type="dxa"/>
            <w:hideMark/>
          </w:tcPr>
          <w:p w14:paraId="1B837561" w14:textId="77777777" w:rsidR="00302A0B" w:rsidRPr="00302A0B" w:rsidRDefault="00302A0B" w:rsidP="00F80434">
            <w:pPr>
              <w:spacing w:after="0"/>
              <w:rPr>
                <w:b/>
                <w:bCs/>
              </w:rPr>
            </w:pPr>
            <w:r>
              <w:rPr>
                <w:b/>
              </w:rPr>
              <w:t>How many children?</w:t>
            </w:r>
          </w:p>
        </w:tc>
        <w:tc>
          <w:tcPr>
            <w:tcW w:w="789" w:type="dxa"/>
            <w:hideMark/>
          </w:tcPr>
          <w:p w14:paraId="1D3AD4CB" w14:textId="77777777" w:rsidR="00302A0B" w:rsidRPr="00302A0B" w:rsidRDefault="00302A0B" w:rsidP="00F80434">
            <w:pPr>
              <w:spacing w:after="0"/>
            </w:pPr>
            <w:r>
              <w:t> </w:t>
            </w:r>
          </w:p>
        </w:tc>
        <w:tc>
          <w:tcPr>
            <w:tcW w:w="1767" w:type="dxa"/>
            <w:hideMark/>
          </w:tcPr>
          <w:p w14:paraId="75023F51" w14:textId="77777777" w:rsidR="00302A0B" w:rsidRPr="00302A0B" w:rsidRDefault="00302A0B" w:rsidP="00F80434">
            <w:pPr>
              <w:spacing w:after="0"/>
            </w:pPr>
            <w:r>
              <w:t> </w:t>
            </w:r>
          </w:p>
        </w:tc>
      </w:tr>
      <w:tr w:rsidR="00302A0B" w:rsidRPr="00302A0B" w14:paraId="1C792787" w14:textId="77777777" w:rsidTr="00F80434">
        <w:trPr>
          <w:cantSplit/>
        </w:trPr>
        <w:tc>
          <w:tcPr>
            <w:tcW w:w="1980" w:type="dxa"/>
            <w:hideMark/>
          </w:tcPr>
          <w:p w14:paraId="362F66B4" w14:textId="77777777" w:rsidR="00302A0B" w:rsidRPr="00302A0B" w:rsidRDefault="00302A0B" w:rsidP="00F80434">
            <w:pPr>
              <w:spacing w:after="0"/>
            </w:pPr>
            <w:r>
              <w:t>always</w:t>
            </w:r>
          </w:p>
        </w:tc>
        <w:tc>
          <w:tcPr>
            <w:tcW w:w="992" w:type="dxa"/>
            <w:hideMark/>
          </w:tcPr>
          <w:p w14:paraId="5383CFB2" w14:textId="77777777" w:rsidR="00302A0B" w:rsidRPr="00302A0B" w:rsidRDefault="00302A0B" w:rsidP="00F80434">
            <w:pPr>
              <w:spacing w:after="0"/>
            </w:pPr>
            <w:r>
              <w:t>DB</w:t>
            </w:r>
          </w:p>
        </w:tc>
        <w:tc>
          <w:tcPr>
            <w:tcW w:w="4678" w:type="dxa"/>
            <w:hideMark/>
          </w:tcPr>
          <w:p w14:paraId="02C3C45F" w14:textId="77777777" w:rsidR="00302A0B" w:rsidRPr="00302A0B" w:rsidRDefault="00302A0B" w:rsidP="00F80434">
            <w:pPr>
              <w:spacing w:after="0"/>
            </w:pPr>
            <w:r>
              <w:rPr>
                <w:b/>
              </w:rPr>
              <w:t>Now we will talk in more detail about the income and savings of your household.</w:t>
            </w:r>
            <w:r>
              <w:t xml:space="preserve"> </w:t>
            </w:r>
          </w:p>
        </w:tc>
        <w:tc>
          <w:tcPr>
            <w:tcW w:w="789" w:type="dxa"/>
            <w:noWrap/>
            <w:hideMark/>
          </w:tcPr>
          <w:p w14:paraId="2B5128C9" w14:textId="77777777" w:rsidR="00302A0B" w:rsidRPr="00302A0B" w:rsidRDefault="00302A0B" w:rsidP="00F80434">
            <w:pPr>
              <w:spacing w:after="0"/>
            </w:pPr>
            <w:r>
              <w:t> </w:t>
            </w:r>
          </w:p>
        </w:tc>
        <w:tc>
          <w:tcPr>
            <w:tcW w:w="1767" w:type="dxa"/>
            <w:hideMark/>
          </w:tcPr>
          <w:p w14:paraId="63966A4E" w14:textId="77777777" w:rsidR="00302A0B" w:rsidRPr="00302A0B" w:rsidRDefault="00302A0B" w:rsidP="00F80434">
            <w:pPr>
              <w:spacing w:after="0"/>
            </w:pPr>
            <w:r>
              <w:t> </w:t>
            </w:r>
          </w:p>
        </w:tc>
      </w:tr>
      <w:tr w:rsidR="00302A0B" w:rsidRPr="00302A0B" w14:paraId="0019616D" w14:textId="77777777" w:rsidTr="00F80434">
        <w:trPr>
          <w:cantSplit/>
        </w:trPr>
        <w:tc>
          <w:tcPr>
            <w:tcW w:w="1980" w:type="dxa"/>
            <w:hideMark/>
          </w:tcPr>
          <w:p w14:paraId="6EEE1CD0" w14:textId="77777777" w:rsidR="00302A0B" w:rsidRPr="00302A0B" w:rsidRDefault="00302A0B" w:rsidP="00F80434">
            <w:pPr>
              <w:spacing w:after="0"/>
            </w:pPr>
            <w:r>
              <w:t>always</w:t>
            </w:r>
          </w:p>
        </w:tc>
        <w:tc>
          <w:tcPr>
            <w:tcW w:w="992" w:type="dxa"/>
            <w:hideMark/>
          </w:tcPr>
          <w:p w14:paraId="3FD44F4C" w14:textId="77777777" w:rsidR="00302A0B" w:rsidRPr="00302A0B" w:rsidRDefault="00302A0B" w:rsidP="00F80434">
            <w:pPr>
              <w:spacing w:after="0"/>
            </w:pPr>
            <w:r>
              <w:t>D30</w:t>
            </w:r>
          </w:p>
        </w:tc>
        <w:tc>
          <w:tcPr>
            <w:tcW w:w="4678" w:type="dxa"/>
            <w:hideMark/>
          </w:tcPr>
          <w:p w14:paraId="4EF2FAA3" w14:textId="77777777" w:rsidR="00302A0B" w:rsidRPr="00302A0B" w:rsidRDefault="00302A0B" w:rsidP="00F80434">
            <w:pPr>
              <w:spacing w:after="0"/>
            </w:pPr>
            <w:r>
              <w:t>In the last 12 months, has your household’s income increased or decreased?</w:t>
            </w:r>
          </w:p>
        </w:tc>
        <w:tc>
          <w:tcPr>
            <w:tcW w:w="789" w:type="dxa"/>
            <w:noWrap/>
            <w:hideMark/>
          </w:tcPr>
          <w:p w14:paraId="5A862BDC" w14:textId="77777777" w:rsidR="00302A0B" w:rsidRPr="00302A0B" w:rsidRDefault="00302A0B" w:rsidP="00F80434">
            <w:pPr>
              <w:spacing w:after="0"/>
            </w:pPr>
            <w:r>
              <w:t>1211</w:t>
            </w:r>
          </w:p>
        </w:tc>
        <w:tc>
          <w:tcPr>
            <w:tcW w:w="1767" w:type="dxa"/>
            <w:hideMark/>
          </w:tcPr>
          <w:p w14:paraId="684D7F4B" w14:textId="77777777" w:rsidR="00302A0B" w:rsidRPr="00302A0B" w:rsidRDefault="00302A0B" w:rsidP="00F80434">
            <w:pPr>
              <w:spacing w:after="0"/>
            </w:pPr>
            <w:r>
              <w:t>Increased</w:t>
            </w:r>
          </w:p>
        </w:tc>
      </w:tr>
      <w:tr w:rsidR="00302A0B" w:rsidRPr="00302A0B" w14:paraId="12FF1448" w14:textId="77777777" w:rsidTr="00F80434">
        <w:trPr>
          <w:cantSplit/>
        </w:trPr>
        <w:tc>
          <w:tcPr>
            <w:tcW w:w="1980" w:type="dxa"/>
            <w:hideMark/>
          </w:tcPr>
          <w:p w14:paraId="68BB4BC4" w14:textId="77777777" w:rsidR="00302A0B" w:rsidRPr="00302A0B" w:rsidRDefault="00302A0B" w:rsidP="00F80434">
            <w:pPr>
              <w:spacing w:after="0"/>
            </w:pPr>
            <w:r>
              <w:t> </w:t>
            </w:r>
          </w:p>
        </w:tc>
        <w:tc>
          <w:tcPr>
            <w:tcW w:w="992" w:type="dxa"/>
            <w:hideMark/>
          </w:tcPr>
          <w:p w14:paraId="74568EBE" w14:textId="77777777" w:rsidR="00302A0B" w:rsidRPr="00302A0B" w:rsidRDefault="00302A0B" w:rsidP="00F80434">
            <w:pPr>
              <w:spacing w:after="0"/>
            </w:pPr>
            <w:r>
              <w:t> </w:t>
            </w:r>
          </w:p>
        </w:tc>
        <w:tc>
          <w:tcPr>
            <w:tcW w:w="4678" w:type="dxa"/>
            <w:hideMark/>
          </w:tcPr>
          <w:p w14:paraId="37AF161F" w14:textId="77777777" w:rsidR="00302A0B" w:rsidRPr="00302A0B" w:rsidRDefault="00302A0B" w:rsidP="00F80434">
            <w:pPr>
              <w:spacing w:after="0"/>
            </w:pPr>
            <w:r>
              <w:t> </w:t>
            </w:r>
          </w:p>
        </w:tc>
        <w:tc>
          <w:tcPr>
            <w:tcW w:w="789" w:type="dxa"/>
            <w:noWrap/>
            <w:hideMark/>
          </w:tcPr>
          <w:p w14:paraId="52F069EB" w14:textId="77777777" w:rsidR="00302A0B" w:rsidRPr="00302A0B" w:rsidRDefault="00302A0B" w:rsidP="00F80434">
            <w:pPr>
              <w:spacing w:after="0"/>
            </w:pPr>
            <w:r>
              <w:t>20302</w:t>
            </w:r>
          </w:p>
        </w:tc>
        <w:tc>
          <w:tcPr>
            <w:tcW w:w="1767" w:type="dxa"/>
            <w:hideMark/>
          </w:tcPr>
          <w:p w14:paraId="6C1C4139" w14:textId="77777777" w:rsidR="00302A0B" w:rsidRPr="00302A0B" w:rsidRDefault="00302A0B" w:rsidP="00F80434">
            <w:pPr>
              <w:spacing w:after="0"/>
            </w:pPr>
            <w:r>
              <w:t>Remained more or less the same</w:t>
            </w:r>
          </w:p>
        </w:tc>
      </w:tr>
      <w:tr w:rsidR="00302A0B" w:rsidRPr="00302A0B" w14:paraId="1067982F" w14:textId="77777777" w:rsidTr="00F80434">
        <w:trPr>
          <w:cantSplit/>
        </w:trPr>
        <w:tc>
          <w:tcPr>
            <w:tcW w:w="1980" w:type="dxa"/>
            <w:hideMark/>
          </w:tcPr>
          <w:p w14:paraId="5EB9C946" w14:textId="77777777" w:rsidR="00302A0B" w:rsidRPr="00302A0B" w:rsidRDefault="00302A0B" w:rsidP="00F80434">
            <w:pPr>
              <w:spacing w:after="0"/>
            </w:pPr>
            <w:r>
              <w:t> </w:t>
            </w:r>
          </w:p>
        </w:tc>
        <w:tc>
          <w:tcPr>
            <w:tcW w:w="992" w:type="dxa"/>
            <w:hideMark/>
          </w:tcPr>
          <w:p w14:paraId="186B6856" w14:textId="77777777" w:rsidR="00302A0B" w:rsidRPr="00302A0B" w:rsidRDefault="00302A0B" w:rsidP="00F80434">
            <w:pPr>
              <w:spacing w:after="0"/>
            </w:pPr>
            <w:r>
              <w:t> </w:t>
            </w:r>
          </w:p>
        </w:tc>
        <w:tc>
          <w:tcPr>
            <w:tcW w:w="4678" w:type="dxa"/>
            <w:hideMark/>
          </w:tcPr>
          <w:p w14:paraId="6B8E5FEA" w14:textId="77777777" w:rsidR="00302A0B" w:rsidRPr="00302A0B" w:rsidRDefault="00302A0B" w:rsidP="00F80434">
            <w:pPr>
              <w:spacing w:after="0"/>
            </w:pPr>
            <w:r>
              <w:t> </w:t>
            </w:r>
          </w:p>
        </w:tc>
        <w:tc>
          <w:tcPr>
            <w:tcW w:w="789" w:type="dxa"/>
            <w:noWrap/>
            <w:hideMark/>
          </w:tcPr>
          <w:p w14:paraId="50028872" w14:textId="77777777" w:rsidR="00302A0B" w:rsidRPr="00302A0B" w:rsidRDefault="00302A0B" w:rsidP="00F80434">
            <w:pPr>
              <w:spacing w:after="0"/>
            </w:pPr>
            <w:r>
              <w:t>3351</w:t>
            </w:r>
          </w:p>
        </w:tc>
        <w:tc>
          <w:tcPr>
            <w:tcW w:w="1767" w:type="dxa"/>
            <w:hideMark/>
          </w:tcPr>
          <w:p w14:paraId="0C3961BF" w14:textId="77777777" w:rsidR="00302A0B" w:rsidRPr="00302A0B" w:rsidRDefault="00302A0B" w:rsidP="00F80434">
            <w:pPr>
              <w:spacing w:after="0"/>
            </w:pPr>
            <w:r>
              <w:t>Decreased</w:t>
            </w:r>
          </w:p>
        </w:tc>
      </w:tr>
      <w:tr w:rsidR="00302A0B" w:rsidRPr="00302A0B" w14:paraId="22A9B5B7" w14:textId="77777777" w:rsidTr="00F80434">
        <w:trPr>
          <w:cantSplit/>
        </w:trPr>
        <w:tc>
          <w:tcPr>
            <w:tcW w:w="1980" w:type="dxa"/>
            <w:hideMark/>
          </w:tcPr>
          <w:p w14:paraId="7145F499" w14:textId="77777777" w:rsidR="00302A0B" w:rsidRPr="00302A0B" w:rsidRDefault="00302A0B" w:rsidP="00F80434">
            <w:pPr>
              <w:spacing w:after="0"/>
            </w:pPr>
            <w:r>
              <w:t>D30=1211</w:t>
            </w:r>
          </w:p>
        </w:tc>
        <w:tc>
          <w:tcPr>
            <w:tcW w:w="992" w:type="dxa"/>
            <w:hideMark/>
          </w:tcPr>
          <w:p w14:paraId="23C59442" w14:textId="77777777" w:rsidR="00302A0B" w:rsidRPr="00302A0B" w:rsidRDefault="00302A0B" w:rsidP="00F80434">
            <w:pPr>
              <w:spacing w:after="0"/>
            </w:pPr>
            <w:r>
              <w:t>D31</w:t>
            </w:r>
          </w:p>
        </w:tc>
        <w:tc>
          <w:tcPr>
            <w:tcW w:w="4678" w:type="dxa"/>
            <w:hideMark/>
          </w:tcPr>
          <w:p w14:paraId="6DD5796C" w14:textId="77777777" w:rsidR="00302A0B" w:rsidRPr="00302A0B" w:rsidRDefault="00302A0B" w:rsidP="00F80434">
            <w:pPr>
              <w:spacing w:after="0"/>
            </w:pPr>
            <w:r>
              <w:rPr>
                <w:b/>
              </w:rPr>
              <w:t xml:space="preserve">What is the </w:t>
            </w:r>
            <w:r>
              <w:rPr>
                <w:b/>
                <w:u w:val="single"/>
              </w:rPr>
              <w:t>main</w:t>
            </w:r>
            <w:r>
              <w:rPr>
                <w:b/>
              </w:rPr>
              <w:t xml:space="preserve"> reason for the increase in income?</w:t>
            </w:r>
            <w:r>
              <w:rPr>
                <w:b/>
              </w:rPr>
              <w:br/>
            </w:r>
            <w:r>
              <w:rPr>
                <w:i/>
              </w:rPr>
              <w:t>If there is more than one reason, select the main reason.</w:t>
            </w:r>
            <w:r>
              <w:br/>
            </w:r>
            <w:r>
              <w:br/>
            </w:r>
            <w:r>
              <w:rPr>
                <w:i/>
              </w:rPr>
              <w:t>Indexation of salary means increasing earnings by taking into account inflation and change in the prices of consumer goods and services. Salaries are indexed so that the earner would retain his or her purchasing ability.</w:t>
            </w:r>
          </w:p>
        </w:tc>
        <w:tc>
          <w:tcPr>
            <w:tcW w:w="789" w:type="dxa"/>
            <w:noWrap/>
            <w:hideMark/>
          </w:tcPr>
          <w:p w14:paraId="31A00F15" w14:textId="77777777" w:rsidR="00302A0B" w:rsidRPr="00302A0B" w:rsidRDefault="00302A0B" w:rsidP="00F80434">
            <w:pPr>
              <w:spacing w:after="0"/>
            </w:pPr>
            <w:r>
              <w:t>1</w:t>
            </w:r>
          </w:p>
        </w:tc>
        <w:tc>
          <w:tcPr>
            <w:tcW w:w="1767" w:type="dxa"/>
            <w:hideMark/>
          </w:tcPr>
          <w:p w14:paraId="646F735D" w14:textId="77777777" w:rsidR="00302A0B" w:rsidRPr="00302A0B" w:rsidRDefault="00302A0B" w:rsidP="00F80434">
            <w:pPr>
              <w:spacing w:after="0"/>
            </w:pPr>
            <w:r>
              <w:t>Indexation/re-evaluation of salary</w:t>
            </w:r>
          </w:p>
        </w:tc>
      </w:tr>
      <w:tr w:rsidR="00302A0B" w:rsidRPr="00302A0B" w14:paraId="626A1E37" w14:textId="77777777" w:rsidTr="00F80434">
        <w:trPr>
          <w:cantSplit/>
        </w:trPr>
        <w:tc>
          <w:tcPr>
            <w:tcW w:w="1980" w:type="dxa"/>
            <w:hideMark/>
          </w:tcPr>
          <w:p w14:paraId="63ACFBC7" w14:textId="77777777" w:rsidR="00302A0B" w:rsidRPr="00302A0B" w:rsidRDefault="00302A0B" w:rsidP="00F80434">
            <w:pPr>
              <w:spacing w:after="0"/>
            </w:pPr>
            <w:r>
              <w:lastRenderedPageBreak/>
              <w:t> </w:t>
            </w:r>
          </w:p>
        </w:tc>
        <w:tc>
          <w:tcPr>
            <w:tcW w:w="992" w:type="dxa"/>
            <w:hideMark/>
          </w:tcPr>
          <w:p w14:paraId="7E43FA60" w14:textId="77777777" w:rsidR="00302A0B" w:rsidRPr="00302A0B" w:rsidRDefault="00302A0B" w:rsidP="00F80434">
            <w:pPr>
              <w:spacing w:after="0"/>
            </w:pPr>
            <w:r>
              <w:t> </w:t>
            </w:r>
          </w:p>
        </w:tc>
        <w:tc>
          <w:tcPr>
            <w:tcW w:w="4678" w:type="dxa"/>
            <w:noWrap/>
            <w:hideMark/>
          </w:tcPr>
          <w:p w14:paraId="10E92319" w14:textId="77777777" w:rsidR="00302A0B" w:rsidRPr="00302A0B" w:rsidRDefault="00302A0B" w:rsidP="00F80434">
            <w:pPr>
              <w:spacing w:after="0"/>
            </w:pPr>
          </w:p>
        </w:tc>
        <w:tc>
          <w:tcPr>
            <w:tcW w:w="789" w:type="dxa"/>
            <w:noWrap/>
            <w:hideMark/>
          </w:tcPr>
          <w:p w14:paraId="5AF4310D" w14:textId="77777777" w:rsidR="00302A0B" w:rsidRPr="00302A0B" w:rsidRDefault="00302A0B" w:rsidP="00F80434">
            <w:pPr>
              <w:spacing w:after="0"/>
            </w:pPr>
            <w:r>
              <w:t>2</w:t>
            </w:r>
          </w:p>
        </w:tc>
        <w:tc>
          <w:tcPr>
            <w:tcW w:w="1767" w:type="dxa"/>
            <w:hideMark/>
          </w:tcPr>
          <w:p w14:paraId="650A97B0" w14:textId="77777777" w:rsidR="00302A0B" w:rsidRPr="00302A0B" w:rsidRDefault="00302A0B" w:rsidP="00F80434">
            <w:pPr>
              <w:spacing w:after="0"/>
            </w:pPr>
            <w:r>
              <w:t>Increased working time or pay rise in the same job</w:t>
            </w:r>
          </w:p>
        </w:tc>
      </w:tr>
      <w:tr w:rsidR="00302A0B" w:rsidRPr="00302A0B" w14:paraId="6CAA5323" w14:textId="77777777" w:rsidTr="00F80434">
        <w:trPr>
          <w:cantSplit/>
        </w:trPr>
        <w:tc>
          <w:tcPr>
            <w:tcW w:w="1980" w:type="dxa"/>
            <w:hideMark/>
          </w:tcPr>
          <w:p w14:paraId="1C1617AC" w14:textId="77777777" w:rsidR="00302A0B" w:rsidRPr="00302A0B" w:rsidRDefault="00302A0B" w:rsidP="00F80434">
            <w:pPr>
              <w:spacing w:after="0"/>
            </w:pPr>
            <w:r>
              <w:t> </w:t>
            </w:r>
          </w:p>
        </w:tc>
        <w:tc>
          <w:tcPr>
            <w:tcW w:w="992" w:type="dxa"/>
            <w:hideMark/>
          </w:tcPr>
          <w:p w14:paraId="1696E659" w14:textId="77777777" w:rsidR="00302A0B" w:rsidRPr="00302A0B" w:rsidRDefault="00302A0B" w:rsidP="00F80434">
            <w:pPr>
              <w:spacing w:after="0"/>
            </w:pPr>
            <w:r>
              <w:t> </w:t>
            </w:r>
          </w:p>
        </w:tc>
        <w:tc>
          <w:tcPr>
            <w:tcW w:w="4678" w:type="dxa"/>
            <w:hideMark/>
          </w:tcPr>
          <w:p w14:paraId="360F9509" w14:textId="77777777" w:rsidR="00302A0B" w:rsidRPr="00302A0B" w:rsidRDefault="00302A0B" w:rsidP="00F80434">
            <w:pPr>
              <w:spacing w:after="0"/>
            </w:pPr>
            <w:r>
              <w:t> </w:t>
            </w:r>
          </w:p>
        </w:tc>
        <w:tc>
          <w:tcPr>
            <w:tcW w:w="789" w:type="dxa"/>
            <w:noWrap/>
            <w:hideMark/>
          </w:tcPr>
          <w:p w14:paraId="0ED556A9" w14:textId="77777777" w:rsidR="00302A0B" w:rsidRPr="00302A0B" w:rsidRDefault="00302A0B" w:rsidP="00F80434">
            <w:pPr>
              <w:spacing w:after="0"/>
            </w:pPr>
            <w:r>
              <w:t>3</w:t>
            </w:r>
          </w:p>
        </w:tc>
        <w:tc>
          <w:tcPr>
            <w:tcW w:w="1767" w:type="dxa"/>
            <w:hideMark/>
          </w:tcPr>
          <w:p w14:paraId="296A4373" w14:textId="77777777" w:rsidR="00302A0B" w:rsidRPr="00302A0B" w:rsidRDefault="00302A0B" w:rsidP="00F80434">
            <w:pPr>
              <w:spacing w:after="0"/>
            </w:pPr>
            <w:r>
              <w:t>Coming back to the job market after illness, birth of a child, parental leave, taking care of a child or some other person</w:t>
            </w:r>
          </w:p>
        </w:tc>
      </w:tr>
      <w:tr w:rsidR="00302A0B" w:rsidRPr="00302A0B" w14:paraId="2C807DE6" w14:textId="77777777" w:rsidTr="00F80434">
        <w:trPr>
          <w:cantSplit/>
        </w:trPr>
        <w:tc>
          <w:tcPr>
            <w:tcW w:w="1980" w:type="dxa"/>
            <w:hideMark/>
          </w:tcPr>
          <w:p w14:paraId="5D44670A" w14:textId="77777777" w:rsidR="00302A0B" w:rsidRPr="00302A0B" w:rsidRDefault="00302A0B" w:rsidP="00F80434">
            <w:pPr>
              <w:spacing w:after="0"/>
            </w:pPr>
            <w:r>
              <w:t> </w:t>
            </w:r>
          </w:p>
        </w:tc>
        <w:tc>
          <w:tcPr>
            <w:tcW w:w="992" w:type="dxa"/>
            <w:hideMark/>
          </w:tcPr>
          <w:p w14:paraId="2431D841" w14:textId="77777777" w:rsidR="00302A0B" w:rsidRPr="00302A0B" w:rsidRDefault="00302A0B" w:rsidP="00F80434">
            <w:pPr>
              <w:spacing w:after="0"/>
            </w:pPr>
            <w:r>
              <w:t> </w:t>
            </w:r>
          </w:p>
        </w:tc>
        <w:tc>
          <w:tcPr>
            <w:tcW w:w="4678" w:type="dxa"/>
            <w:hideMark/>
          </w:tcPr>
          <w:p w14:paraId="2742057D" w14:textId="77777777" w:rsidR="00302A0B" w:rsidRPr="00302A0B" w:rsidRDefault="00302A0B" w:rsidP="00F80434">
            <w:pPr>
              <w:spacing w:after="0"/>
            </w:pPr>
            <w:r>
              <w:t> </w:t>
            </w:r>
          </w:p>
        </w:tc>
        <w:tc>
          <w:tcPr>
            <w:tcW w:w="789" w:type="dxa"/>
            <w:noWrap/>
            <w:hideMark/>
          </w:tcPr>
          <w:p w14:paraId="2AD95804" w14:textId="77777777" w:rsidR="00302A0B" w:rsidRPr="00302A0B" w:rsidRDefault="00302A0B" w:rsidP="00F80434">
            <w:pPr>
              <w:spacing w:after="0"/>
            </w:pPr>
            <w:r>
              <w:t>4</w:t>
            </w:r>
          </w:p>
        </w:tc>
        <w:tc>
          <w:tcPr>
            <w:tcW w:w="1767" w:type="dxa"/>
            <w:hideMark/>
          </w:tcPr>
          <w:p w14:paraId="6F124F7E" w14:textId="77777777" w:rsidR="00302A0B" w:rsidRPr="00302A0B" w:rsidRDefault="00302A0B" w:rsidP="00F80434">
            <w:pPr>
              <w:spacing w:after="0"/>
            </w:pPr>
            <w:r>
              <w:t>Starting or changing a job</w:t>
            </w:r>
          </w:p>
        </w:tc>
      </w:tr>
      <w:tr w:rsidR="00302A0B" w:rsidRPr="00302A0B" w14:paraId="4EBDC7FE" w14:textId="77777777" w:rsidTr="00F80434">
        <w:trPr>
          <w:cantSplit/>
        </w:trPr>
        <w:tc>
          <w:tcPr>
            <w:tcW w:w="1980" w:type="dxa"/>
            <w:hideMark/>
          </w:tcPr>
          <w:p w14:paraId="586AB466" w14:textId="77777777" w:rsidR="00302A0B" w:rsidRPr="00302A0B" w:rsidRDefault="00302A0B" w:rsidP="00F80434">
            <w:pPr>
              <w:spacing w:after="0"/>
            </w:pPr>
            <w:r>
              <w:t> </w:t>
            </w:r>
          </w:p>
        </w:tc>
        <w:tc>
          <w:tcPr>
            <w:tcW w:w="992" w:type="dxa"/>
            <w:hideMark/>
          </w:tcPr>
          <w:p w14:paraId="109790B6" w14:textId="77777777" w:rsidR="00302A0B" w:rsidRPr="00302A0B" w:rsidRDefault="00302A0B" w:rsidP="00F80434">
            <w:pPr>
              <w:spacing w:after="0"/>
            </w:pPr>
            <w:r>
              <w:t> </w:t>
            </w:r>
          </w:p>
        </w:tc>
        <w:tc>
          <w:tcPr>
            <w:tcW w:w="4678" w:type="dxa"/>
            <w:hideMark/>
          </w:tcPr>
          <w:p w14:paraId="21975FEC" w14:textId="77777777" w:rsidR="00302A0B" w:rsidRPr="00302A0B" w:rsidRDefault="00302A0B" w:rsidP="00F80434">
            <w:pPr>
              <w:spacing w:after="0"/>
            </w:pPr>
            <w:r>
              <w:t> </w:t>
            </w:r>
          </w:p>
        </w:tc>
        <w:tc>
          <w:tcPr>
            <w:tcW w:w="789" w:type="dxa"/>
            <w:noWrap/>
            <w:hideMark/>
          </w:tcPr>
          <w:p w14:paraId="4747B75A" w14:textId="77777777" w:rsidR="00302A0B" w:rsidRPr="00302A0B" w:rsidRDefault="00302A0B" w:rsidP="00F80434">
            <w:pPr>
              <w:spacing w:after="0"/>
            </w:pPr>
            <w:r>
              <w:t>5</w:t>
            </w:r>
          </w:p>
        </w:tc>
        <w:tc>
          <w:tcPr>
            <w:tcW w:w="1767" w:type="dxa"/>
            <w:hideMark/>
          </w:tcPr>
          <w:p w14:paraId="2551D0A3" w14:textId="77777777" w:rsidR="00302A0B" w:rsidRPr="00302A0B" w:rsidRDefault="00302A0B" w:rsidP="00F80434">
            <w:pPr>
              <w:spacing w:after="0"/>
            </w:pPr>
            <w:r>
              <w:t>Change in household composition</w:t>
            </w:r>
          </w:p>
        </w:tc>
      </w:tr>
      <w:tr w:rsidR="00302A0B" w:rsidRPr="00302A0B" w14:paraId="4859FEEC" w14:textId="77777777" w:rsidTr="00F80434">
        <w:trPr>
          <w:cantSplit/>
        </w:trPr>
        <w:tc>
          <w:tcPr>
            <w:tcW w:w="1980" w:type="dxa"/>
            <w:hideMark/>
          </w:tcPr>
          <w:p w14:paraId="61AE3FC0" w14:textId="77777777" w:rsidR="00302A0B" w:rsidRPr="00302A0B" w:rsidRDefault="00302A0B" w:rsidP="00F80434">
            <w:pPr>
              <w:spacing w:after="0"/>
            </w:pPr>
            <w:r>
              <w:t> </w:t>
            </w:r>
          </w:p>
        </w:tc>
        <w:tc>
          <w:tcPr>
            <w:tcW w:w="992" w:type="dxa"/>
            <w:hideMark/>
          </w:tcPr>
          <w:p w14:paraId="74D098D7" w14:textId="77777777" w:rsidR="00302A0B" w:rsidRPr="00302A0B" w:rsidRDefault="00302A0B" w:rsidP="00F80434">
            <w:pPr>
              <w:spacing w:after="0"/>
            </w:pPr>
            <w:r>
              <w:t> </w:t>
            </w:r>
          </w:p>
        </w:tc>
        <w:tc>
          <w:tcPr>
            <w:tcW w:w="4678" w:type="dxa"/>
            <w:hideMark/>
          </w:tcPr>
          <w:p w14:paraId="0184661F" w14:textId="77777777" w:rsidR="00302A0B" w:rsidRPr="00302A0B" w:rsidRDefault="00302A0B" w:rsidP="00F80434">
            <w:pPr>
              <w:spacing w:after="0"/>
            </w:pPr>
            <w:r>
              <w:t> </w:t>
            </w:r>
          </w:p>
        </w:tc>
        <w:tc>
          <w:tcPr>
            <w:tcW w:w="789" w:type="dxa"/>
            <w:noWrap/>
            <w:hideMark/>
          </w:tcPr>
          <w:p w14:paraId="4F4E6A09" w14:textId="77777777" w:rsidR="00302A0B" w:rsidRPr="00302A0B" w:rsidRDefault="00302A0B" w:rsidP="00F80434">
            <w:pPr>
              <w:spacing w:after="0"/>
            </w:pPr>
            <w:r>
              <w:t>6</w:t>
            </w:r>
          </w:p>
        </w:tc>
        <w:tc>
          <w:tcPr>
            <w:tcW w:w="1767" w:type="dxa"/>
            <w:hideMark/>
          </w:tcPr>
          <w:p w14:paraId="0E46ACA5" w14:textId="77777777" w:rsidR="00302A0B" w:rsidRPr="00302A0B" w:rsidRDefault="00302A0B" w:rsidP="00F80434">
            <w:pPr>
              <w:spacing w:after="0"/>
            </w:pPr>
            <w:r>
              <w:t>Increased social benefits</w:t>
            </w:r>
          </w:p>
        </w:tc>
      </w:tr>
      <w:tr w:rsidR="00302A0B" w:rsidRPr="00302A0B" w14:paraId="4F1C3006" w14:textId="77777777" w:rsidTr="00F80434">
        <w:trPr>
          <w:cantSplit/>
        </w:trPr>
        <w:tc>
          <w:tcPr>
            <w:tcW w:w="1980" w:type="dxa"/>
            <w:hideMark/>
          </w:tcPr>
          <w:p w14:paraId="3F957A6D" w14:textId="77777777" w:rsidR="00302A0B" w:rsidRPr="00302A0B" w:rsidRDefault="00302A0B" w:rsidP="00F80434">
            <w:pPr>
              <w:spacing w:after="0"/>
            </w:pPr>
            <w:r>
              <w:t> </w:t>
            </w:r>
          </w:p>
        </w:tc>
        <w:tc>
          <w:tcPr>
            <w:tcW w:w="992" w:type="dxa"/>
            <w:hideMark/>
          </w:tcPr>
          <w:p w14:paraId="64868781" w14:textId="77777777" w:rsidR="00302A0B" w:rsidRPr="00302A0B" w:rsidRDefault="00302A0B" w:rsidP="00F80434">
            <w:pPr>
              <w:spacing w:after="0"/>
            </w:pPr>
            <w:r>
              <w:t> </w:t>
            </w:r>
          </w:p>
        </w:tc>
        <w:tc>
          <w:tcPr>
            <w:tcW w:w="4678" w:type="dxa"/>
            <w:hideMark/>
          </w:tcPr>
          <w:p w14:paraId="18094CE3" w14:textId="77777777" w:rsidR="00302A0B" w:rsidRPr="00302A0B" w:rsidRDefault="00302A0B" w:rsidP="00F80434">
            <w:pPr>
              <w:spacing w:after="0"/>
            </w:pPr>
            <w:r>
              <w:t> </w:t>
            </w:r>
          </w:p>
        </w:tc>
        <w:tc>
          <w:tcPr>
            <w:tcW w:w="789" w:type="dxa"/>
            <w:noWrap/>
            <w:hideMark/>
          </w:tcPr>
          <w:p w14:paraId="37D75EF5" w14:textId="77777777" w:rsidR="00302A0B" w:rsidRPr="00302A0B" w:rsidRDefault="00302A0B" w:rsidP="00F80434">
            <w:pPr>
              <w:spacing w:after="0"/>
            </w:pPr>
            <w:r>
              <w:t>7</w:t>
            </w:r>
          </w:p>
        </w:tc>
        <w:tc>
          <w:tcPr>
            <w:tcW w:w="1767" w:type="dxa"/>
            <w:hideMark/>
          </w:tcPr>
          <w:p w14:paraId="5C62A336" w14:textId="77777777" w:rsidR="00302A0B" w:rsidRPr="00302A0B" w:rsidRDefault="00302A0B" w:rsidP="00F80434">
            <w:pPr>
              <w:spacing w:after="0"/>
            </w:pPr>
            <w:r>
              <w:t xml:space="preserve">Other </w:t>
            </w:r>
          </w:p>
        </w:tc>
      </w:tr>
      <w:tr w:rsidR="00302A0B" w:rsidRPr="00302A0B" w14:paraId="166AF247" w14:textId="77777777" w:rsidTr="00F80434">
        <w:trPr>
          <w:cantSplit/>
        </w:trPr>
        <w:tc>
          <w:tcPr>
            <w:tcW w:w="1980" w:type="dxa"/>
            <w:hideMark/>
          </w:tcPr>
          <w:p w14:paraId="076B351E" w14:textId="77777777" w:rsidR="00302A0B" w:rsidRPr="00302A0B" w:rsidRDefault="00302A0B" w:rsidP="00F80434">
            <w:pPr>
              <w:spacing w:after="0"/>
            </w:pPr>
            <w:r>
              <w:t>D30=3351</w:t>
            </w:r>
          </w:p>
        </w:tc>
        <w:tc>
          <w:tcPr>
            <w:tcW w:w="992" w:type="dxa"/>
            <w:hideMark/>
          </w:tcPr>
          <w:p w14:paraId="36E178B2" w14:textId="77777777" w:rsidR="00302A0B" w:rsidRPr="00302A0B" w:rsidRDefault="00302A0B" w:rsidP="00F80434">
            <w:pPr>
              <w:spacing w:after="0"/>
            </w:pPr>
            <w:r>
              <w:t>D32</w:t>
            </w:r>
          </w:p>
        </w:tc>
        <w:tc>
          <w:tcPr>
            <w:tcW w:w="4678" w:type="dxa"/>
            <w:hideMark/>
          </w:tcPr>
          <w:p w14:paraId="02E0125E" w14:textId="77777777" w:rsidR="00302A0B" w:rsidRPr="00302A0B" w:rsidRDefault="00302A0B" w:rsidP="00F80434">
            <w:pPr>
              <w:spacing w:after="0"/>
              <w:rPr>
                <w:b/>
                <w:bCs/>
              </w:rPr>
            </w:pPr>
            <w:r>
              <w:rPr>
                <w:b/>
              </w:rPr>
              <w:t xml:space="preserve">What is the </w:t>
            </w:r>
            <w:r>
              <w:rPr>
                <w:b/>
                <w:u w:val="single"/>
              </w:rPr>
              <w:t>main</w:t>
            </w:r>
            <w:r>
              <w:rPr>
                <w:b/>
              </w:rPr>
              <w:t xml:space="preserve"> reason for the decrease in income?</w:t>
            </w:r>
            <w:r>
              <w:rPr>
                <w:b/>
              </w:rPr>
              <w:br/>
            </w:r>
            <w:r>
              <w:rPr>
                <w:i/>
              </w:rPr>
              <w:t>If there is more than one reason, select the main reason.</w:t>
            </w:r>
          </w:p>
        </w:tc>
        <w:tc>
          <w:tcPr>
            <w:tcW w:w="789" w:type="dxa"/>
            <w:noWrap/>
            <w:hideMark/>
          </w:tcPr>
          <w:p w14:paraId="692D617C" w14:textId="77777777" w:rsidR="00302A0B" w:rsidRPr="00302A0B" w:rsidRDefault="00302A0B" w:rsidP="00F80434">
            <w:pPr>
              <w:spacing w:after="0"/>
            </w:pPr>
            <w:r>
              <w:t>8</w:t>
            </w:r>
          </w:p>
        </w:tc>
        <w:tc>
          <w:tcPr>
            <w:tcW w:w="1767" w:type="dxa"/>
            <w:hideMark/>
          </w:tcPr>
          <w:p w14:paraId="0D01BAE1" w14:textId="77777777" w:rsidR="00302A0B" w:rsidRPr="00302A0B" w:rsidRDefault="00302A0B" w:rsidP="00F80434">
            <w:pPr>
              <w:spacing w:after="0"/>
            </w:pPr>
            <w:r>
              <w:t>Reduced working time, decrease in pay or decrease in revenue from self-employment</w:t>
            </w:r>
          </w:p>
        </w:tc>
      </w:tr>
      <w:tr w:rsidR="00302A0B" w:rsidRPr="00302A0B" w14:paraId="79BFDC10" w14:textId="77777777" w:rsidTr="00F80434">
        <w:trPr>
          <w:cantSplit/>
        </w:trPr>
        <w:tc>
          <w:tcPr>
            <w:tcW w:w="1980" w:type="dxa"/>
            <w:hideMark/>
          </w:tcPr>
          <w:p w14:paraId="1FDD4B89" w14:textId="77777777" w:rsidR="00302A0B" w:rsidRPr="00302A0B" w:rsidRDefault="00302A0B" w:rsidP="00F80434">
            <w:pPr>
              <w:spacing w:after="0"/>
            </w:pPr>
            <w:r>
              <w:t> </w:t>
            </w:r>
          </w:p>
        </w:tc>
        <w:tc>
          <w:tcPr>
            <w:tcW w:w="992" w:type="dxa"/>
            <w:hideMark/>
          </w:tcPr>
          <w:p w14:paraId="07A79406" w14:textId="77777777" w:rsidR="00302A0B" w:rsidRPr="00302A0B" w:rsidRDefault="00302A0B" w:rsidP="00F80434">
            <w:pPr>
              <w:spacing w:after="0"/>
            </w:pPr>
            <w:r>
              <w:t> </w:t>
            </w:r>
          </w:p>
        </w:tc>
        <w:tc>
          <w:tcPr>
            <w:tcW w:w="4678" w:type="dxa"/>
            <w:hideMark/>
          </w:tcPr>
          <w:p w14:paraId="42E66812" w14:textId="77777777" w:rsidR="00302A0B" w:rsidRPr="00302A0B" w:rsidRDefault="00302A0B" w:rsidP="00F80434">
            <w:pPr>
              <w:spacing w:after="0"/>
            </w:pPr>
            <w:r>
              <w:t> </w:t>
            </w:r>
          </w:p>
        </w:tc>
        <w:tc>
          <w:tcPr>
            <w:tcW w:w="789" w:type="dxa"/>
            <w:noWrap/>
            <w:hideMark/>
          </w:tcPr>
          <w:p w14:paraId="1C3355BB" w14:textId="77777777" w:rsidR="00302A0B" w:rsidRPr="00302A0B" w:rsidRDefault="00302A0B" w:rsidP="00F80434">
            <w:pPr>
              <w:spacing w:after="0"/>
            </w:pPr>
            <w:r>
              <w:t>9</w:t>
            </w:r>
          </w:p>
        </w:tc>
        <w:tc>
          <w:tcPr>
            <w:tcW w:w="1767" w:type="dxa"/>
            <w:hideMark/>
          </w:tcPr>
          <w:p w14:paraId="786C9C94" w14:textId="77777777" w:rsidR="00302A0B" w:rsidRPr="00302A0B" w:rsidRDefault="00302A0B" w:rsidP="00F80434">
            <w:pPr>
              <w:spacing w:after="0"/>
            </w:pPr>
            <w:r>
              <w:t>Birth of a child or parental leave, taking care of a child or some other person</w:t>
            </w:r>
          </w:p>
        </w:tc>
      </w:tr>
      <w:tr w:rsidR="00302A0B" w:rsidRPr="00302A0B" w14:paraId="13CCF011" w14:textId="77777777" w:rsidTr="00F80434">
        <w:trPr>
          <w:cantSplit/>
        </w:trPr>
        <w:tc>
          <w:tcPr>
            <w:tcW w:w="1980" w:type="dxa"/>
            <w:hideMark/>
          </w:tcPr>
          <w:p w14:paraId="506A4D38" w14:textId="77777777" w:rsidR="00302A0B" w:rsidRPr="00302A0B" w:rsidRDefault="00302A0B" w:rsidP="00F80434">
            <w:pPr>
              <w:spacing w:after="0"/>
            </w:pPr>
            <w:r>
              <w:t> </w:t>
            </w:r>
          </w:p>
        </w:tc>
        <w:tc>
          <w:tcPr>
            <w:tcW w:w="992" w:type="dxa"/>
            <w:hideMark/>
          </w:tcPr>
          <w:p w14:paraId="19213D7B" w14:textId="77777777" w:rsidR="00302A0B" w:rsidRPr="00302A0B" w:rsidRDefault="00302A0B" w:rsidP="00F80434">
            <w:pPr>
              <w:spacing w:after="0"/>
            </w:pPr>
            <w:r>
              <w:t> </w:t>
            </w:r>
          </w:p>
        </w:tc>
        <w:tc>
          <w:tcPr>
            <w:tcW w:w="4678" w:type="dxa"/>
            <w:hideMark/>
          </w:tcPr>
          <w:p w14:paraId="2B404CE2" w14:textId="77777777" w:rsidR="00302A0B" w:rsidRPr="00302A0B" w:rsidRDefault="00302A0B" w:rsidP="00F80434">
            <w:pPr>
              <w:spacing w:after="0"/>
            </w:pPr>
            <w:r>
              <w:t> </w:t>
            </w:r>
          </w:p>
        </w:tc>
        <w:tc>
          <w:tcPr>
            <w:tcW w:w="789" w:type="dxa"/>
            <w:noWrap/>
            <w:hideMark/>
          </w:tcPr>
          <w:p w14:paraId="5CD25297" w14:textId="77777777" w:rsidR="00302A0B" w:rsidRPr="00302A0B" w:rsidRDefault="00302A0B" w:rsidP="00F80434">
            <w:pPr>
              <w:spacing w:after="0"/>
            </w:pPr>
            <w:r>
              <w:t>10</w:t>
            </w:r>
          </w:p>
        </w:tc>
        <w:tc>
          <w:tcPr>
            <w:tcW w:w="1767" w:type="dxa"/>
            <w:hideMark/>
          </w:tcPr>
          <w:p w14:paraId="0BB7588E" w14:textId="77777777" w:rsidR="00302A0B" w:rsidRPr="00302A0B" w:rsidRDefault="00302A0B" w:rsidP="00F80434">
            <w:pPr>
              <w:spacing w:after="0"/>
            </w:pPr>
            <w:r>
              <w:t>Changing a job</w:t>
            </w:r>
          </w:p>
        </w:tc>
      </w:tr>
      <w:tr w:rsidR="00302A0B" w:rsidRPr="00302A0B" w14:paraId="6C65BEA1" w14:textId="77777777" w:rsidTr="00F80434">
        <w:trPr>
          <w:cantSplit/>
        </w:trPr>
        <w:tc>
          <w:tcPr>
            <w:tcW w:w="1980" w:type="dxa"/>
            <w:hideMark/>
          </w:tcPr>
          <w:p w14:paraId="382283A8" w14:textId="77777777" w:rsidR="00302A0B" w:rsidRPr="00302A0B" w:rsidRDefault="00302A0B" w:rsidP="00F80434">
            <w:pPr>
              <w:spacing w:after="0"/>
            </w:pPr>
            <w:r>
              <w:t> </w:t>
            </w:r>
          </w:p>
        </w:tc>
        <w:tc>
          <w:tcPr>
            <w:tcW w:w="992" w:type="dxa"/>
            <w:hideMark/>
          </w:tcPr>
          <w:p w14:paraId="1F21A8D0" w14:textId="77777777" w:rsidR="00302A0B" w:rsidRPr="00302A0B" w:rsidRDefault="00302A0B" w:rsidP="00F80434">
            <w:pPr>
              <w:spacing w:after="0"/>
            </w:pPr>
            <w:r>
              <w:t> </w:t>
            </w:r>
          </w:p>
        </w:tc>
        <w:tc>
          <w:tcPr>
            <w:tcW w:w="4678" w:type="dxa"/>
            <w:hideMark/>
          </w:tcPr>
          <w:p w14:paraId="6955F2CD" w14:textId="77777777" w:rsidR="00302A0B" w:rsidRPr="00302A0B" w:rsidRDefault="00302A0B" w:rsidP="00F80434">
            <w:pPr>
              <w:spacing w:after="0"/>
            </w:pPr>
            <w:r>
              <w:t> </w:t>
            </w:r>
          </w:p>
        </w:tc>
        <w:tc>
          <w:tcPr>
            <w:tcW w:w="789" w:type="dxa"/>
            <w:noWrap/>
            <w:hideMark/>
          </w:tcPr>
          <w:p w14:paraId="21508801" w14:textId="77777777" w:rsidR="00302A0B" w:rsidRPr="00302A0B" w:rsidRDefault="00302A0B" w:rsidP="00F80434">
            <w:pPr>
              <w:spacing w:after="0"/>
            </w:pPr>
            <w:r>
              <w:t>11</w:t>
            </w:r>
          </w:p>
        </w:tc>
        <w:tc>
          <w:tcPr>
            <w:tcW w:w="1767" w:type="dxa"/>
            <w:hideMark/>
          </w:tcPr>
          <w:p w14:paraId="297E4690" w14:textId="77777777" w:rsidR="00302A0B" w:rsidRPr="00302A0B" w:rsidRDefault="00302A0B" w:rsidP="00F80434">
            <w:pPr>
              <w:spacing w:after="0"/>
            </w:pPr>
            <w:r>
              <w:t>Losing a job, becoming unemployed, bankruptcy of (own) enterprise</w:t>
            </w:r>
          </w:p>
        </w:tc>
      </w:tr>
      <w:tr w:rsidR="00302A0B" w:rsidRPr="00302A0B" w14:paraId="67854EFA" w14:textId="77777777" w:rsidTr="00F80434">
        <w:trPr>
          <w:cantSplit/>
        </w:trPr>
        <w:tc>
          <w:tcPr>
            <w:tcW w:w="1980" w:type="dxa"/>
            <w:hideMark/>
          </w:tcPr>
          <w:p w14:paraId="164F08CC" w14:textId="77777777" w:rsidR="00302A0B" w:rsidRPr="00302A0B" w:rsidRDefault="00302A0B" w:rsidP="00F80434">
            <w:pPr>
              <w:spacing w:after="0"/>
            </w:pPr>
            <w:r>
              <w:t> </w:t>
            </w:r>
          </w:p>
        </w:tc>
        <w:tc>
          <w:tcPr>
            <w:tcW w:w="992" w:type="dxa"/>
            <w:hideMark/>
          </w:tcPr>
          <w:p w14:paraId="71113992" w14:textId="77777777" w:rsidR="00302A0B" w:rsidRPr="00302A0B" w:rsidRDefault="00302A0B" w:rsidP="00F80434">
            <w:pPr>
              <w:spacing w:after="0"/>
            </w:pPr>
            <w:r>
              <w:t> </w:t>
            </w:r>
          </w:p>
        </w:tc>
        <w:tc>
          <w:tcPr>
            <w:tcW w:w="4678" w:type="dxa"/>
            <w:hideMark/>
          </w:tcPr>
          <w:p w14:paraId="3CDA9079" w14:textId="77777777" w:rsidR="00302A0B" w:rsidRPr="00302A0B" w:rsidRDefault="00302A0B" w:rsidP="00F80434">
            <w:pPr>
              <w:spacing w:after="0"/>
            </w:pPr>
            <w:r>
              <w:t> </w:t>
            </w:r>
          </w:p>
        </w:tc>
        <w:tc>
          <w:tcPr>
            <w:tcW w:w="789" w:type="dxa"/>
            <w:noWrap/>
            <w:hideMark/>
          </w:tcPr>
          <w:p w14:paraId="27E5444E" w14:textId="77777777" w:rsidR="00302A0B" w:rsidRPr="00302A0B" w:rsidRDefault="00302A0B" w:rsidP="00F80434">
            <w:pPr>
              <w:spacing w:after="0"/>
            </w:pPr>
            <w:r>
              <w:t>12</w:t>
            </w:r>
          </w:p>
        </w:tc>
        <w:tc>
          <w:tcPr>
            <w:tcW w:w="1767" w:type="dxa"/>
            <w:hideMark/>
          </w:tcPr>
          <w:p w14:paraId="217A2FB7" w14:textId="77777777" w:rsidR="00302A0B" w:rsidRPr="00302A0B" w:rsidRDefault="00302A0B" w:rsidP="00F80434">
            <w:pPr>
              <w:spacing w:after="0"/>
            </w:pPr>
            <w:r>
              <w:t>Becoming unable to work because of illness or disability</w:t>
            </w:r>
          </w:p>
        </w:tc>
      </w:tr>
      <w:tr w:rsidR="00302A0B" w:rsidRPr="00302A0B" w14:paraId="3BA536F2" w14:textId="77777777" w:rsidTr="00F80434">
        <w:trPr>
          <w:cantSplit/>
        </w:trPr>
        <w:tc>
          <w:tcPr>
            <w:tcW w:w="1980" w:type="dxa"/>
            <w:hideMark/>
          </w:tcPr>
          <w:p w14:paraId="0033C250" w14:textId="77777777" w:rsidR="00302A0B" w:rsidRPr="00302A0B" w:rsidRDefault="00302A0B" w:rsidP="00F80434">
            <w:pPr>
              <w:spacing w:after="0"/>
            </w:pPr>
            <w:r>
              <w:t> </w:t>
            </w:r>
          </w:p>
        </w:tc>
        <w:tc>
          <w:tcPr>
            <w:tcW w:w="992" w:type="dxa"/>
            <w:hideMark/>
          </w:tcPr>
          <w:p w14:paraId="5CB22358" w14:textId="77777777" w:rsidR="00302A0B" w:rsidRPr="00302A0B" w:rsidRDefault="00302A0B" w:rsidP="00F80434">
            <w:pPr>
              <w:spacing w:after="0"/>
            </w:pPr>
            <w:r>
              <w:t> </w:t>
            </w:r>
          </w:p>
        </w:tc>
        <w:tc>
          <w:tcPr>
            <w:tcW w:w="4678" w:type="dxa"/>
            <w:hideMark/>
          </w:tcPr>
          <w:p w14:paraId="3902CE39" w14:textId="77777777" w:rsidR="00302A0B" w:rsidRPr="00302A0B" w:rsidRDefault="00302A0B" w:rsidP="00F80434">
            <w:pPr>
              <w:spacing w:after="0"/>
            </w:pPr>
            <w:r>
              <w:t> </w:t>
            </w:r>
          </w:p>
        </w:tc>
        <w:tc>
          <w:tcPr>
            <w:tcW w:w="789" w:type="dxa"/>
            <w:noWrap/>
            <w:hideMark/>
          </w:tcPr>
          <w:p w14:paraId="3BAE2E1C" w14:textId="77777777" w:rsidR="00302A0B" w:rsidRPr="00302A0B" w:rsidRDefault="00302A0B" w:rsidP="00F80434">
            <w:pPr>
              <w:spacing w:after="0"/>
            </w:pPr>
            <w:r>
              <w:t>13</w:t>
            </w:r>
          </w:p>
        </w:tc>
        <w:tc>
          <w:tcPr>
            <w:tcW w:w="1767" w:type="dxa"/>
            <w:hideMark/>
          </w:tcPr>
          <w:p w14:paraId="242BB400" w14:textId="77777777" w:rsidR="00302A0B" w:rsidRPr="00302A0B" w:rsidRDefault="00302A0B" w:rsidP="00F80434">
            <w:pPr>
              <w:spacing w:after="0"/>
            </w:pPr>
            <w:r>
              <w:t>Divorce, end of partnership or other change in household composition</w:t>
            </w:r>
          </w:p>
        </w:tc>
      </w:tr>
      <w:tr w:rsidR="00302A0B" w:rsidRPr="00302A0B" w14:paraId="7A7593E6" w14:textId="77777777" w:rsidTr="00F80434">
        <w:trPr>
          <w:cantSplit/>
        </w:trPr>
        <w:tc>
          <w:tcPr>
            <w:tcW w:w="1980" w:type="dxa"/>
            <w:hideMark/>
          </w:tcPr>
          <w:p w14:paraId="4C39BEAD" w14:textId="77777777" w:rsidR="00302A0B" w:rsidRPr="00302A0B" w:rsidRDefault="00302A0B" w:rsidP="00F80434">
            <w:pPr>
              <w:spacing w:after="0"/>
            </w:pPr>
            <w:r>
              <w:t> </w:t>
            </w:r>
          </w:p>
        </w:tc>
        <w:tc>
          <w:tcPr>
            <w:tcW w:w="992" w:type="dxa"/>
            <w:hideMark/>
          </w:tcPr>
          <w:p w14:paraId="5E54C7BD" w14:textId="77777777" w:rsidR="00302A0B" w:rsidRPr="00302A0B" w:rsidRDefault="00302A0B" w:rsidP="00F80434">
            <w:pPr>
              <w:spacing w:after="0"/>
            </w:pPr>
            <w:r>
              <w:t> </w:t>
            </w:r>
          </w:p>
        </w:tc>
        <w:tc>
          <w:tcPr>
            <w:tcW w:w="4678" w:type="dxa"/>
            <w:hideMark/>
          </w:tcPr>
          <w:p w14:paraId="757F9624" w14:textId="77777777" w:rsidR="00302A0B" w:rsidRPr="00302A0B" w:rsidRDefault="00302A0B" w:rsidP="00F80434">
            <w:pPr>
              <w:spacing w:after="0"/>
            </w:pPr>
            <w:r>
              <w:t> </w:t>
            </w:r>
          </w:p>
        </w:tc>
        <w:tc>
          <w:tcPr>
            <w:tcW w:w="789" w:type="dxa"/>
            <w:noWrap/>
            <w:hideMark/>
          </w:tcPr>
          <w:p w14:paraId="3AAFE647" w14:textId="77777777" w:rsidR="00302A0B" w:rsidRPr="00302A0B" w:rsidRDefault="00302A0B" w:rsidP="00F80434">
            <w:pPr>
              <w:spacing w:after="0"/>
            </w:pPr>
            <w:r>
              <w:t>14</w:t>
            </w:r>
          </w:p>
        </w:tc>
        <w:tc>
          <w:tcPr>
            <w:tcW w:w="1767" w:type="dxa"/>
            <w:hideMark/>
          </w:tcPr>
          <w:p w14:paraId="09220DBC" w14:textId="77777777" w:rsidR="00302A0B" w:rsidRPr="00302A0B" w:rsidRDefault="00302A0B" w:rsidP="00F80434">
            <w:pPr>
              <w:spacing w:after="0"/>
            </w:pPr>
            <w:r>
              <w:t>Retirement</w:t>
            </w:r>
          </w:p>
        </w:tc>
      </w:tr>
      <w:tr w:rsidR="00302A0B" w:rsidRPr="00302A0B" w14:paraId="1AACC0C9" w14:textId="77777777" w:rsidTr="00F80434">
        <w:trPr>
          <w:cantSplit/>
        </w:trPr>
        <w:tc>
          <w:tcPr>
            <w:tcW w:w="1980" w:type="dxa"/>
            <w:hideMark/>
          </w:tcPr>
          <w:p w14:paraId="0BB7DE03" w14:textId="77777777" w:rsidR="00302A0B" w:rsidRPr="00302A0B" w:rsidRDefault="00302A0B" w:rsidP="00F80434">
            <w:pPr>
              <w:spacing w:after="0"/>
            </w:pPr>
            <w:r>
              <w:t> </w:t>
            </w:r>
          </w:p>
        </w:tc>
        <w:tc>
          <w:tcPr>
            <w:tcW w:w="992" w:type="dxa"/>
            <w:hideMark/>
          </w:tcPr>
          <w:p w14:paraId="27CCCB85" w14:textId="77777777" w:rsidR="00302A0B" w:rsidRPr="00302A0B" w:rsidRDefault="00302A0B" w:rsidP="00F80434">
            <w:pPr>
              <w:spacing w:after="0"/>
            </w:pPr>
            <w:r>
              <w:t> </w:t>
            </w:r>
          </w:p>
        </w:tc>
        <w:tc>
          <w:tcPr>
            <w:tcW w:w="4678" w:type="dxa"/>
            <w:hideMark/>
          </w:tcPr>
          <w:p w14:paraId="76A86A28" w14:textId="77777777" w:rsidR="00302A0B" w:rsidRPr="00302A0B" w:rsidRDefault="00302A0B" w:rsidP="00F80434">
            <w:pPr>
              <w:spacing w:after="0"/>
            </w:pPr>
            <w:r>
              <w:t> </w:t>
            </w:r>
          </w:p>
        </w:tc>
        <w:tc>
          <w:tcPr>
            <w:tcW w:w="789" w:type="dxa"/>
            <w:noWrap/>
            <w:hideMark/>
          </w:tcPr>
          <w:p w14:paraId="35FD6D41" w14:textId="77777777" w:rsidR="00302A0B" w:rsidRPr="00302A0B" w:rsidRDefault="00302A0B" w:rsidP="00F80434">
            <w:pPr>
              <w:spacing w:after="0"/>
            </w:pPr>
            <w:r>
              <w:t>15</w:t>
            </w:r>
          </w:p>
        </w:tc>
        <w:tc>
          <w:tcPr>
            <w:tcW w:w="1767" w:type="dxa"/>
            <w:hideMark/>
          </w:tcPr>
          <w:p w14:paraId="56551FAB" w14:textId="77777777" w:rsidR="00302A0B" w:rsidRPr="00302A0B" w:rsidRDefault="00302A0B" w:rsidP="00F80434">
            <w:pPr>
              <w:spacing w:after="0"/>
            </w:pPr>
            <w:r>
              <w:t>Cut in social benefits</w:t>
            </w:r>
          </w:p>
        </w:tc>
      </w:tr>
      <w:tr w:rsidR="00302A0B" w:rsidRPr="00302A0B" w14:paraId="5929A425" w14:textId="77777777" w:rsidTr="00F80434">
        <w:trPr>
          <w:cantSplit/>
        </w:trPr>
        <w:tc>
          <w:tcPr>
            <w:tcW w:w="1980" w:type="dxa"/>
            <w:hideMark/>
          </w:tcPr>
          <w:p w14:paraId="706C9471" w14:textId="77777777" w:rsidR="00302A0B" w:rsidRPr="00302A0B" w:rsidRDefault="00302A0B" w:rsidP="00F80434">
            <w:pPr>
              <w:spacing w:after="0"/>
            </w:pPr>
            <w:r>
              <w:t> </w:t>
            </w:r>
          </w:p>
        </w:tc>
        <w:tc>
          <w:tcPr>
            <w:tcW w:w="992" w:type="dxa"/>
            <w:hideMark/>
          </w:tcPr>
          <w:p w14:paraId="1087A073" w14:textId="77777777" w:rsidR="00302A0B" w:rsidRPr="00302A0B" w:rsidRDefault="00302A0B" w:rsidP="00F80434">
            <w:pPr>
              <w:spacing w:after="0"/>
            </w:pPr>
            <w:r>
              <w:t> </w:t>
            </w:r>
          </w:p>
        </w:tc>
        <w:tc>
          <w:tcPr>
            <w:tcW w:w="4678" w:type="dxa"/>
            <w:hideMark/>
          </w:tcPr>
          <w:p w14:paraId="3E2316BF" w14:textId="77777777" w:rsidR="00302A0B" w:rsidRPr="00302A0B" w:rsidRDefault="00302A0B" w:rsidP="00F80434">
            <w:pPr>
              <w:spacing w:after="0"/>
            </w:pPr>
            <w:r>
              <w:t> </w:t>
            </w:r>
          </w:p>
        </w:tc>
        <w:tc>
          <w:tcPr>
            <w:tcW w:w="789" w:type="dxa"/>
            <w:noWrap/>
            <w:hideMark/>
          </w:tcPr>
          <w:p w14:paraId="632C755A" w14:textId="77777777" w:rsidR="00302A0B" w:rsidRPr="00302A0B" w:rsidRDefault="00302A0B" w:rsidP="00F80434">
            <w:pPr>
              <w:spacing w:after="0"/>
            </w:pPr>
            <w:r>
              <w:t>7</w:t>
            </w:r>
          </w:p>
        </w:tc>
        <w:tc>
          <w:tcPr>
            <w:tcW w:w="1767" w:type="dxa"/>
            <w:hideMark/>
          </w:tcPr>
          <w:p w14:paraId="3B9EE0FA" w14:textId="77777777" w:rsidR="00302A0B" w:rsidRPr="00302A0B" w:rsidRDefault="00302A0B" w:rsidP="00F80434">
            <w:pPr>
              <w:spacing w:after="0"/>
            </w:pPr>
            <w:r>
              <w:t>Other</w:t>
            </w:r>
          </w:p>
        </w:tc>
      </w:tr>
      <w:tr w:rsidR="00302A0B" w:rsidRPr="00302A0B" w14:paraId="69B23EF4" w14:textId="77777777" w:rsidTr="00F80434">
        <w:trPr>
          <w:cantSplit/>
        </w:trPr>
        <w:tc>
          <w:tcPr>
            <w:tcW w:w="1980" w:type="dxa"/>
            <w:hideMark/>
          </w:tcPr>
          <w:p w14:paraId="2D8B0AAA" w14:textId="77777777" w:rsidR="00302A0B" w:rsidRPr="00302A0B" w:rsidRDefault="00302A0B" w:rsidP="00F80434">
            <w:pPr>
              <w:spacing w:after="0"/>
            </w:pPr>
            <w:r>
              <w:t>always</w:t>
            </w:r>
          </w:p>
        </w:tc>
        <w:tc>
          <w:tcPr>
            <w:tcW w:w="992" w:type="dxa"/>
            <w:hideMark/>
          </w:tcPr>
          <w:p w14:paraId="4A24F2D3" w14:textId="77777777" w:rsidR="00302A0B" w:rsidRPr="00302A0B" w:rsidRDefault="00302A0B" w:rsidP="00F80434">
            <w:pPr>
              <w:spacing w:after="0"/>
            </w:pPr>
            <w:r>
              <w:t>D09</w:t>
            </w:r>
          </w:p>
        </w:tc>
        <w:tc>
          <w:tcPr>
            <w:tcW w:w="4678" w:type="dxa"/>
            <w:hideMark/>
          </w:tcPr>
          <w:p w14:paraId="0684650B" w14:textId="77777777" w:rsidR="00302A0B" w:rsidRPr="00302A0B" w:rsidRDefault="00302A0B" w:rsidP="00F80434">
            <w:pPr>
              <w:spacing w:after="0"/>
            </w:pPr>
            <w:r>
              <w:t xml:space="preserve">Did you or any of the members of your household receive income from renting a property (e.g. a building, residential building, apartment, room or land) in the previous calendar year? </w:t>
            </w:r>
          </w:p>
        </w:tc>
        <w:tc>
          <w:tcPr>
            <w:tcW w:w="789" w:type="dxa"/>
            <w:noWrap/>
            <w:hideMark/>
          </w:tcPr>
          <w:p w14:paraId="2025090D" w14:textId="77777777" w:rsidR="00302A0B" w:rsidRPr="00302A0B" w:rsidRDefault="00302A0B" w:rsidP="00F80434">
            <w:pPr>
              <w:spacing w:after="0"/>
            </w:pPr>
            <w:r>
              <w:t>1</w:t>
            </w:r>
          </w:p>
        </w:tc>
        <w:tc>
          <w:tcPr>
            <w:tcW w:w="1767" w:type="dxa"/>
            <w:hideMark/>
          </w:tcPr>
          <w:p w14:paraId="47D8F816" w14:textId="77777777" w:rsidR="00302A0B" w:rsidRPr="00302A0B" w:rsidRDefault="00302A0B" w:rsidP="00F80434">
            <w:pPr>
              <w:spacing w:after="0"/>
            </w:pPr>
            <w:r>
              <w:t>Yes</w:t>
            </w:r>
          </w:p>
        </w:tc>
      </w:tr>
      <w:tr w:rsidR="00302A0B" w:rsidRPr="00302A0B" w14:paraId="6258645D" w14:textId="77777777" w:rsidTr="00F80434">
        <w:trPr>
          <w:cantSplit/>
        </w:trPr>
        <w:tc>
          <w:tcPr>
            <w:tcW w:w="1980" w:type="dxa"/>
            <w:hideMark/>
          </w:tcPr>
          <w:p w14:paraId="7626041C" w14:textId="77777777" w:rsidR="00302A0B" w:rsidRPr="00302A0B" w:rsidRDefault="00302A0B" w:rsidP="00F80434">
            <w:pPr>
              <w:spacing w:after="0"/>
            </w:pPr>
            <w:r>
              <w:lastRenderedPageBreak/>
              <w:t> </w:t>
            </w:r>
          </w:p>
        </w:tc>
        <w:tc>
          <w:tcPr>
            <w:tcW w:w="992" w:type="dxa"/>
            <w:hideMark/>
          </w:tcPr>
          <w:p w14:paraId="2B788E79" w14:textId="77777777" w:rsidR="00302A0B" w:rsidRPr="00302A0B" w:rsidRDefault="00302A0B" w:rsidP="00F80434">
            <w:pPr>
              <w:spacing w:after="0"/>
            </w:pPr>
            <w:r>
              <w:t> </w:t>
            </w:r>
          </w:p>
        </w:tc>
        <w:tc>
          <w:tcPr>
            <w:tcW w:w="4678" w:type="dxa"/>
            <w:hideMark/>
          </w:tcPr>
          <w:p w14:paraId="4AFE8BCD" w14:textId="77777777" w:rsidR="00302A0B" w:rsidRPr="00302A0B" w:rsidRDefault="00302A0B" w:rsidP="00F80434">
            <w:pPr>
              <w:spacing w:after="0"/>
            </w:pPr>
            <w:r>
              <w:t> </w:t>
            </w:r>
          </w:p>
        </w:tc>
        <w:tc>
          <w:tcPr>
            <w:tcW w:w="789" w:type="dxa"/>
            <w:noWrap/>
            <w:hideMark/>
          </w:tcPr>
          <w:p w14:paraId="22461B21" w14:textId="77777777" w:rsidR="00302A0B" w:rsidRPr="00302A0B" w:rsidRDefault="00302A0B" w:rsidP="00F80434">
            <w:pPr>
              <w:spacing w:after="0"/>
            </w:pPr>
            <w:r>
              <w:t>2</w:t>
            </w:r>
          </w:p>
        </w:tc>
        <w:tc>
          <w:tcPr>
            <w:tcW w:w="1767" w:type="dxa"/>
            <w:hideMark/>
          </w:tcPr>
          <w:p w14:paraId="768B8ACA" w14:textId="77777777" w:rsidR="00302A0B" w:rsidRPr="00302A0B" w:rsidRDefault="00302A0B" w:rsidP="00F80434">
            <w:pPr>
              <w:spacing w:after="0"/>
            </w:pPr>
            <w:r>
              <w:t>No</w:t>
            </w:r>
          </w:p>
        </w:tc>
      </w:tr>
      <w:tr w:rsidR="00302A0B" w:rsidRPr="00302A0B" w14:paraId="511BD7F4" w14:textId="77777777" w:rsidTr="00F80434">
        <w:trPr>
          <w:cantSplit/>
        </w:trPr>
        <w:tc>
          <w:tcPr>
            <w:tcW w:w="1980" w:type="dxa"/>
            <w:hideMark/>
          </w:tcPr>
          <w:p w14:paraId="740F1CB9" w14:textId="77777777" w:rsidR="00302A0B" w:rsidRPr="00302A0B" w:rsidRDefault="00302A0B" w:rsidP="00F80434">
            <w:pPr>
              <w:spacing w:after="0"/>
            </w:pPr>
            <w:r>
              <w:t>D09=1</w:t>
            </w:r>
          </w:p>
        </w:tc>
        <w:tc>
          <w:tcPr>
            <w:tcW w:w="992" w:type="dxa"/>
            <w:hideMark/>
          </w:tcPr>
          <w:p w14:paraId="02CDD65A" w14:textId="77777777" w:rsidR="00302A0B" w:rsidRPr="00302A0B" w:rsidRDefault="00302A0B" w:rsidP="00F80434">
            <w:pPr>
              <w:spacing w:after="0"/>
            </w:pPr>
            <w:r>
              <w:t>D09A</w:t>
            </w:r>
          </w:p>
        </w:tc>
        <w:tc>
          <w:tcPr>
            <w:tcW w:w="4678" w:type="dxa"/>
            <w:hideMark/>
          </w:tcPr>
          <w:p w14:paraId="2DA4F8F6" w14:textId="77777777" w:rsidR="00302A0B" w:rsidRPr="00302A0B" w:rsidRDefault="00302A0B" w:rsidP="00F80434">
            <w:pPr>
              <w:spacing w:after="0"/>
            </w:pPr>
            <w:r>
              <w:t xml:space="preserve">Would it be easier for you to indicate your rental income including the taxes charged on the income (gross) or as the amount you received (net)? </w:t>
            </w:r>
            <w:r>
              <w:br/>
              <w:t xml:space="preserve">It refers to the amount after deducting payments for utilities, service charges and property management expenses. </w:t>
            </w:r>
          </w:p>
        </w:tc>
        <w:tc>
          <w:tcPr>
            <w:tcW w:w="789" w:type="dxa"/>
            <w:noWrap/>
            <w:hideMark/>
          </w:tcPr>
          <w:p w14:paraId="2CEFCD0A" w14:textId="77777777" w:rsidR="00302A0B" w:rsidRPr="00302A0B" w:rsidRDefault="00302A0B" w:rsidP="00F80434">
            <w:pPr>
              <w:spacing w:after="0"/>
            </w:pPr>
            <w:r>
              <w:t>45</w:t>
            </w:r>
          </w:p>
        </w:tc>
        <w:tc>
          <w:tcPr>
            <w:tcW w:w="1767" w:type="dxa"/>
            <w:hideMark/>
          </w:tcPr>
          <w:p w14:paraId="0699B0AF" w14:textId="77777777" w:rsidR="00302A0B" w:rsidRPr="00302A0B" w:rsidRDefault="00302A0B" w:rsidP="00F80434">
            <w:pPr>
              <w:spacing w:after="0"/>
            </w:pPr>
            <w:r>
              <w:t>Including the charged taxes (gross)</w:t>
            </w:r>
          </w:p>
        </w:tc>
      </w:tr>
      <w:tr w:rsidR="00302A0B" w:rsidRPr="00302A0B" w14:paraId="3D642403" w14:textId="77777777" w:rsidTr="00F80434">
        <w:trPr>
          <w:cantSplit/>
        </w:trPr>
        <w:tc>
          <w:tcPr>
            <w:tcW w:w="1980" w:type="dxa"/>
            <w:hideMark/>
          </w:tcPr>
          <w:p w14:paraId="34389631" w14:textId="77777777" w:rsidR="00302A0B" w:rsidRPr="00302A0B" w:rsidRDefault="00302A0B" w:rsidP="00F80434">
            <w:pPr>
              <w:spacing w:after="0"/>
            </w:pPr>
            <w:r>
              <w:t> </w:t>
            </w:r>
          </w:p>
        </w:tc>
        <w:tc>
          <w:tcPr>
            <w:tcW w:w="992" w:type="dxa"/>
            <w:hideMark/>
          </w:tcPr>
          <w:p w14:paraId="79E69483" w14:textId="77777777" w:rsidR="00302A0B" w:rsidRPr="00302A0B" w:rsidRDefault="00302A0B" w:rsidP="00F80434">
            <w:pPr>
              <w:spacing w:after="0"/>
            </w:pPr>
            <w:r>
              <w:t> </w:t>
            </w:r>
          </w:p>
        </w:tc>
        <w:tc>
          <w:tcPr>
            <w:tcW w:w="4678" w:type="dxa"/>
            <w:hideMark/>
          </w:tcPr>
          <w:p w14:paraId="1DDC6711" w14:textId="77777777" w:rsidR="00302A0B" w:rsidRPr="00302A0B" w:rsidRDefault="00302A0B" w:rsidP="00F80434">
            <w:pPr>
              <w:spacing w:after="0"/>
            </w:pPr>
            <w:r>
              <w:t> </w:t>
            </w:r>
          </w:p>
        </w:tc>
        <w:tc>
          <w:tcPr>
            <w:tcW w:w="789" w:type="dxa"/>
            <w:noWrap/>
            <w:hideMark/>
          </w:tcPr>
          <w:p w14:paraId="2B6ACC39" w14:textId="77777777" w:rsidR="00302A0B" w:rsidRPr="00302A0B" w:rsidRDefault="00302A0B" w:rsidP="00F80434">
            <w:pPr>
              <w:spacing w:after="0"/>
            </w:pPr>
            <w:r>
              <w:t>46</w:t>
            </w:r>
          </w:p>
        </w:tc>
        <w:tc>
          <w:tcPr>
            <w:tcW w:w="1767" w:type="dxa"/>
            <w:hideMark/>
          </w:tcPr>
          <w:p w14:paraId="3B296067" w14:textId="77777777" w:rsidR="00302A0B" w:rsidRPr="00302A0B" w:rsidRDefault="00302A0B" w:rsidP="00F80434">
            <w:pPr>
              <w:spacing w:after="0"/>
            </w:pPr>
            <w:r>
              <w:t>As the amount received (net)</w:t>
            </w:r>
          </w:p>
        </w:tc>
      </w:tr>
      <w:tr w:rsidR="00302A0B" w:rsidRPr="00302A0B" w14:paraId="6BC104BF" w14:textId="77777777" w:rsidTr="00F80434">
        <w:trPr>
          <w:cantSplit/>
        </w:trPr>
        <w:tc>
          <w:tcPr>
            <w:tcW w:w="1980" w:type="dxa"/>
            <w:hideMark/>
          </w:tcPr>
          <w:p w14:paraId="45C663B4" w14:textId="77777777" w:rsidR="00302A0B" w:rsidRPr="00302A0B" w:rsidRDefault="00302A0B" w:rsidP="00F80434">
            <w:pPr>
              <w:spacing w:after="0"/>
            </w:pPr>
            <w:r>
              <w:t>D09a=1</w:t>
            </w:r>
          </w:p>
        </w:tc>
        <w:tc>
          <w:tcPr>
            <w:tcW w:w="992" w:type="dxa"/>
            <w:hideMark/>
          </w:tcPr>
          <w:p w14:paraId="66EBB758" w14:textId="77777777" w:rsidR="00302A0B" w:rsidRPr="00302A0B" w:rsidRDefault="00302A0B" w:rsidP="00F80434">
            <w:pPr>
              <w:spacing w:after="0"/>
            </w:pPr>
            <w:r>
              <w:t>D09B</w:t>
            </w:r>
          </w:p>
        </w:tc>
        <w:tc>
          <w:tcPr>
            <w:tcW w:w="4678" w:type="dxa"/>
            <w:hideMark/>
          </w:tcPr>
          <w:p w14:paraId="7BE5ABB1" w14:textId="77777777" w:rsidR="00302A0B" w:rsidRPr="00302A0B" w:rsidRDefault="00302A0B" w:rsidP="00F80434">
            <w:pPr>
              <w:spacing w:after="0"/>
            </w:pPr>
            <w:r>
              <w:t>How much gross income did you receive from renting (rental income with the charged taxes) in the previous calendar year?</w:t>
            </w:r>
          </w:p>
        </w:tc>
        <w:tc>
          <w:tcPr>
            <w:tcW w:w="789" w:type="dxa"/>
            <w:noWrap/>
            <w:hideMark/>
          </w:tcPr>
          <w:p w14:paraId="34F8A7C0" w14:textId="77777777" w:rsidR="00302A0B" w:rsidRPr="00302A0B" w:rsidRDefault="00302A0B" w:rsidP="00F80434">
            <w:pPr>
              <w:spacing w:after="0"/>
            </w:pPr>
            <w:r>
              <w:t> </w:t>
            </w:r>
          </w:p>
        </w:tc>
        <w:tc>
          <w:tcPr>
            <w:tcW w:w="1767" w:type="dxa"/>
            <w:hideMark/>
          </w:tcPr>
          <w:p w14:paraId="424853BB" w14:textId="77777777" w:rsidR="00302A0B" w:rsidRPr="00302A0B" w:rsidRDefault="00302A0B" w:rsidP="00F80434">
            <w:pPr>
              <w:spacing w:after="0"/>
            </w:pPr>
            <w:r>
              <w:t> </w:t>
            </w:r>
          </w:p>
        </w:tc>
      </w:tr>
      <w:tr w:rsidR="00302A0B" w:rsidRPr="00302A0B" w14:paraId="5F7C24C7" w14:textId="77777777" w:rsidTr="00F80434">
        <w:trPr>
          <w:cantSplit/>
        </w:trPr>
        <w:tc>
          <w:tcPr>
            <w:tcW w:w="1980" w:type="dxa"/>
            <w:hideMark/>
          </w:tcPr>
          <w:p w14:paraId="66E00F17" w14:textId="77777777" w:rsidR="00302A0B" w:rsidRPr="00302A0B" w:rsidRDefault="00302A0B" w:rsidP="00F80434">
            <w:pPr>
              <w:spacing w:after="0"/>
            </w:pPr>
            <w:r>
              <w:t>D09a=2</w:t>
            </w:r>
          </w:p>
        </w:tc>
        <w:tc>
          <w:tcPr>
            <w:tcW w:w="992" w:type="dxa"/>
            <w:hideMark/>
          </w:tcPr>
          <w:p w14:paraId="3CAFE15D" w14:textId="77777777" w:rsidR="00302A0B" w:rsidRPr="00302A0B" w:rsidRDefault="00302A0B" w:rsidP="00F80434">
            <w:pPr>
              <w:spacing w:after="0"/>
            </w:pPr>
            <w:r>
              <w:t>D09C</w:t>
            </w:r>
          </w:p>
        </w:tc>
        <w:tc>
          <w:tcPr>
            <w:tcW w:w="4678" w:type="dxa"/>
            <w:hideMark/>
          </w:tcPr>
          <w:p w14:paraId="426577DD" w14:textId="77777777" w:rsidR="00302A0B" w:rsidRPr="00302A0B" w:rsidRDefault="00302A0B" w:rsidP="00F80434">
            <w:pPr>
              <w:spacing w:after="0"/>
            </w:pPr>
            <w:r>
              <w:t>How much net income did you receive from renting (rental income amount received) in the previous calendar year?</w:t>
            </w:r>
          </w:p>
        </w:tc>
        <w:tc>
          <w:tcPr>
            <w:tcW w:w="789" w:type="dxa"/>
            <w:noWrap/>
            <w:hideMark/>
          </w:tcPr>
          <w:p w14:paraId="49B43346" w14:textId="77777777" w:rsidR="00302A0B" w:rsidRPr="00302A0B" w:rsidRDefault="00302A0B" w:rsidP="00F80434">
            <w:pPr>
              <w:spacing w:after="0"/>
            </w:pPr>
            <w:r>
              <w:t> </w:t>
            </w:r>
          </w:p>
        </w:tc>
        <w:tc>
          <w:tcPr>
            <w:tcW w:w="1767" w:type="dxa"/>
            <w:hideMark/>
          </w:tcPr>
          <w:p w14:paraId="211FE40A" w14:textId="77777777" w:rsidR="00302A0B" w:rsidRPr="00302A0B" w:rsidRDefault="00302A0B" w:rsidP="00F80434">
            <w:pPr>
              <w:spacing w:after="0"/>
            </w:pPr>
            <w:r>
              <w:t> </w:t>
            </w:r>
          </w:p>
        </w:tc>
      </w:tr>
      <w:tr w:rsidR="00302A0B" w:rsidRPr="00302A0B" w14:paraId="2A5BB726" w14:textId="77777777" w:rsidTr="00F80434">
        <w:trPr>
          <w:cantSplit/>
        </w:trPr>
        <w:tc>
          <w:tcPr>
            <w:tcW w:w="1980" w:type="dxa"/>
            <w:hideMark/>
          </w:tcPr>
          <w:p w14:paraId="389BDBA2" w14:textId="77777777" w:rsidR="00302A0B" w:rsidRPr="00302A0B" w:rsidRDefault="00302A0B" w:rsidP="00F80434">
            <w:pPr>
              <w:spacing w:after="0"/>
            </w:pPr>
            <w:r>
              <w:t>always</w:t>
            </w:r>
          </w:p>
        </w:tc>
        <w:tc>
          <w:tcPr>
            <w:tcW w:w="992" w:type="dxa"/>
            <w:hideMark/>
          </w:tcPr>
          <w:p w14:paraId="4E459A8F" w14:textId="77777777" w:rsidR="00302A0B" w:rsidRPr="00302A0B" w:rsidRDefault="00302A0B" w:rsidP="00F80434">
            <w:pPr>
              <w:spacing w:after="0"/>
            </w:pPr>
            <w:r>
              <w:t>D03</w:t>
            </w:r>
          </w:p>
        </w:tc>
        <w:tc>
          <w:tcPr>
            <w:tcW w:w="4678" w:type="dxa"/>
            <w:hideMark/>
          </w:tcPr>
          <w:p w14:paraId="5F474F71" w14:textId="77777777" w:rsidR="00302A0B" w:rsidRPr="00302A0B" w:rsidRDefault="00302A0B" w:rsidP="00F80434">
            <w:pPr>
              <w:spacing w:after="0"/>
              <w:rPr>
                <w:b/>
                <w:bCs/>
              </w:rPr>
            </w:pPr>
            <w:r>
              <w:rPr>
                <w:b/>
              </w:rPr>
              <w:t>Did you receive a subsistence benefit in the previous calendar year?</w:t>
            </w:r>
          </w:p>
        </w:tc>
        <w:tc>
          <w:tcPr>
            <w:tcW w:w="789" w:type="dxa"/>
            <w:noWrap/>
            <w:hideMark/>
          </w:tcPr>
          <w:p w14:paraId="4DBF86AE" w14:textId="77777777" w:rsidR="00302A0B" w:rsidRPr="00302A0B" w:rsidRDefault="00302A0B" w:rsidP="00F80434">
            <w:pPr>
              <w:spacing w:after="0"/>
            </w:pPr>
            <w:r>
              <w:t>1</w:t>
            </w:r>
          </w:p>
        </w:tc>
        <w:tc>
          <w:tcPr>
            <w:tcW w:w="1767" w:type="dxa"/>
            <w:hideMark/>
          </w:tcPr>
          <w:p w14:paraId="479E98E0" w14:textId="77777777" w:rsidR="00302A0B" w:rsidRPr="00302A0B" w:rsidRDefault="00302A0B" w:rsidP="00F80434">
            <w:pPr>
              <w:spacing w:after="0"/>
            </w:pPr>
            <w:r>
              <w:t>Yes</w:t>
            </w:r>
          </w:p>
        </w:tc>
      </w:tr>
      <w:tr w:rsidR="00302A0B" w:rsidRPr="00302A0B" w14:paraId="468551B4" w14:textId="77777777" w:rsidTr="00F80434">
        <w:trPr>
          <w:cantSplit/>
        </w:trPr>
        <w:tc>
          <w:tcPr>
            <w:tcW w:w="1980" w:type="dxa"/>
            <w:hideMark/>
          </w:tcPr>
          <w:p w14:paraId="1B8DE441" w14:textId="77777777" w:rsidR="00302A0B" w:rsidRPr="00302A0B" w:rsidRDefault="00302A0B" w:rsidP="00F80434">
            <w:pPr>
              <w:spacing w:after="0"/>
            </w:pPr>
            <w:r>
              <w:t> </w:t>
            </w:r>
          </w:p>
        </w:tc>
        <w:tc>
          <w:tcPr>
            <w:tcW w:w="992" w:type="dxa"/>
            <w:hideMark/>
          </w:tcPr>
          <w:p w14:paraId="2D7A54FA" w14:textId="77777777" w:rsidR="00302A0B" w:rsidRPr="00302A0B" w:rsidRDefault="00302A0B" w:rsidP="00F80434">
            <w:pPr>
              <w:spacing w:after="0"/>
            </w:pPr>
            <w:r>
              <w:t> </w:t>
            </w:r>
          </w:p>
        </w:tc>
        <w:tc>
          <w:tcPr>
            <w:tcW w:w="4678" w:type="dxa"/>
            <w:hideMark/>
          </w:tcPr>
          <w:p w14:paraId="491AB99C" w14:textId="77777777" w:rsidR="00302A0B" w:rsidRPr="00302A0B" w:rsidRDefault="00302A0B" w:rsidP="00F80434">
            <w:pPr>
              <w:spacing w:after="0"/>
            </w:pPr>
            <w:r>
              <w:t> </w:t>
            </w:r>
          </w:p>
        </w:tc>
        <w:tc>
          <w:tcPr>
            <w:tcW w:w="789" w:type="dxa"/>
            <w:noWrap/>
            <w:hideMark/>
          </w:tcPr>
          <w:p w14:paraId="214F77C1" w14:textId="77777777" w:rsidR="00302A0B" w:rsidRPr="00302A0B" w:rsidRDefault="00302A0B" w:rsidP="00F80434">
            <w:pPr>
              <w:spacing w:after="0"/>
            </w:pPr>
            <w:r>
              <w:t>2</w:t>
            </w:r>
          </w:p>
        </w:tc>
        <w:tc>
          <w:tcPr>
            <w:tcW w:w="1767" w:type="dxa"/>
            <w:hideMark/>
          </w:tcPr>
          <w:p w14:paraId="00B1F80A" w14:textId="77777777" w:rsidR="00302A0B" w:rsidRPr="00302A0B" w:rsidRDefault="00302A0B" w:rsidP="00F80434">
            <w:pPr>
              <w:spacing w:after="0"/>
            </w:pPr>
            <w:r>
              <w:t>No</w:t>
            </w:r>
          </w:p>
        </w:tc>
      </w:tr>
      <w:tr w:rsidR="00302A0B" w:rsidRPr="00302A0B" w14:paraId="76ACE307" w14:textId="77777777" w:rsidTr="00F80434">
        <w:trPr>
          <w:cantSplit/>
        </w:trPr>
        <w:tc>
          <w:tcPr>
            <w:tcW w:w="1980" w:type="dxa"/>
            <w:hideMark/>
          </w:tcPr>
          <w:p w14:paraId="039C3778" w14:textId="77777777" w:rsidR="00302A0B" w:rsidRPr="00302A0B" w:rsidRDefault="00302A0B" w:rsidP="00F80434">
            <w:pPr>
              <w:spacing w:after="0"/>
            </w:pPr>
            <w:r>
              <w:t>D03=1</w:t>
            </w:r>
          </w:p>
        </w:tc>
        <w:tc>
          <w:tcPr>
            <w:tcW w:w="992" w:type="dxa"/>
            <w:hideMark/>
          </w:tcPr>
          <w:p w14:paraId="1B08A3B4" w14:textId="77777777" w:rsidR="00302A0B" w:rsidRPr="00302A0B" w:rsidRDefault="00302A0B" w:rsidP="00F80434">
            <w:pPr>
              <w:spacing w:after="0"/>
            </w:pPr>
            <w:r>
              <w:t>D03A</w:t>
            </w:r>
          </w:p>
        </w:tc>
        <w:tc>
          <w:tcPr>
            <w:tcW w:w="4678" w:type="dxa"/>
            <w:hideMark/>
          </w:tcPr>
          <w:p w14:paraId="357CF134" w14:textId="77777777" w:rsidR="00302A0B" w:rsidRPr="00302A0B" w:rsidRDefault="00302A0B" w:rsidP="00F80434">
            <w:pPr>
              <w:spacing w:after="0"/>
            </w:pPr>
            <w:r>
              <w:t>Total amount received in the previous calendar year</w:t>
            </w:r>
          </w:p>
        </w:tc>
        <w:tc>
          <w:tcPr>
            <w:tcW w:w="789" w:type="dxa"/>
            <w:noWrap/>
            <w:hideMark/>
          </w:tcPr>
          <w:p w14:paraId="153E364E" w14:textId="77777777" w:rsidR="00302A0B" w:rsidRPr="00302A0B" w:rsidRDefault="00302A0B" w:rsidP="00F80434">
            <w:pPr>
              <w:spacing w:after="0"/>
            </w:pPr>
            <w:r>
              <w:t> </w:t>
            </w:r>
          </w:p>
        </w:tc>
        <w:tc>
          <w:tcPr>
            <w:tcW w:w="1767" w:type="dxa"/>
            <w:hideMark/>
          </w:tcPr>
          <w:p w14:paraId="0EB5FCB8" w14:textId="77777777" w:rsidR="00302A0B" w:rsidRPr="00302A0B" w:rsidRDefault="00302A0B" w:rsidP="00F80434">
            <w:pPr>
              <w:spacing w:after="0"/>
            </w:pPr>
            <w:r>
              <w:t> </w:t>
            </w:r>
          </w:p>
        </w:tc>
      </w:tr>
      <w:tr w:rsidR="00302A0B" w:rsidRPr="00302A0B" w14:paraId="07E46C12" w14:textId="77777777" w:rsidTr="00F80434">
        <w:trPr>
          <w:cantSplit/>
        </w:trPr>
        <w:tc>
          <w:tcPr>
            <w:tcW w:w="1980" w:type="dxa"/>
            <w:hideMark/>
          </w:tcPr>
          <w:p w14:paraId="618E689F" w14:textId="77777777" w:rsidR="00302A0B" w:rsidRPr="00302A0B" w:rsidRDefault="00302A0B" w:rsidP="00F80434">
            <w:pPr>
              <w:spacing w:after="0"/>
            </w:pPr>
            <w:r>
              <w:t>Household members &gt;1 and at least one member under 21 (YX2&lt;21), then first wording. In other cases, the second wording.</w:t>
            </w:r>
          </w:p>
        </w:tc>
        <w:tc>
          <w:tcPr>
            <w:tcW w:w="992" w:type="dxa"/>
            <w:hideMark/>
          </w:tcPr>
          <w:p w14:paraId="2F5076F3" w14:textId="77777777" w:rsidR="00302A0B" w:rsidRPr="00302A0B" w:rsidRDefault="00302A0B" w:rsidP="00F80434">
            <w:pPr>
              <w:spacing w:after="0"/>
            </w:pPr>
            <w:r>
              <w:t>D11M1</w:t>
            </w:r>
          </w:p>
        </w:tc>
        <w:tc>
          <w:tcPr>
            <w:tcW w:w="4678" w:type="dxa"/>
            <w:hideMark/>
          </w:tcPr>
          <w:p w14:paraId="3CF0244A" w14:textId="77777777" w:rsidR="00302A0B" w:rsidRPr="00302A0B" w:rsidRDefault="00302A0B" w:rsidP="00F80434">
            <w:pPr>
              <w:spacing w:after="0"/>
            </w:pPr>
            <w:r>
              <w:t xml:space="preserve">Did you or anyone in your household receive local municipality child allowances in the previous calendar year? </w:t>
            </w:r>
            <w:r>
              <w:br/>
            </w:r>
            <w:r>
              <w:rPr>
                <w:i/>
              </w:rPr>
              <w:t>Do not include support paid by the state.</w:t>
            </w:r>
            <w:r>
              <w:br/>
              <w:t xml:space="preserve"> OR</w:t>
            </w:r>
            <w:r>
              <w:br/>
              <w:t xml:space="preserve">There are currently no children living in your household. Did you nevertheless receive local municipality child allowances in the previous calendar year? </w:t>
            </w:r>
            <w:r>
              <w:br/>
            </w:r>
            <w:r>
              <w:rPr>
                <w:i/>
              </w:rPr>
              <w:t>Do not include support paid by the state.</w:t>
            </w:r>
          </w:p>
        </w:tc>
        <w:tc>
          <w:tcPr>
            <w:tcW w:w="789" w:type="dxa"/>
            <w:noWrap/>
            <w:hideMark/>
          </w:tcPr>
          <w:p w14:paraId="63AD06D1" w14:textId="77777777" w:rsidR="00302A0B" w:rsidRPr="00302A0B" w:rsidRDefault="00302A0B" w:rsidP="00F80434">
            <w:pPr>
              <w:spacing w:after="0"/>
            </w:pPr>
            <w:r>
              <w:t>1</w:t>
            </w:r>
          </w:p>
        </w:tc>
        <w:tc>
          <w:tcPr>
            <w:tcW w:w="1767" w:type="dxa"/>
            <w:hideMark/>
          </w:tcPr>
          <w:p w14:paraId="7FEB7B41" w14:textId="77777777" w:rsidR="00302A0B" w:rsidRPr="00302A0B" w:rsidRDefault="00302A0B" w:rsidP="00F80434">
            <w:pPr>
              <w:spacing w:after="0"/>
            </w:pPr>
            <w:r>
              <w:t>Yes</w:t>
            </w:r>
          </w:p>
        </w:tc>
      </w:tr>
      <w:tr w:rsidR="00302A0B" w:rsidRPr="00302A0B" w14:paraId="17B73A05" w14:textId="77777777" w:rsidTr="00F80434">
        <w:trPr>
          <w:cantSplit/>
        </w:trPr>
        <w:tc>
          <w:tcPr>
            <w:tcW w:w="1980" w:type="dxa"/>
            <w:hideMark/>
          </w:tcPr>
          <w:p w14:paraId="6112A0F7" w14:textId="77777777" w:rsidR="00302A0B" w:rsidRPr="00302A0B" w:rsidRDefault="00302A0B" w:rsidP="00F80434">
            <w:pPr>
              <w:spacing w:after="0"/>
            </w:pPr>
            <w:r>
              <w:t> </w:t>
            </w:r>
          </w:p>
        </w:tc>
        <w:tc>
          <w:tcPr>
            <w:tcW w:w="992" w:type="dxa"/>
            <w:hideMark/>
          </w:tcPr>
          <w:p w14:paraId="22B606F0" w14:textId="77777777" w:rsidR="00302A0B" w:rsidRPr="00302A0B" w:rsidRDefault="00302A0B" w:rsidP="00F80434">
            <w:pPr>
              <w:spacing w:after="0"/>
            </w:pPr>
            <w:r>
              <w:t> </w:t>
            </w:r>
          </w:p>
        </w:tc>
        <w:tc>
          <w:tcPr>
            <w:tcW w:w="4678" w:type="dxa"/>
            <w:hideMark/>
          </w:tcPr>
          <w:p w14:paraId="3C34EB8C" w14:textId="77777777" w:rsidR="00302A0B" w:rsidRPr="00302A0B" w:rsidRDefault="00302A0B" w:rsidP="00F80434">
            <w:pPr>
              <w:spacing w:after="0"/>
            </w:pPr>
            <w:r>
              <w:t> </w:t>
            </w:r>
          </w:p>
        </w:tc>
        <w:tc>
          <w:tcPr>
            <w:tcW w:w="789" w:type="dxa"/>
            <w:noWrap/>
            <w:hideMark/>
          </w:tcPr>
          <w:p w14:paraId="553D22D7" w14:textId="77777777" w:rsidR="00302A0B" w:rsidRPr="00302A0B" w:rsidRDefault="00302A0B" w:rsidP="00F80434">
            <w:pPr>
              <w:spacing w:after="0"/>
            </w:pPr>
            <w:r>
              <w:t>2</w:t>
            </w:r>
          </w:p>
        </w:tc>
        <w:tc>
          <w:tcPr>
            <w:tcW w:w="1767" w:type="dxa"/>
            <w:hideMark/>
          </w:tcPr>
          <w:p w14:paraId="256E68CD" w14:textId="77777777" w:rsidR="00302A0B" w:rsidRPr="00302A0B" w:rsidRDefault="00302A0B" w:rsidP="00F80434">
            <w:pPr>
              <w:spacing w:after="0"/>
            </w:pPr>
            <w:r>
              <w:t>No</w:t>
            </w:r>
          </w:p>
        </w:tc>
      </w:tr>
      <w:tr w:rsidR="00302A0B" w:rsidRPr="00302A0B" w14:paraId="7054F7E4" w14:textId="77777777" w:rsidTr="00F80434">
        <w:trPr>
          <w:cantSplit/>
        </w:trPr>
        <w:tc>
          <w:tcPr>
            <w:tcW w:w="1980" w:type="dxa"/>
            <w:hideMark/>
          </w:tcPr>
          <w:p w14:paraId="6B399879" w14:textId="77777777" w:rsidR="00302A0B" w:rsidRPr="00302A0B" w:rsidRDefault="00302A0B" w:rsidP="00F80434">
            <w:pPr>
              <w:spacing w:after="0"/>
            </w:pPr>
            <w:r>
              <w:t>D11M1=1</w:t>
            </w:r>
          </w:p>
        </w:tc>
        <w:tc>
          <w:tcPr>
            <w:tcW w:w="992" w:type="dxa"/>
            <w:hideMark/>
          </w:tcPr>
          <w:p w14:paraId="1B9B3ED0" w14:textId="77777777" w:rsidR="00302A0B" w:rsidRPr="00302A0B" w:rsidRDefault="00302A0B" w:rsidP="00F80434">
            <w:pPr>
              <w:spacing w:after="0"/>
            </w:pPr>
            <w:r>
              <w:t>D11M</w:t>
            </w:r>
          </w:p>
        </w:tc>
        <w:tc>
          <w:tcPr>
            <w:tcW w:w="4678" w:type="dxa"/>
            <w:hideMark/>
          </w:tcPr>
          <w:p w14:paraId="2DC577EC" w14:textId="77777777" w:rsidR="00302A0B" w:rsidRPr="00302A0B" w:rsidRDefault="00302A0B" w:rsidP="00F80434">
            <w:pPr>
              <w:spacing w:after="0"/>
            </w:pPr>
            <w:r>
              <w:t>What was the total amount (in euros) of local municipality child allowances received in the previous calendar year?</w:t>
            </w:r>
          </w:p>
        </w:tc>
        <w:tc>
          <w:tcPr>
            <w:tcW w:w="789" w:type="dxa"/>
            <w:noWrap/>
            <w:hideMark/>
          </w:tcPr>
          <w:p w14:paraId="0B9661B8" w14:textId="77777777" w:rsidR="00302A0B" w:rsidRPr="00302A0B" w:rsidRDefault="00302A0B" w:rsidP="00F80434">
            <w:pPr>
              <w:spacing w:after="0"/>
            </w:pPr>
            <w:r>
              <w:t> </w:t>
            </w:r>
          </w:p>
        </w:tc>
        <w:tc>
          <w:tcPr>
            <w:tcW w:w="1767" w:type="dxa"/>
            <w:hideMark/>
          </w:tcPr>
          <w:p w14:paraId="232F802D" w14:textId="77777777" w:rsidR="00302A0B" w:rsidRPr="00302A0B" w:rsidRDefault="00302A0B" w:rsidP="00F80434">
            <w:pPr>
              <w:spacing w:after="0"/>
            </w:pPr>
            <w:r>
              <w:t> </w:t>
            </w:r>
          </w:p>
        </w:tc>
      </w:tr>
      <w:tr w:rsidR="00302A0B" w:rsidRPr="00302A0B" w14:paraId="676AB9BB" w14:textId="77777777" w:rsidTr="00F80434">
        <w:trPr>
          <w:cantSplit/>
        </w:trPr>
        <w:tc>
          <w:tcPr>
            <w:tcW w:w="1980" w:type="dxa"/>
            <w:hideMark/>
          </w:tcPr>
          <w:p w14:paraId="06B6D2DA" w14:textId="77777777" w:rsidR="00302A0B" w:rsidRPr="00302A0B" w:rsidRDefault="00302A0B" w:rsidP="00F80434">
            <w:pPr>
              <w:spacing w:after="0"/>
            </w:pPr>
            <w:r>
              <w:t>at least three household members under 20</w:t>
            </w:r>
          </w:p>
        </w:tc>
        <w:tc>
          <w:tcPr>
            <w:tcW w:w="992" w:type="dxa"/>
            <w:hideMark/>
          </w:tcPr>
          <w:p w14:paraId="2EC3B3C3" w14:textId="77777777" w:rsidR="00302A0B" w:rsidRPr="00302A0B" w:rsidRDefault="00302A0B" w:rsidP="00F80434">
            <w:pPr>
              <w:spacing w:after="0"/>
            </w:pPr>
            <w:r>
              <w:t>D11N1</w:t>
            </w:r>
          </w:p>
        </w:tc>
        <w:tc>
          <w:tcPr>
            <w:tcW w:w="4678" w:type="dxa"/>
            <w:hideMark/>
          </w:tcPr>
          <w:p w14:paraId="24D40D05" w14:textId="77777777" w:rsidR="00302A0B" w:rsidRPr="00302A0B" w:rsidRDefault="00302A0B" w:rsidP="00F80434">
            <w:pPr>
              <w:spacing w:after="0"/>
            </w:pPr>
            <w:r>
              <w:t>Did your household receive KREDEX home support for families with many children in the previous calendar year?</w:t>
            </w:r>
          </w:p>
        </w:tc>
        <w:tc>
          <w:tcPr>
            <w:tcW w:w="789" w:type="dxa"/>
            <w:noWrap/>
            <w:hideMark/>
          </w:tcPr>
          <w:p w14:paraId="76042FBC" w14:textId="77777777" w:rsidR="00302A0B" w:rsidRPr="00302A0B" w:rsidRDefault="00302A0B" w:rsidP="00F80434">
            <w:pPr>
              <w:spacing w:after="0"/>
            </w:pPr>
            <w:r>
              <w:t>1</w:t>
            </w:r>
          </w:p>
        </w:tc>
        <w:tc>
          <w:tcPr>
            <w:tcW w:w="1767" w:type="dxa"/>
            <w:hideMark/>
          </w:tcPr>
          <w:p w14:paraId="19A844F9" w14:textId="77777777" w:rsidR="00302A0B" w:rsidRPr="00302A0B" w:rsidRDefault="00302A0B" w:rsidP="00F80434">
            <w:pPr>
              <w:spacing w:after="0"/>
            </w:pPr>
            <w:r>
              <w:t>Yes</w:t>
            </w:r>
          </w:p>
        </w:tc>
      </w:tr>
      <w:tr w:rsidR="00302A0B" w:rsidRPr="00302A0B" w14:paraId="07CE3272" w14:textId="77777777" w:rsidTr="00F80434">
        <w:trPr>
          <w:cantSplit/>
        </w:trPr>
        <w:tc>
          <w:tcPr>
            <w:tcW w:w="1980" w:type="dxa"/>
            <w:hideMark/>
          </w:tcPr>
          <w:p w14:paraId="04641A65" w14:textId="77777777" w:rsidR="00302A0B" w:rsidRPr="00302A0B" w:rsidRDefault="00302A0B" w:rsidP="00F80434">
            <w:pPr>
              <w:spacing w:after="0"/>
            </w:pPr>
            <w:r>
              <w:t> </w:t>
            </w:r>
          </w:p>
        </w:tc>
        <w:tc>
          <w:tcPr>
            <w:tcW w:w="992" w:type="dxa"/>
            <w:hideMark/>
          </w:tcPr>
          <w:p w14:paraId="0F5557E8" w14:textId="77777777" w:rsidR="00302A0B" w:rsidRPr="00302A0B" w:rsidRDefault="00302A0B" w:rsidP="00F80434">
            <w:pPr>
              <w:spacing w:after="0"/>
            </w:pPr>
            <w:r>
              <w:t> </w:t>
            </w:r>
          </w:p>
        </w:tc>
        <w:tc>
          <w:tcPr>
            <w:tcW w:w="4678" w:type="dxa"/>
            <w:hideMark/>
          </w:tcPr>
          <w:p w14:paraId="581A1022" w14:textId="77777777" w:rsidR="00302A0B" w:rsidRPr="00302A0B" w:rsidRDefault="00302A0B" w:rsidP="00F80434">
            <w:pPr>
              <w:spacing w:after="0"/>
            </w:pPr>
            <w:r>
              <w:t> </w:t>
            </w:r>
          </w:p>
        </w:tc>
        <w:tc>
          <w:tcPr>
            <w:tcW w:w="789" w:type="dxa"/>
            <w:noWrap/>
            <w:hideMark/>
          </w:tcPr>
          <w:p w14:paraId="7AE9D2AC" w14:textId="77777777" w:rsidR="00302A0B" w:rsidRPr="00302A0B" w:rsidRDefault="00302A0B" w:rsidP="00F80434">
            <w:pPr>
              <w:spacing w:after="0"/>
            </w:pPr>
            <w:r>
              <w:t>2</w:t>
            </w:r>
          </w:p>
        </w:tc>
        <w:tc>
          <w:tcPr>
            <w:tcW w:w="1767" w:type="dxa"/>
            <w:hideMark/>
          </w:tcPr>
          <w:p w14:paraId="77440705" w14:textId="77777777" w:rsidR="00302A0B" w:rsidRPr="00302A0B" w:rsidRDefault="00302A0B" w:rsidP="00F80434">
            <w:pPr>
              <w:spacing w:after="0"/>
            </w:pPr>
            <w:r>
              <w:t>No</w:t>
            </w:r>
          </w:p>
        </w:tc>
      </w:tr>
      <w:tr w:rsidR="00302A0B" w:rsidRPr="00302A0B" w14:paraId="17557BFB" w14:textId="77777777" w:rsidTr="00F80434">
        <w:trPr>
          <w:cantSplit/>
        </w:trPr>
        <w:tc>
          <w:tcPr>
            <w:tcW w:w="1980" w:type="dxa"/>
            <w:hideMark/>
          </w:tcPr>
          <w:p w14:paraId="0C71FAFC" w14:textId="77777777" w:rsidR="00302A0B" w:rsidRPr="00302A0B" w:rsidRDefault="00302A0B" w:rsidP="00F80434">
            <w:pPr>
              <w:spacing w:after="0"/>
            </w:pPr>
            <w:r>
              <w:t>D11N1=1</w:t>
            </w:r>
          </w:p>
        </w:tc>
        <w:tc>
          <w:tcPr>
            <w:tcW w:w="992" w:type="dxa"/>
            <w:hideMark/>
          </w:tcPr>
          <w:p w14:paraId="0BB65889" w14:textId="77777777" w:rsidR="00302A0B" w:rsidRPr="00302A0B" w:rsidRDefault="00302A0B" w:rsidP="00F80434">
            <w:pPr>
              <w:spacing w:after="0"/>
            </w:pPr>
            <w:r>
              <w:t>D11N</w:t>
            </w:r>
          </w:p>
        </w:tc>
        <w:tc>
          <w:tcPr>
            <w:tcW w:w="4678" w:type="dxa"/>
            <w:hideMark/>
          </w:tcPr>
          <w:p w14:paraId="6D6F4214" w14:textId="77777777" w:rsidR="00302A0B" w:rsidRPr="00302A0B" w:rsidRDefault="00302A0B" w:rsidP="00F80434">
            <w:pPr>
              <w:spacing w:after="0"/>
            </w:pPr>
            <w:r>
              <w:t xml:space="preserve">What was the total amount (in euros) of the said support received in the previous calendar year? </w:t>
            </w:r>
          </w:p>
        </w:tc>
        <w:tc>
          <w:tcPr>
            <w:tcW w:w="789" w:type="dxa"/>
            <w:noWrap/>
            <w:hideMark/>
          </w:tcPr>
          <w:p w14:paraId="6046EFF3" w14:textId="77777777" w:rsidR="00302A0B" w:rsidRPr="00302A0B" w:rsidRDefault="00302A0B" w:rsidP="00F80434">
            <w:pPr>
              <w:spacing w:after="0"/>
            </w:pPr>
            <w:r>
              <w:t> </w:t>
            </w:r>
          </w:p>
        </w:tc>
        <w:tc>
          <w:tcPr>
            <w:tcW w:w="1767" w:type="dxa"/>
            <w:hideMark/>
          </w:tcPr>
          <w:p w14:paraId="1C7032B1" w14:textId="77777777" w:rsidR="00302A0B" w:rsidRPr="00302A0B" w:rsidRDefault="00302A0B" w:rsidP="00F80434">
            <w:pPr>
              <w:spacing w:after="0"/>
            </w:pPr>
            <w:r>
              <w:t> </w:t>
            </w:r>
          </w:p>
        </w:tc>
      </w:tr>
      <w:tr w:rsidR="00302A0B" w:rsidRPr="00302A0B" w14:paraId="09CCE893" w14:textId="77777777" w:rsidTr="00F80434">
        <w:trPr>
          <w:cantSplit/>
        </w:trPr>
        <w:tc>
          <w:tcPr>
            <w:tcW w:w="1980" w:type="dxa"/>
            <w:hideMark/>
          </w:tcPr>
          <w:p w14:paraId="45821131" w14:textId="77777777" w:rsidR="00302A0B" w:rsidRPr="00302A0B" w:rsidRDefault="00302A0B" w:rsidP="00F80434">
            <w:pPr>
              <w:spacing w:after="0"/>
            </w:pPr>
            <w:r>
              <w:lastRenderedPageBreak/>
              <w:t>Household members &gt;1 and at least one member under 21 (YX2&lt;21), then first wording. In other cases, the second wording.</w:t>
            </w:r>
          </w:p>
        </w:tc>
        <w:tc>
          <w:tcPr>
            <w:tcW w:w="992" w:type="dxa"/>
            <w:hideMark/>
          </w:tcPr>
          <w:p w14:paraId="29DA69CE" w14:textId="77777777" w:rsidR="00302A0B" w:rsidRPr="00302A0B" w:rsidRDefault="00302A0B" w:rsidP="00F80434">
            <w:pPr>
              <w:spacing w:after="0"/>
            </w:pPr>
            <w:r>
              <w:t>D11RA1</w:t>
            </w:r>
          </w:p>
        </w:tc>
        <w:tc>
          <w:tcPr>
            <w:tcW w:w="4678" w:type="dxa"/>
            <w:hideMark/>
          </w:tcPr>
          <w:p w14:paraId="3B19D7FB" w14:textId="77777777" w:rsidR="00302A0B" w:rsidRPr="00302A0B" w:rsidRDefault="00302A0B" w:rsidP="00F80434">
            <w:pPr>
              <w:spacing w:after="0"/>
            </w:pPr>
            <w:r>
              <w:t xml:space="preserve">Did you or anyone in your household receive foreign child and family related (state) allowances from a foreign country in the previous calendar year? </w:t>
            </w:r>
            <w:r>
              <w:br/>
            </w:r>
            <w:r>
              <w:rPr>
                <w:i/>
              </w:rPr>
              <w:t>Do not include support paid by the Estonian government.</w:t>
            </w:r>
            <w:r>
              <w:rPr>
                <w:i/>
              </w:rPr>
              <w:br/>
            </w:r>
            <w:r>
              <w:t xml:space="preserve"> OR</w:t>
            </w:r>
            <w:r>
              <w:br/>
              <w:t xml:space="preserve">There are currently no children living in your household. Did you nevertheless receive child and family related (state) allowances from a foreign country in the previous calendar year? </w:t>
            </w:r>
            <w:r>
              <w:br/>
            </w:r>
            <w:r>
              <w:rPr>
                <w:i/>
              </w:rPr>
              <w:t>Do not include support paid by the Estonian government.</w:t>
            </w:r>
          </w:p>
        </w:tc>
        <w:tc>
          <w:tcPr>
            <w:tcW w:w="789" w:type="dxa"/>
            <w:noWrap/>
            <w:hideMark/>
          </w:tcPr>
          <w:p w14:paraId="697F9159" w14:textId="77777777" w:rsidR="00302A0B" w:rsidRPr="00302A0B" w:rsidRDefault="00302A0B" w:rsidP="00F80434">
            <w:pPr>
              <w:spacing w:after="0"/>
            </w:pPr>
            <w:r>
              <w:t>1</w:t>
            </w:r>
          </w:p>
        </w:tc>
        <w:tc>
          <w:tcPr>
            <w:tcW w:w="1767" w:type="dxa"/>
            <w:hideMark/>
          </w:tcPr>
          <w:p w14:paraId="5DF7E304" w14:textId="77777777" w:rsidR="00302A0B" w:rsidRPr="00302A0B" w:rsidRDefault="00302A0B" w:rsidP="00F80434">
            <w:pPr>
              <w:spacing w:after="0"/>
            </w:pPr>
            <w:r>
              <w:t>Yes</w:t>
            </w:r>
          </w:p>
        </w:tc>
      </w:tr>
      <w:tr w:rsidR="00302A0B" w:rsidRPr="00302A0B" w14:paraId="0D4C9618" w14:textId="77777777" w:rsidTr="00F80434">
        <w:trPr>
          <w:cantSplit/>
        </w:trPr>
        <w:tc>
          <w:tcPr>
            <w:tcW w:w="1980" w:type="dxa"/>
            <w:hideMark/>
          </w:tcPr>
          <w:p w14:paraId="1502F3E5" w14:textId="77777777" w:rsidR="00302A0B" w:rsidRPr="00302A0B" w:rsidRDefault="00302A0B" w:rsidP="00F80434">
            <w:pPr>
              <w:spacing w:after="0"/>
            </w:pPr>
            <w:r>
              <w:t> </w:t>
            </w:r>
          </w:p>
        </w:tc>
        <w:tc>
          <w:tcPr>
            <w:tcW w:w="992" w:type="dxa"/>
            <w:hideMark/>
          </w:tcPr>
          <w:p w14:paraId="2D535D47" w14:textId="77777777" w:rsidR="00302A0B" w:rsidRPr="00302A0B" w:rsidRDefault="00302A0B" w:rsidP="00F80434">
            <w:pPr>
              <w:spacing w:after="0"/>
            </w:pPr>
            <w:r>
              <w:t> </w:t>
            </w:r>
          </w:p>
        </w:tc>
        <w:tc>
          <w:tcPr>
            <w:tcW w:w="4678" w:type="dxa"/>
            <w:hideMark/>
          </w:tcPr>
          <w:p w14:paraId="722E3266" w14:textId="77777777" w:rsidR="00302A0B" w:rsidRPr="00302A0B" w:rsidRDefault="00302A0B" w:rsidP="00F80434">
            <w:pPr>
              <w:spacing w:after="0"/>
            </w:pPr>
            <w:r>
              <w:t> </w:t>
            </w:r>
          </w:p>
        </w:tc>
        <w:tc>
          <w:tcPr>
            <w:tcW w:w="789" w:type="dxa"/>
            <w:noWrap/>
            <w:hideMark/>
          </w:tcPr>
          <w:p w14:paraId="71506970" w14:textId="77777777" w:rsidR="00302A0B" w:rsidRPr="00302A0B" w:rsidRDefault="00302A0B" w:rsidP="00F80434">
            <w:pPr>
              <w:spacing w:after="0"/>
            </w:pPr>
            <w:r>
              <w:t>2</w:t>
            </w:r>
          </w:p>
        </w:tc>
        <w:tc>
          <w:tcPr>
            <w:tcW w:w="1767" w:type="dxa"/>
            <w:hideMark/>
          </w:tcPr>
          <w:p w14:paraId="34E9ED97" w14:textId="77777777" w:rsidR="00302A0B" w:rsidRPr="00302A0B" w:rsidRDefault="00302A0B" w:rsidP="00F80434">
            <w:pPr>
              <w:spacing w:after="0"/>
            </w:pPr>
            <w:r>
              <w:t>No</w:t>
            </w:r>
          </w:p>
        </w:tc>
      </w:tr>
      <w:tr w:rsidR="00302A0B" w:rsidRPr="00302A0B" w14:paraId="26601993" w14:textId="77777777" w:rsidTr="00F80434">
        <w:trPr>
          <w:cantSplit/>
        </w:trPr>
        <w:tc>
          <w:tcPr>
            <w:tcW w:w="1980" w:type="dxa"/>
            <w:hideMark/>
          </w:tcPr>
          <w:p w14:paraId="4E26E132" w14:textId="77777777" w:rsidR="00302A0B" w:rsidRPr="00302A0B" w:rsidRDefault="00302A0B" w:rsidP="00F80434">
            <w:pPr>
              <w:spacing w:after="0"/>
            </w:pPr>
            <w:r>
              <w:t>D11RA1=1</w:t>
            </w:r>
          </w:p>
        </w:tc>
        <w:tc>
          <w:tcPr>
            <w:tcW w:w="992" w:type="dxa"/>
            <w:hideMark/>
          </w:tcPr>
          <w:p w14:paraId="449A2A22" w14:textId="77777777" w:rsidR="00302A0B" w:rsidRPr="00302A0B" w:rsidRDefault="00302A0B" w:rsidP="00F80434">
            <w:pPr>
              <w:spacing w:after="0"/>
            </w:pPr>
            <w:r>
              <w:t>D11RAM</w:t>
            </w:r>
          </w:p>
        </w:tc>
        <w:tc>
          <w:tcPr>
            <w:tcW w:w="4678" w:type="dxa"/>
            <w:hideMark/>
          </w:tcPr>
          <w:p w14:paraId="694F3490" w14:textId="77777777" w:rsidR="00302A0B" w:rsidRPr="00302A0B" w:rsidRDefault="00302A0B" w:rsidP="00F80434">
            <w:pPr>
              <w:spacing w:after="0"/>
            </w:pPr>
            <w:r>
              <w:t>From which foreign country and which type of support did you receive?</w:t>
            </w:r>
          </w:p>
        </w:tc>
        <w:tc>
          <w:tcPr>
            <w:tcW w:w="789" w:type="dxa"/>
            <w:noWrap/>
            <w:hideMark/>
          </w:tcPr>
          <w:p w14:paraId="1EA06CD4" w14:textId="77777777" w:rsidR="00302A0B" w:rsidRPr="00302A0B" w:rsidRDefault="00302A0B" w:rsidP="00F80434">
            <w:pPr>
              <w:spacing w:after="0"/>
            </w:pPr>
            <w:r>
              <w:t> </w:t>
            </w:r>
          </w:p>
        </w:tc>
        <w:tc>
          <w:tcPr>
            <w:tcW w:w="1767" w:type="dxa"/>
            <w:hideMark/>
          </w:tcPr>
          <w:p w14:paraId="0B7BC5CE" w14:textId="77777777" w:rsidR="00302A0B" w:rsidRPr="00302A0B" w:rsidRDefault="00302A0B" w:rsidP="00F80434">
            <w:pPr>
              <w:spacing w:after="0"/>
            </w:pPr>
            <w:r>
              <w:t> </w:t>
            </w:r>
          </w:p>
        </w:tc>
      </w:tr>
      <w:tr w:rsidR="00302A0B" w:rsidRPr="00302A0B" w14:paraId="1FEDE6FB" w14:textId="77777777" w:rsidTr="00F80434">
        <w:trPr>
          <w:cantSplit/>
        </w:trPr>
        <w:tc>
          <w:tcPr>
            <w:tcW w:w="1980" w:type="dxa"/>
            <w:hideMark/>
          </w:tcPr>
          <w:p w14:paraId="4FC1D68C" w14:textId="77777777" w:rsidR="00302A0B" w:rsidRPr="00302A0B" w:rsidRDefault="00302A0B" w:rsidP="00F80434">
            <w:pPr>
              <w:spacing w:after="0"/>
            </w:pPr>
            <w:r>
              <w:t>D11RA1=1</w:t>
            </w:r>
          </w:p>
        </w:tc>
        <w:tc>
          <w:tcPr>
            <w:tcW w:w="992" w:type="dxa"/>
            <w:hideMark/>
          </w:tcPr>
          <w:p w14:paraId="5A5090E6" w14:textId="77777777" w:rsidR="00302A0B" w:rsidRPr="00302A0B" w:rsidRDefault="00302A0B" w:rsidP="00F80434">
            <w:pPr>
              <w:spacing w:after="0"/>
            </w:pPr>
            <w:r>
              <w:t>D11RA</w:t>
            </w:r>
          </w:p>
        </w:tc>
        <w:tc>
          <w:tcPr>
            <w:tcW w:w="4678" w:type="dxa"/>
            <w:hideMark/>
          </w:tcPr>
          <w:p w14:paraId="5FD3B1CD" w14:textId="77777777" w:rsidR="00302A0B" w:rsidRPr="00302A0B" w:rsidRDefault="00302A0B" w:rsidP="00F80434">
            <w:pPr>
              <w:spacing w:after="0"/>
            </w:pPr>
            <w:r>
              <w:t xml:space="preserve">What was the total amount (in euros) of the said support received in the previous calendar year? </w:t>
            </w:r>
          </w:p>
        </w:tc>
        <w:tc>
          <w:tcPr>
            <w:tcW w:w="789" w:type="dxa"/>
            <w:noWrap/>
            <w:hideMark/>
          </w:tcPr>
          <w:p w14:paraId="5758F50A" w14:textId="77777777" w:rsidR="00302A0B" w:rsidRPr="00302A0B" w:rsidRDefault="00302A0B" w:rsidP="00F80434">
            <w:pPr>
              <w:spacing w:after="0"/>
            </w:pPr>
            <w:r>
              <w:t> </w:t>
            </w:r>
          </w:p>
        </w:tc>
        <w:tc>
          <w:tcPr>
            <w:tcW w:w="1767" w:type="dxa"/>
            <w:hideMark/>
          </w:tcPr>
          <w:p w14:paraId="0ABD6C3C" w14:textId="77777777" w:rsidR="00302A0B" w:rsidRPr="00302A0B" w:rsidRDefault="00302A0B" w:rsidP="00F80434">
            <w:pPr>
              <w:spacing w:after="0"/>
            </w:pPr>
            <w:r>
              <w:t> </w:t>
            </w:r>
          </w:p>
        </w:tc>
      </w:tr>
      <w:tr w:rsidR="00302A0B" w:rsidRPr="00302A0B" w14:paraId="4567071B" w14:textId="77777777" w:rsidTr="00F80434">
        <w:trPr>
          <w:cantSplit/>
        </w:trPr>
        <w:tc>
          <w:tcPr>
            <w:tcW w:w="1980" w:type="dxa"/>
            <w:hideMark/>
          </w:tcPr>
          <w:p w14:paraId="04C2F2F8" w14:textId="77777777" w:rsidR="00302A0B" w:rsidRPr="00302A0B" w:rsidRDefault="00302A0B" w:rsidP="00F80434">
            <w:pPr>
              <w:spacing w:after="0"/>
            </w:pPr>
            <w:r>
              <w:t>D11RA1=1</w:t>
            </w:r>
          </w:p>
        </w:tc>
        <w:tc>
          <w:tcPr>
            <w:tcW w:w="992" w:type="dxa"/>
            <w:hideMark/>
          </w:tcPr>
          <w:p w14:paraId="45EFC805" w14:textId="77777777" w:rsidR="00302A0B" w:rsidRPr="00302A0B" w:rsidRDefault="00302A0B" w:rsidP="00F80434">
            <w:pPr>
              <w:spacing w:after="0"/>
            </w:pPr>
            <w:r>
              <w:t>D11RB1</w:t>
            </w:r>
          </w:p>
        </w:tc>
        <w:tc>
          <w:tcPr>
            <w:tcW w:w="4678" w:type="dxa"/>
            <w:hideMark/>
          </w:tcPr>
          <w:p w14:paraId="1AD93CF0" w14:textId="77777777" w:rsidR="00302A0B" w:rsidRPr="00302A0B" w:rsidRDefault="00302A0B" w:rsidP="00F80434">
            <w:pPr>
              <w:spacing w:after="0"/>
            </w:pPr>
            <w:r>
              <w:t>Did you receive any other child and family related allowance from a foreign country in the previous calendar year?</w:t>
            </w:r>
          </w:p>
        </w:tc>
        <w:tc>
          <w:tcPr>
            <w:tcW w:w="789" w:type="dxa"/>
            <w:noWrap/>
            <w:hideMark/>
          </w:tcPr>
          <w:p w14:paraId="1B0383DA" w14:textId="77777777" w:rsidR="00302A0B" w:rsidRPr="00302A0B" w:rsidRDefault="00302A0B" w:rsidP="00F80434">
            <w:pPr>
              <w:spacing w:after="0"/>
            </w:pPr>
            <w:r>
              <w:t>1</w:t>
            </w:r>
          </w:p>
        </w:tc>
        <w:tc>
          <w:tcPr>
            <w:tcW w:w="1767" w:type="dxa"/>
            <w:hideMark/>
          </w:tcPr>
          <w:p w14:paraId="70E612AA" w14:textId="77777777" w:rsidR="00302A0B" w:rsidRPr="00302A0B" w:rsidRDefault="00302A0B" w:rsidP="00F80434">
            <w:pPr>
              <w:spacing w:after="0"/>
            </w:pPr>
            <w:r>
              <w:t>Yes</w:t>
            </w:r>
          </w:p>
        </w:tc>
      </w:tr>
      <w:tr w:rsidR="00302A0B" w:rsidRPr="00302A0B" w14:paraId="36BBD468" w14:textId="77777777" w:rsidTr="00F80434">
        <w:trPr>
          <w:cantSplit/>
        </w:trPr>
        <w:tc>
          <w:tcPr>
            <w:tcW w:w="1980" w:type="dxa"/>
            <w:hideMark/>
          </w:tcPr>
          <w:p w14:paraId="1C8880AF" w14:textId="77777777" w:rsidR="00302A0B" w:rsidRPr="00302A0B" w:rsidRDefault="00302A0B" w:rsidP="00F80434">
            <w:pPr>
              <w:spacing w:after="0"/>
            </w:pPr>
            <w:r>
              <w:t> </w:t>
            </w:r>
          </w:p>
        </w:tc>
        <w:tc>
          <w:tcPr>
            <w:tcW w:w="992" w:type="dxa"/>
            <w:hideMark/>
          </w:tcPr>
          <w:p w14:paraId="3BBD864D" w14:textId="77777777" w:rsidR="00302A0B" w:rsidRPr="00302A0B" w:rsidRDefault="00302A0B" w:rsidP="00F80434">
            <w:pPr>
              <w:spacing w:after="0"/>
            </w:pPr>
            <w:r>
              <w:t> </w:t>
            </w:r>
          </w:p>
        </w:tc>
        <w:tc>
          <w:tcPr>
            <w:tcW w:w="4678" w:type="dxa"/>
            <w:hideMark/>
          </w:tcPr>
          <w:p w14:paraId="70D611CF" w14:textId="77777777" w:rsidR="00302A0B" w:rsidRPr="00302A0B" w:rsidRDefault="00302A0B" w:rsidP="00F80434">
            <w:pPr>
              <w:spacing w:after="0"/>
            </w:pPr>
            <w:r>
              <w:t> </w:t>
            </w:r>
          </w:p>
        </w:tc>
        <w:tc>
          <w:tcPr>
            <w:tcW w:w="789" w:type="dxa"/>
            <w:noWrap/>
            <w:hideMark/>
          </w:tcPr>
          <w:p w14:paraId="5F762A3C" w14:textId="77777777" w:rsidR="00302A0B" w:rsidRPr="00302A0B" w:rsidRDefault="00302A0B" w:rsidP="00F80434">
            <w:pPr>
              <w:spacing w:after="0"/>
            </w:pPr>
            <w:r>
              <w:t>2</w:t>
            </w:r>
          </w:p>
        </w:tc>
        <w:tc>
          <w:tcPr>
            <w:tcW w:w="1767" w:type="dxa"/>
            <w:hideMark/>
          </w:tcPr>
          <w:p w14:paraId="533F1956" w14:textId="77777777" w:rsidR="00302A0B" w:rsidRPr="00302A0B" w:rsidRDefault="00302A0B" w:rsidP="00F80434">
            <w:pPr>
              <w:spacing w:after="0"/>
            </w:pPr>
            <w:r>
              <w:t>No</w:t>
            </w:r>
          </w:p>
        </w:tc>
      </w:tr>
      <w:tr w:rsidR="00302A0B" w:rsidRPr="00302A0B" w14:paraId="558E4B20" w14:textId="77777777" w:rsidTr="00F80434">
        <w:trPr>
          <w:cantSplit/>
        </w:trPr>
        <w:tc>
          <w:tcPr>
            <w:tcW w:w="1980" w:type="dxa"/>
            <w:hideMark/>
          </w:tcPr>
          <w:p w14:paraId="5ED05D4A" w14:textId="77777777" w:rsidR="00302A0B" w:rsidRPr="00302A0B" w:rsidRDefault="00302A0B" w:rsidP="00F80434">
            <w:pPr>
              <w:spacing w:after="0"/>
            </w:pPr>
            <w:r>
              <w:t>D11RB1=1</w:t>
            </w:r>
          </w:p>
        </w:tc>
        <w:tc>
          <w:tcPr>
            <w:tcW w:w="992" w:type="dxa"/>
            <w:hideMark/>
          </w:tcPr>
          <w:p w14:paraId="7A97D2F8" w14:textId="77777777" w:rsidR="00302A0B" w:rsidRPr="00302A0B" w:rsidRDefault="00302A0B" w:rsidP="00F80434">
            <w:pPr>
              <w:spacing w:after="0"/>
            </w:pPr>
            <w:r>
              <w:t>D11RBM</w:t>
            </w:r>
          </w:p>
        </w:tc>
        <w:tc>
          <w:tcPr>
            <w:tcW w:w="4678" w:type="dxa"/>
            <w:hideMark/>
          </w:tcPr>
          <w:p w14:paraId="2D85744C" w14:textId="77777777" w:rsidR="00302A0B" w:rsidRPr="00302A0B" w:rsidRDefault="00302A0B" w:rsidP="00F80434">
            <w:pPr>
              <w:spacing w:after="0"/>
            </w:pPr>
            <w:r>
              <w:t>From which foreign country and which type of support did you receive?</w:t>
            </w:r>
          </w:p>
        </w:tc>
        <w:tc>
          <w:tcPr>
            <w:tcW w:w="789" w:type="dxa"/>
            <w:noWrap/>
            <w:hideMark/>
          </w:tcPr>
          <w:p w14:paraId="73CB595A" w14:textId="77777777" w:rsidR="00302A0B" w:rsidRPr="00302A0B" w:rsidRDefault="00302A0B" w:rsidP="00F80434">
            <w:pPr>
              <w:spacing w:after="0"/>
            </w:pPr>
            <w:r>
              <w:t> </w:t>
            </w:r>
          </w:p>
        </w:tc>
        <w:tc>
          <w:tcPr>
            <w:tcW w:w="1767" w:type="dxa"/>
            <w:hideMark/>
          </w:tcPr>
          <w:p w14:paraId="5B2FD86A" w14:textId="77777777" w:rsidR="00302A0B" w:rsidRPr="00302A0B" w:rsidRDefault="00302A0B" w:rsidP="00F80434">
            <w:pPr>
              <w:spacing w:after="0"/>
            </w:pPr>
            <w:r>
              <w:t> </w:t>
            </w:r>
          </w:p>
        </w:tc>
      </w:tr>
      <w:tr w:rsidR="00302A0B" w:rsidRPr="00302A0B" w14:paraId="581FA3E4" w14:textId="77777777" w:rsidTr="00F80434">
        <w:trPr>
          <w:cantSplit/>
        </w:trPr>
        <w:tc>
          <w:tcPr>
            <w:tcW w:w="1980" w:type="dxa"/>
            <w:hideMark/>
          </w:tcPr>
          <w:p w14:paraId="4EE4E4B0" w14:textId="77777777" w:rsidR="00302A0B" w:rsidRPr="00302A0B" w:rsidRDefault="00302A0B" w:rsidP="00F80434">
            <w:pPr>
              <w:spacing w:after="0"/>
            </w:pPr>
            <w:r>
              <w:t>D11RB1=1</w:t>
            </w:r>
          </w:p>
        </w:tc>
        <w:tc>
          <w:tcPr>
            <w:tcW w:w="992" w:type="dxa"/>
            <w:hideMark/>
          </w:tcPr>
          <w:p w14:paraId="3E261A84" w14:textId="77777777" w:rsidR="00302A0B" w:rsidRPr="00302A0B" w:rsidRDefault="00302A0B" w:rsidP="00F80434">
            <w:pPr>
              <w:spacing w:after="0"/>
            </w:pPr>
            <w:r>
              <w:t>D11RB</w:t>
            </w:r>
          </w:p>
        </w:tc>
        <w:tc>
          <w:tcPr>
            <w:tcW w:w="4678" w:type="dxa"/>
            <w:hideMark/>
          </w:tcPr>
          <w:p w14:paraId="56D406FA" w14:textId="77777777" w:rsidR="00302A0B" w:rsidRPr="00302A0B" w:rsidRDefault="00302A0B" w:rsidP="00F80434">
            <w:pPr>
              <w:spacing w:after="0"/>
            </w:pPr>
            <w:r>
              <w:t xml:space="preserve">What was the total amount (in euros) of the said support received in the previous calendar year? </w:t>
            </w:r>
          </w:p>
        </w:tc>
        <w:tc>
          <w:tcPr>
            <w:tcW w:w="789" w:type="dxa"/>
            <w:noWrap/>
            <w:hideMark/>
          </w:tcPr>
          <w:p w14:paraId="1F1C9A89" w14:textId="77777777" w:rsidR="00302A0B" w:rsidRPr="00302A0B" w:rsidRDefault="00302A0B" w:rsidP="00F80434">
            <w:pPr>
              <w:spacing w:after="0"/>
            </w:pPr>
            <w:r>
              <w:t> </w:t>
            </w:r>
          </w:p>
        </w:tc>
        <w:tc>
          <w:tcPr>
            <w:tcW w:w="1767" w:type="dxa"/>
            <w:hideMark/>
          </w:tcPr>
          <w:p w14:paraId="27613AF5" w14:textId="77777777" w:rsidR="00302A0B" w:rsidRPr="00302A0B" w:rsidRDefault="00302A0B" w:rsidP="00F80434">
            <w:pPr>
              <w:spacing w:after="0"/>
            </w:pPr>
            <w:r>
              <w:t> </w:t>
            </w:r>
          </w:p>
        </w:tc>
      </w:tr>
      <w:tr w:rsidR="00302A0B" w:rsidRPr="00302A0B" w14:paraId="7093F180" w14:textId="77777777" w:rsidTr="00F80434">
        <w:trPr>
          <w:cantSplit/>
        </w:trPr>
        <w:tc>
          <w:tcPr>
            <w:tcW w:w="1980" w:type="dxa"/>
            <w:hideMark/>
          </w:tcPr>
          <w:p w14:paraId="50DF4854" w14:textId="77777777" w:rsidR="00302A0B" w:rsidRPr="00302A0B" w:rsidRDefault="00302A0B" w:rsidP="00F80434">
            <w:pPr>
              <w:spacing w:after="0"/>
            </w:pPr>
            <w:r>
              <w:t>D11RB1=1</w:t>
            </w:r>
          </w:p>
        </w:tc>
        <w:tc>
          <w:tcPr>
            <w:tcW w:w="992" w:type="dxa"/>
            <w:hideMark/>
          </w:tcPr>
          <w:p w14:paraId="20E6AAF0" w14:textId="77777777" w:rsidR="00302A0B" w:rsidRPr="00302A0B" w:rsidRDefault="00302A0B" w:rsidP="00F80434">
            <w:pPr>
              <w:spacing w:after="0"/>
            </w:pPr>
            <w:r>
              <w:t>D11RC1</w:t>
            </w:r>
          </w:p>
        </w:tc>
        <w:tc>
          <w:tcPr>
            <w:tcW w:w="4678" w:type="dxa"/>
            <w:hideMark/>
          </w:tcPr>
          <w:p w14:paraId="4C388CA8" w14:textId="77777777" w:rsidR="00302A0B" w:rsidRPr="00302A0B" w:rsidRDefault="00302A0B" w:rsidP="00F80434">
            <w:pPr>
              <w:spacing w:after="0"/>
            </w:pPr>
            <w:r>
              <w:t>Did you receive any other child and family related allowance from a foreign country in the previous calendar year?</w:t>
            </w:r>
          </w:p>
        </w:tc>
        <w:tc>
          <w:tcPr>
            <w:tcW w:w="789" w:type="dxa"/>
            <w:noWrap/>
            <w:hideMark/>
          </w:tcPr>
          <w:p w14:paraId="3078F035" w14:textId="77777777" w:rsidR="00302A0B" w:rsidRPr="00302A0B" w:rsidRDefault="00302A0B" w:rsidP="00F80434">
            <w:pPr>
              <w:spacing w:after="0"/>
            </w:pPr>
            <w:r>
              <w:t>1</w:t>
            </w:r>
          </w:p>
        </w:tc>
        <w:tc>
          <w:tcPr>
            <w:tcW w:w="1767" w:type="dxa"/>
            <w:hideMark/>
          </w:tcPr>
          <w:p w14:paraId="2AA3FFAA" w14:textId="77777777" w:rsidR="00302A0B" w:rsidRPr="00302A0B" w:rsidRDefault="00302A0B" w:rsidP="00F80434">
            <w:pPr>
              <w:spacing w:after="0"/>
            </w:pPr>
            <w:r>
              <w:t>Yes</w:t>
            </w:r>
          </w:p>
        </w:tc>
      </w:tr>
      <w:tr w:rsidR="00302A0B" w:rsidRPr="00302A0B" w14:paraId="4B2A61A0" w14:textId="77777777" w:rsidTr="00F80434">
        <w:trPr>
          <w:cantSplit/>
        </w:trPr>
        <w:tc>
          <w:tcPr>
            <w:tcW w:w="1980" w:type="dxa"/>
            <w:hideMark/>
          </w:tcPr>
          <w:p w14:paraId="76A4A60C" w14:textId="77777777" w:rsidR="00302A0B" w:rsidRPr="00302A0B" w:rsidRDefault="00302A0B" w:rsidP="00F80434">
            <w:pPr>
              <w:spacing w:after="0"/>
            </w:pPr>
            <w:r>
              <w:t> </w:t>
            </w:r>
          </w:p>
        </w:tc>
        <w:tc>
          <w:tcPr>
            <w:tcW w:w="992" w:type="dxa"/>
            <w:hideMark/>
          </w:tcPr>
          <w:p w14:paraId="2582FF97" w14:textId="77777777" w:rsidR="00302A0B" w:rsidRPr="00302A0B" w:rsidRDefault="00302A0B" w:rsidP="00F80434">
            <w:pPr>
              <w:spacing w:after="0"/>
            </w:pPr>
            <w:r>
              <w:t> </w:t>
            </w:r>
          </w:p>
        </w:tc>
        <w:tc>
          <w:tcPr>
            <w:tcW w:w="4678" w:type="dxa"/>
            <w:hideMark/>
          </w:tcPr>
          <w:p w14:paraId="2D94069E" w14:textId="77777777" w:rsidR="00302A0B" w:rsidRPr="00302A0B" w:rsidRDefault="00302A0B" w:rsidP="00F80434">
            <w:pPr>
              <w:spacing w:after="0"/>
            </w:pPr>
            <w:r>
              <w:t> </w:t>
            </w:r>
          </w:p>
        </w:tc>
        <w:tc>
          <w:tcPr>
            <w:tcW w:w="789" w:type="dxa"/>
            <w:noWrap/>
            <w:hideMark/>
          </w:tcPr>
          <w:p w14:paraId="22CEAF2C" w14:textId="77777777" w:rsidR="00302A0B" w:rsidRPr="00302A0B" w:rsidRDefault="00302A0B" w:rsidP="00F80434">
            <w:pPr>
              <w:spacing w:after="0"/>
            </w:pPr>
            <w:r>
              <w:t>2</w:t>
            </w:r>
          </w:p>
        </w:tc>
        <w:tc>
          <w:tcPr>
            <w:tcW w:w="1767" w:type="dxa"/>
            <w:hideMark/>
          </w:tcPr>
          <w:p w14:paraId="6E22E14E" w14:textId="77777777" w:rsidR="00302A0B" w:rsidRPr="00302A0B" w:rsidRDefault="00302A0B" w:rsidP="00F80434">
            <w:pPr>
              <w:spacing w:after="0"/>
            </w:pPr>
            <w:r>
              <w:t>No</w:t>
            </w:r>
          </w:p>
        </w:tc>
      </w:tr>
      <w:tr w:rsidR="00302A0B" w:rsidRPr="00302A0B" w14:paraId="6AC68229" w14:textId="77777777" w:rsidTr="00F80434">
        <w:trPr>
          <w:cantSplit/>
        </w:trPr>
        <w:tc>
          <w:tcPr>
            <w:tcW w:w="1980" w:type="dxa"/>
            <w:hideMark/>
          </w:tcPr>
          <w:p w14:paraId="33F00D5E" w14:textId="77777777" w:rsidR="00302A0B" w:rsidRPr="00302A0B" w:rsidRDefault="00302A0B" w:rsidP="00F80434">
            <w:pPr>
              <w:spacing w:after="0"/>
            </w:pPr>
            <w:r>
              <w:t>D11RC1=1</w:t>
            </w:r>
          </w:p>
        </w:tc>
        <w:tc>
          <w:tcPr>
            <w:tcW w:w="992" w:type="dxa"/>
            <w:hideMark/>
          </w:tcPr>
          <w:p w14:paraId="1B3DAB9D" w14:textId="77777777" w:rsidR="00302A0B" w:rsidRPr="00302A0B" w:rsidRDefault="00302A0B" w:rsidP="00F80434">
            <w:pPr>
              <w:spacing w:after="0"/>
            </w:pPr>
            <w:r>
              <w:t>D11RCM</w:t>
            </w:r>
          </w:p>
        </w:tc>
        <w:tc>
          <w:tcPr>
            <w:tcW w:w="4678" w:type="dxa"/>
            <w:hideMark/>
          </w:tcPr>
          <w:p w14:paraId="27ED5F0F" w14:textId="77777777" w:rsidR="00302A0B" w:rsidRPr="00302A0B" w:rsidRDefault="00302A0B" w:rsidP="00F80434">
            <w:pPr>
              <w:spacing w:after="0"/>
            </w:pPr>
            <w:r>
              <w:t>From which foreign country and which type of support did you receive?</w:t>
            </w:r>
          </w:p>
        </w:tc>
        <w:tc>
          <w:tcPr>
            <w:tcW w:w="789" w:type="dxa"/>
            <w:noWrap/>
            <w:hideMark/>
          </w:tcPr>
          <w:p w14:paraId="58647EB1" w14:textId="77777777" w:rsidR="00302A0B" w:rsidRPr="00302A0B" w:rsidRDefault="00302A0B" w:rsidP="00F80434">
            <w:pPr>
              <w:spacing w:after="0"/>
            </w:pPr>
            <w:r>
              <w:t> </w:t>
            </w:r>
          </w:p>
        </w:tc>
        <w:tc>
          <w:tcPr>
            <w:tcW w:w="1767" w:type="dxa"/>
            <w:hideMark/>
          </w:tcPr>
          <w:p w14:paraId="225D27A4" w14:textId="77777777" w:rsidR="00302A0B" w:rsidRPr="00302A0B" w:rsidRDefault="00302A0B" w:rsidP="00F80434">
            <w:pPr>
              <w:spacing w:after="0"/>
            </w:pPr>
            <w:r>
              <w:t> </w:t>
            </w:r>
          </w:p>
        </w:tc>
      </w:tr>
      <w:tr w:rsidR="00302A0B" w:rsidRPr="00302A0B" w14:paraId="2433C431" w14:textId="77777777" w:rsidTr="00F80434">
        <w:trPr>
          <w:cantSplit/>
        </w:trPr>
        <w:tc>
          <w:tcPr>
            <w:tcW w:w="1980" w:type="dxa"/>
            <w:hideMark/>
          </w:tcPr>
          <w:p w14:paraId="5C7C58F4" w14:textId="77777777" w:rsidR="00302A0B" w:rsidRPr="00302A0B" w:rsidRDefault="00302A0B" w:rsidP="00F80434">
            <w:pPr>
              <w:spacing w:after="0"/>
            </w:pPr>
            <w:r>
              <w:t>D11RC1=1</w:t>
            </w:r>
          </w:p>
        </w:tc>
        <w:tc>
          <w:tcPr>
            <w:tcW w:w="992" w:type="dxa"/>
            <w:hideMark/>
          </w:tcPr>
          <w:p w14:paraId="296D5E6F" w14:textId="77777777" w:rsidR="00302A0B" w:rsidRPr="00302A0B" w:rsidRDefault="00302A0B" w:rsidP="00F80434">
            <w:pPr>
              <w:spacing w:after="0"/>
            </w:pPr>
            <w:r>
              <w:t>D11RC</w:t>
            </w:r>
          </w:p>
        </w:tc>
        <w:tc>
          <w:tcPr>
            <w:tcW w:w="4678" w:type="dxa"/>
            <w:hideMark/>
          </w:tcPr>
          <w:p w14:paraId="63CCA156" w14:textId="77777777" w:rsidR="00302A0B" w:rsidRPr="00302A0B" w:rsidRDefault="00302A0B" w:rsidP="00F80434">
            <w:pPr>
              <w:spacing w:after="0"/>
            </w:pPr>
            <w:r>
              <w:t xml:space="preserve">What was the total amount (in euros) of the said support received in the previous calendar year? </w:t>
            </w:r>
          </w:p>
        </w:tc>
        <w:tc>
          <w:tcPr>
            <w:tcW w:w="789" w:type="dxa"/>
            <w:noWrap/>
            <w:hideMark/>
          </w:tcPr>
          <w:p w14:paraId="3C56585A" w14:textId="77777777" w:rsidR="00302A0B" w:rsidRPr="00302A0B" w:rsidRDefault="00302A0B" w:rsidP="00F80434">
            <w:pPr>
              <w:spacing w:after="0"/>
            </w:pPr>
            <w:r>
              <w:t> </w:t>
            </w:r>
          </w:p>
        </w:tc>
        <w:tc>
          <w:tcPr>
            <w:tcW w:w="1767" w:type="dxa"/>
            <w:hideMark/>
          </w:tcPr>
          <w:p w14:paraId="5788550D" w14:textId="77777777" w:rsidR="00302A0B" w:rsidRPr="00302A0B" w:rsidRDefault="00302A0B" w:rsidP="00F80434">
            <w:pPr>
              <w:spacing w:after="0"/>
            </w:pPr>
            <w:r>
              <w:t> </w:t>
            </w:r>
          </w:p>
        </w:tc>
      </w:tr>
      <w:tr w:rsidR="00302A0B" w:rsidRPr="00302A0B" w14:paraId="537AFA28" w14:textId="77777777" w:rsidTr="00F80434">
        <w:trPr>
          <w:cantSplit/>
        </w:trPr>
        <w:tc>
          <w:tcPr>
            <w:tcW w:w="1980" w:type="dxa"/>
            <w:hideMark/>
          </w:tcPr>
          <w:p w14:paraId="70FA57ED" w14:textId="77777777" w:rsidR="00302A0B" w:rsidRPr="00302A0B" w:rsidRDefault="00302A0B" w:rsidP="00F80434">
            <w:pPr>
              <w:spacing w:after="0"/>
            </w:pPr>
            <w:r>
              <w:t>D11RC1=1</w:t>
            </w:r>
          </w:p>
        </w:tc>
        <w:tc>
          <w:tcPr>
            <w:tcW w:w="992" w:type="dxa"/>
            <w:hideMark/>
          </w:tcPr>
          <w:p w14:paraId="4F0C0DEA" w14:textId="77777777" w:rsidR="00302A0B" w:rsidRPr="00302A0B" w:rsidRDefault="00302A0B" w:rsidP="00F80434">
            <w:pPr>
              <w:spacing w:after="0"/>
            </w:pPr>
            <w:r>
              <w:t>D11RD1</w:t>
            </w:r>
          </w:p>
        </w:tc>
        <w:tc>
          <w:tcPr>
            <w:tcW w:w="4678" w:type="dxa"/>
            <w:hideMark/>
          </w:tcPr>
          <w:p w14:paraId="1C7EBCBA" w14:textId="77777777" w:rsidR="00302A0B" w:rsidRPr="00302A0B" w:rsidRDefault="00302A0B" w:rsidP="00F80434">
            <w:pPr>
              <w:spacing w:after="0"/>
            </w:pPr>
            <w:r>
              <w:t>Did you receive any other child and family related allowance from a foreign country in the previous calendar year?</w:t>
            </w:r>
          </w:p>
        </w:tc>
        <w:tc>
          <w:tcPr>
            <w:tcW w:w="789" w:type="dxa"/>
            <w:noWrap/>
            <w:hideMark/>
          </w:tcPr>
          <w:p w14:paraId="451AE291" w14:textId="77777777" w:rsidR="00302A0B" w:rsidRPr="00302A0B" w:rsidRDefault="00302A0B" w:rsidP="00F80434">
            <w:pPr>
              <w:spacing w:after="0"/>
            </w:pPr>
            <w:r>
              <w:t>1</w:t>
            </w:r>
          </w:p>
        </w:tc>
        <w:tc>
          <w:tcPr>
            <w:tcW w:w="1767" w:type="dxa"/>
            <w:hideMark/>
          </w:tcPr>
          <w:p w14:paraId="3372BAF4" w14:textId="77777777" w:rsidR="00302A0B" w:rsidRPr="00302A0B" w:rsidRDefault="00302A0B" w:rsidP="00F80434">
            <w:pPr>
              <w:spacing w:after="0"/>
            </w:pPr>
            <w:r>
              <w:t>Yes</w:t>
            </w:r>
          </w:p>
        </w:tc>
      </w:tr>
      <w:tr w:rsidR="00302A0B" w:rsidRPr="00302A0B" w14:paraId="085D5B79" w14:textId="77777777" w:rsidTr="00F80434">
        <w:trPr>
          <w:cantSplit/>
        </w:trPr>
        <w:tc>
          <w:tcPr>
            <w:tcW w:w="1980" w:type="dxa"/>
            <w:hideMark/>
          </w:tcPr>
          <w:p w14:paraId="2FDBB05E" w14:textId="77777777" w:rsidR="00302A0B" w:rsidRPr="00302A0B" w:rsidRDefault="00302A0B" w:rsidP="00F80434">
            <w:pPr>
              <w:spacing w:after="0"/>
            </w:pPr>
            <w:r>
              <w:t> </w:t>
            </w:r>
          </w:p>
        </w:tc>
        <w:tc>
          <w:tcPr>
            <w:tcW w:w="992" w:type="dxa"/>
            <w:hideMark/>
          </w:tcPr>
          <w:p w14:paraId="1A09C5D7" w14:textId="77777777" w:rsidR="00302A0B" w:rsidRPr="00302A0B" w:rsidRDefault="00302A0B" w:rsidP="00F80434">
            <w:pPr>
              <w:spacing w:after="0"/>
            </w:pPr>
            <w:r>
              <w:t> </w:t>
            </w:r>
          </w:p>
        </w:tc>
        <w:tc>
          <w:tcPr>
            <w:tcW w:w="4678" w:type="dxa"/>
            <w:hideMark/>
          </w:tcPr>
          <w:p w14:paraId="03F78BB9" w14:textId="77777777" w:rsidR="00302A0B" w:rsidRPr="00302A0B" w:rsidRDefault="00302A0B" w:rsidP="00F80434">
            <w:pPr>
              <w:spacing w:after="0"/>
            </w:pPr>
            <w:r>
              <w:t> </w:t>
            </w:r>
          </w:p>
        </w:tc>
        <w:tc>
          <w:tcPr>
            <w:tcW w:w="789" w:type="dxa"/>
            <w:noWrap/>
            <w:hideMark/>
          </w:tcPr>
          <w:p w14:paraId="4AB7D7AD" w14:textId="77777777" w:rsidR="00302A0B" w:rsidRPr="00302A0B" w:rsidRDefault="00302A0B" w:rsidP="00F80434">
            <w:pPr>
              <w:spacing w:after="0"/>
            </w:pPr>
            <w:r>
              <w:t>2</w:t>
            </w:r>
          </w:p>
        </w:tc>
        <w:tc>
          <w:tcPr>
            <w:tcW w:w="1767" w:type="dxa"/>
            <w:hideMark/>
          </w:tcPr>
          <w:p w14:paraId="09D9ECC8" w14:textId="77777777" w:rsidR="00302A0B" w:rsidRPr="00302A0B" w:rsidRDefault="00302A0B" w:rsidP="00F80434">
            <w:pPr>
              <w:spacing w:after="0"/>
            </w:pPr>
            <w:r>
              <w:t>No</w:t>
            </w:r>
          </w:p>
        </w:tc>
      </w:tr>
      <w:tr w:rsidR="00302A0B" w:rsidRPr="00302A0B" w14:paraId="17271685" w14:textId="77777777" w:rsidTr="00F80434">
        <w:trPr>
          <w:cantSplit/>
        </w:trPr>
        <w:tc>
          <w:tcPr>
            <w:tcW w:w="1980" w:type="dxa"/>
            <w:hideMark/>
          </w:tcPr>
          <w:p w14:paraId="008AE7E2" w14:textId="77777777" w:rsidR="00302A0B" w:rsidRPr="00302A0B" w:rsidRDefault="00302A0B" w:rsidP="00F80434">
            <w:pPr>
              <w:spacing w:after="0"/>
            </w:pPr>
            <w:r>
              <w:t>D11RD1=1</w:t>
            </w:r>
          </w:p>
        </w:tc>
        <w:tc>
          <w:tcPr>
            <w:tcW w:w="992" w:type="dxa"/>
            <w:hideMark/>
          </w:tcPr>
          <w:p w14:paraId="6BEE820B" w14:textId="77777777" w:rsidR="00302A0B" w:rsidRPr="00302A0B" w:rsidRDefault="00302A0B" w:rsidP="00F80434">
            <w:pPr>
              <w:spacing w:after="0"/>
            </w:pPr>
            <w:r>
              <w:t>D11RDM</w:t>
            </w:r>
          </w:p>
        </w:tc>
        <w:tc>
          <w:tcPr>
            <w:tcW w:w="4678" w:type="dxa"/>
            <w:hideMark/>
          </w:tcPr>
          <w:p w14:paraId="37FFE200" w14:textId="77777777" w:rsidR="00302A0B" w:rsidRPr="00302A0B" w:rsidRDefault="00302A0B" w:rsidP="00F80434">
            <w:pPr>
              <w:spacing w:after="0"/>
            </w:pPr>
            <w:r>
              <w:t>From which foreign country and which type of support did you receive?</w:t>
            </w:r>
          </w:p>
        </w:tc>
        <w:tc>
          <w:tcPr>
            <w:tcW w:w="789" w:type="dxa"/>
            <w:noWrap/>
            <w:hideMark/>
          </w:tcPr>
          <w:p w14:paraId="6E8DDEB5" w14:textId="77777777" w:rsidR="00302A0B" w:rsidRPr="00302A0B" w:rsidRDefault="00302A0B" w:rsidP="00F80434">
            <w:pPr>
              <w:spacing w:after="0"/>
            </w:pPr>
            <w:r>
              <w:t> </w:t>
            </w:r>
          </w:p>
        </w:tc>
        <w:tc>
          <w:tcPr>
            <w:tcW w:w="1767" w:type="dxa"/>
            <w:hideMark/>
          </w:tcPr>
          <w:p w14:paraId="53A5B53F" w14:textId="77777777" w:rsidR="00302A0B" w:rsidRPr="00302A0B" w:rsidRDefault="00302A0B" w:rsidP="00F80434">
            <w:pPr>
              <w:spacing w:after="0"/>
            </w:pPr>
            <w:r>
              <w:t> </w:t>
            </w:r>
          </w:p>
        </w:tc>
      </w:tr>
      <w:tr w:rsidR="00302A0B" w:rsidRPr="00302A0B" w14:paraId="337863A7" w14:textId="77777777" w:rsidTr="00F80434">
        <w:trPr>
          <w:cantSplit/>
        </w:trPr>
        <w:tc>
          <w:tcPr>
            <w:tcW w:w="1980" w:type="dxa"/>
            <w:hideMark/>
          </w:tcPr>
          <w:p w14:paraId="51979D9E" w14:textId="77777777" w:rsidR="00302A0B" w:rsidRPr="00302A0B" w:rsidRDefault="00302A0B" w:rsidP="00F80434">
            <w:pPr>
              <w:spacing w:after="0"/>
            </w:pPr>
            <w:r>
              <w:t>D11RD1=1</w:t>
            </w:r>
          </w:p>
        </w:tc>
        <w:tc>
          <w:tcPr>
            <w:tcW w:w="992" w:type="dxa"/>
            <w:hideMark/>
          </w:tcPr>
          <w:p w14:paraId="4086A42B" w14:textId="77777777" w:rsidR="00302A0B" w:rsidRPr="00302A0B" w:rsidRDefault="00302A0B" w:rsidP="00F80434">
            <w:pPr>
              <w:spacing w:after="0"/>
            </w:pPr>
            <w:r>
              <w:t>D11RD</w:t>
            </w:r>
          </w:p>
        </w:tc>
        <w:tc>
          <w:tcPr>
            <w:tcW w:w="4678" w:type="dxa"/>
            <w:hideMark/>
          </w:tcPr>
          <w:p w14:paraId="0854E36F" w14:textId="77777777" w:rsidR="00302A0B" w:rsidRPr="00302A0B" w:rsidRDefault="00302A0B" w:rsidP="00F80434">
            <w:pPr>
              <w:spacing w:after="0"/>
            </w:pPr>
            <w:r>
              <w:t xml:space="preserve">What was the total amount (in euros) of the said support received in the previous calendar year? </w:t>
            </w:r>
          </w:p>
        </w:tc>
        <w:tc>
          <w:tcPr>
            <w:tcW w:w="789" w:type="dxa"/>
            <w:noWrap/>
            <w:hideMark/>
          </w:tcPr>
          <w:p w14:paraId="3BA5DCAF" w14:textId="77777777" w:rsidR="00302A0B" w:rsidRPr="00302A0B" w:rsidRDefault="00302A0B" w:rsidP="00F80434">
            <w:pPr>
              <w:spacing w:after="0"/>
            </w:pPr>
            <w:r>
              <w:t> </w:t>
            </w:r>
          </w:p>
        </w:tc>
        <w:tc>
          <w:tcPr>
            <w:tcW w:w="1767" w:type="dxa"/>
            <w:hideMark/>
          </w:tcPr>
          <w:p w14:paraId="65100ABA" w14:textId="77777777" w:rsidR="00302A0B" w:rsidRPr="00302A0B" w:rsidRDefault="00302A0B" w:rsidP="00F80434">
            <w:pPr>
              <w:spacing w:after="0"/>
            </w:pPr>
            <w:r>
              <w:t> </w:t>
            </w:r>
          </w:p>
        </w:tc>
      </w:tr>
      <w:tr w:rsidR="00302A0B" w:rsidRPr="00302A0B" w14:paraId="0950D67E" w14:textId="77777777" w:rsidTr="00F80434">
        <w:trPr>
          <w:cantSplit/>
        </w:trPr>
        <w:tc>
          <w:tcPr>
            <w:tcW w:w="1980" w:type="dxa"/>
            <w:hideMark/>
          </w:tcPr>
          <w:p w14:paraId="2C93CE98" w14:textId="77777777" w:rsidR="00302A0B" w:rsidRPr="00302A0B" w:rsidRDefault="00302A0B" w:rsidP="00F80434">
            <w:pPr>
              <w:spacing w:after="0"/>
            </w:pPr>
            <w:r>
              <w:t>D11RD1=1</w:t>
            </w:r>
          </w:p>
        </w:tc>
        <w:tc>
          <w:tcPr>
            <w:tcW w:w="992" w:type="dxa"/>
            <w:hideMark/>
          </w:tcPr>
          <w:p w14:paraId="3D69574A" w14:textId="77777777" w:rsidR="00302A0B" w:rsidRPr="00302A0B" w:rsidRDefault="00302A0B" w:rsidP="00F80434">
            <w:pPr>
              <w:spacing w:after="0"/>
            </w:pPr>
            <w:r>
              <w:t>D11RE1</w:t>
            </w:r>
          </w:p>
        </w:tc>
        <w:tc>
          <w:tcPr>
            <w:tcW w:w="4678" w:type="dxa"/>
            <w:hideMark/>
          </w:tcPr>
          <w:p w14:paraId="0D4682F5" w14:textId="77777777" w:rsidR="00302A0B" w:rsidRPr="00302A0B" w:rsidRDefault="00302A0B" w:rsidP="00F80434">
            <w:pPr>
              <w:spacing w:after="0"/>
            </w:pPr>
            <w:r>
              <w:t>Did you receive any other child and family related allowance from a foreign country in the previous calendar year?</w:t>
            </w:r>
          </w:p>
        </w:tc>
        <w:tc>
          <w:tcPr>
            <w:tcW w:w="789" w:type="dxa"/>
            <w:noWrap/>
            <w:hideMark/>
          </w:tcPr>
          <w:p w14:paraId="651AB902" w14:textId="77777777" w:rsidR="00302A0B" w:rsidRPr="00302A0B" w:rsidRDefault="00302A0B" w:rsidP="00F80434">
            <w:pPr>
              <w:spacing w:after="0"/>
            </w:pPr>
            <w:r>
              <w:t>1</w:t>
            </w:r>
          </w:p>
        </w:tc>
        <w:tc>
          <w:tcPr>
            <w:tcW w:w="1767" w:type="dxa"/>
            <w:hideMark/>
          </w:tcPr>
          <w:p w14:paraId="4D3870EB" w14:textId="77777777" w:rsidR="00302A0B" w:rsidRPr="00302A0B" w:rsidRDefault="00302A0B" w:rsidP="00F80434">
            <w:pPr>
              <w:spacing w:after="0"/>
            </w:pPr>
            <w:r>
              <w:t>Yes</w:t>
            </w:r>
          </w:p>
        </w:tc>
      </w:tr>
      <w:tr w:rsidR="00302A0B" w:rsidRPr="00302A0B" w14:paraId="29114297" w14:textId="77777777" w:rsidTr="00F80434">
        <w:trPr>
          <w:cantSplit/>
        </w:trPr>
        <w:tc>
          <w:tcPr>
            <w:tcW w:w="1980" w:type="dxa"/>
            <w:hideMark/>
          </w:tcPr>
          <w:p w14:paraId="7D41618F" w14:textId="77777777" w:rsidR="00302A0B" w:rsidRPr="00302A0B" w:rsidRDefault="00302A0B" w:rsidP="00F80434">
            <w:pPr>
              <w:spacing w:after="0"/>
            </w:pPr>
            <w:r>
              <w:t> </w:t>
            </w:r>
          </w:p>
        </w:tc>
        <w:tc>
          <w:tcPr>
            <w:tcW w:w="992" w:type="dxa"/>
            <w:hideMark/>
          </w:tcPr>
          <w:p w14:paraId="50489738" w14:textId="77777777" w:rsidR="00302A0B" w:rsidRPr="00302A0B" w:rsidRDefault="00302A0B" w:rsidP="00F80434">
            <w:pPr>
              <w:spacing w:after="0"/>
            </w:pPr>
            <w:r>
              <w:t> </w:t>
            </w:r>
          </w:p>
        </w:tc>
        <w:tc>
          <w:tcPr>
            <w:tcW w:w="4678" w:type="dxa"/>
            <w:hideMark/>
          </w:tcPr>
          <w:p w14:paraId="0BDE2B52" w14:textId="77777777" w:rsidR="00302A0B" w:rsidRPr="00302A0B" w:rsidRDefault="00302A0B" w:rsidP="00F80434">
            <w:pPr>
              <w:spacing w:after="0"/>
            </w:pPr>
            <w:r>
              <w:t> </w:t>
            </w:r>
          </w:p>
        </w:tc>
        <w:tc>
          <w:tcPr>
            <w:tcW w:w="789" w:type="dxa"/>
            <w:noWrap/>
            <w:hideMark/>
          </w:tcPr>
          <w:p w14:paraId="65309272" w14:textId="77777777" w:rsidR="00302A0B" w:rsidRPr="00302A0B" w:rsidRDefault="00302A0B" w:rsidP="00F80434">
            <w:pPr>
              <w:spacing w:after="0"/>
            </w:pPr>
            <w:r>
              <w:t>2</w:t>
            </w:r>
          </w:p>
        </w:tc>
        <w:tc>
          <w:tcPr>
            <w:tcW w:w="1767" w:type="dxa"/>
            <w:hideMark/>
          </w:tcPr>
          <w:p w14:paraId="136F1F52" w14:textId="77777777" w:rsidR="00302A0B" w:rsidRPr="00302A0B" w:rsidRDefault="00302A0B" w:rsidP="00F80434">
            <w:pPr>
              <w:spacing w:after="0"/>
            </w:pPr>
            <w:r>
              <w:t>No</w:t>
            </w:r>
          </w:p>
        </w:tc>
      </w:tr>
      <w:tr w:rsidR="00302A0B" w:rsidRPr="00302A0B" w14:paraId="1BD73DB8" w14:textId="77777777" w:rsidTr="00F80434">
        <w:trPr>
          <w:cantSplit/>
        </w:trPr>
        <w:tc>
          <w:tcPr>
            <w:tcW w:w="1980" w:type="dxa"/>
            <w:hideMark/>
          </w:tcPr>
          <w:p w14:paraId="16345E5E" w14:textId="77777777" w:rsidR="00302A0B" w:rsidRPr="00302A0B" w:rsidRDefault="00302A0B" w:rsidP="00F80434">
            <w:pPr>
              <w:spacing w:after="0"/>
            </w:pPr>
            <w:r>
              <w:t>D11RE1=1</w:t>
            </w:r>
          </w:p>
        </w:tc>
        <w:tc>
          <w:tcPr>
            <w:tcW w:w="992" w:type="dxa"/>
            <w:hideMark/>
          </w:tcPr>
          <w:p w14:paraId="721508DF" w14:textId="77777777" w:rsidR="00302A0B" w:rsidRPr="00302A0B" w:rsidRDefault="00302A0B" w:rsidP="00F80434">
            <w:pPr>
              <w:spacing w:after="0"/>
            </w:pPr>
            <w:r>
              <w:t>D11REM</w:t>
            </w:r>
          </w:p>
        </w:tc>
        <w:tc>
          <w:tcPr>
            <w:tcW w:w="4678" w:type="dxa"/>
            <w:hideMark/>
          </w:tcPr>
          <w:p w14:paraId="2C025337" w14:textId="77777777" w:rsidR="00302A0B" w:rsidRPr="00302A0B" w:rsidRDefault="00302A0B" w:rsidP="00F80434">
            <w:pPr>
              <w:spacing w:after="0"/>
            </w:pPr>
            <w:r>
              <w:t>From which foreign country and which type of support did you receive?</w:t>
            </w:r>
          </w:p>
        </w:tc>
        <w:tc>
          <w:tcPr>
            <w:tcW w:w="789" w:type="dxa"/>
            <w:noWrap/>
            <w:hideMark/>
          </w:tcPr>
          <w:p w14:paraId="703F36BA" w14:textId="77777777" w:rsidR="00302A0B" w:rsidRPr="00302A0B" w:rsidRDefault="00302A0B" w:rsidP="00F80434">
            <w:pPr>
              <w:spacing w:after="0"/>
            </w:pPr>
            <w:r>
              <w:t> </w:t>
            </w:r>
          </w:p>
        </w:tc>
        <w:tc>
          <w:tcPr>
            <w:tcW w:w="1767" w:type="dxa"/>
            <w:hideMark/>
          </w:tcPr>
          <w:p w14:paraId="44235DEE" w14:textId="77777777" w:rsidR="00302A0B" w:rsidRPr="00302A0B" w:rsidRDefault="00302A0B" w:rsidP="00F80434">
            <w:pPr>
              <w:spacing w:after="0"/>
            </w:pPr>
            <w:r>
              <w:t> </w:t>
            </w:r>
          </w:p>
        </w:tc>
      </w:tr>
      <w:tr w:rsidR="00302A0B" w:rsidRPr="00302A0B" w14:paraId="56CD04A3" w14:textId="77777777" w:rsidTr="00F80434">
        <w:trPr>
          <w:cantSplit/>
        </w:trPr>
        <w:tc>
          <w:tcPr>
            <w:tcW w:w="1980" w:type="dxa"/>
            <w:hideMark/>
          </w:tcPr>
          <w:p w14:paraId="2B676F8C" w14:textId="77777777" w:rsidR="00302A0B" w:rsidRPr="00302A0B" w:rsidRDefault="00302A0B" w:rsidP="00F80434">
            <w:pPr>
              <w:spacing w:after="0"/>
            </w:pPr>
            <w:r>
              <w:t>D11RE1=1</w:t>
            </w:r>
          </w:p>
        </w:tc>
        <w:tc>
          <w:tcPr>
            <w:tcW w:w="992" w:type="dxa"/>
            <w:hideMark/>
          </w:tcPr>
          <w:p w14:paraId="3A2F0E13" w14:textId="77777777" w:rsidR="00302A0B" w:rsidRPr="00302A0B" w:rsidRDefault="00302A0B" w:rsidP="00F80434">
            <w:pPr>
              <w:spacing w:after="0"/>
            </w:pPr>
            <w:r>
              <w:t>D11RE</w:t>
            </w:r>
          </w:p>
        </w:tc>
        <w:tc>
          <w:tcPr>
            <w:tcW w:w="4678" w:type="dxa"/>
            <w:hideMark/>
          </w:tcPr>
          <w:p w14:paraId="3A3BBBEE" w14:textId="77777777" w:rsidR="00302A0B" w:rsidRPr="00302A0B" w:rsidRDefault="00302A0B" w:rsidP="00F80434">
            <w:pPr>
              <w:spacing w:after="0"/>
            </w:pPr>
            <w:r>
              <w:t xml:space="preserve">What was the total amount (in euros) of the said support received in the previous calendar year? </w:t>
            </w:r>
          </w:p>
        </w:tc>
        <w:tc>
          <w:tcPr>
            <w:tcW w:w="789" w:type="dxa"/>
            <w:noWrap/>
            <w:hideMark/>
          </w:tcPr>
          <w:p w14:paraId="20A568D0" w14:textId="77777777" w:rsidR="00302A0B" w:rsidRPr="00302A0B" w:rsidRDefault="00302A0B" w:rsidP="00F80434">
            <w:pPr>
              <w:spacing w:after="0"/>
            </w:pPr>
            <w:r>
              <w:t> </w:t>
            </w:r>
          </w:p>
        </w:tc>
        <w:tc>
          <w:tcPr>
            <w:tcW w:w="1767" w:type="dxa"/>
            <w:hideMark/>
          </w:tcPr>
          <w:p w14:paraId="04B2B4C1" w14:textId="77777777" w:rsidR="00302A0B" w:rsidRPr="00302A0B" w:rsidRDefault="00302A0B" w:rsidP="00F80434">
            <w:pPr>
              <w:spacing w:after="0"/>
            </w:pPr>
            <w:r>
              <w:t> </w:t>
            </w:r>
          </w:p>
        </w:tc>
      </w:tr>
      <w:tr w:rsidR="00302A0B" w:rsidRPr="00302A0B" w14:paraId="2710605E" w14:textId="77777777" w:rsidTr="00F80434">
        <w:trPr>
          <w:cantSplit/>
        </w:trPr>
        <w:tc>
          <w:tcPr>
            <w:tcW w:w="1980" w:type="dxa"/>
            <w:hideMark/>
          </w:tcPr>
          <w:p w14:paraId="1237C7B8" w14:textId="77777777" w:rsidR="00302A0B" w:rsidRPr="00302A0B" w:rsidRDefault="00302A0B" w:rsidP="00F80434">
            <w:pPr>
              <w:spacing w:after="0"/>
            </w:pPr>
            <w:r>
              <w:lastRenderedPageBreak/>
              <w:t>always</w:t>
            </w:r>
          </w:p>
        </w:tc>
        <w:tc>
          <w:tcPr>
            <w:tcW w:w="992" w:type="dxa"/>
            <w:hideMark/>
          </w:tcPr>
          <w:p w14:paraId="00F5A3E8" w14:textId="77777777" w:rsidR="00302A0B" w:rsidRPr="00302A0B" w:rsidRDefault="00302A0B" w:rsidP="00F80434">
            <w:pPr>
              <w:spacing w:after="0"/>
            </w:pPr>
            <w:r>
              <w:t>DC</w:t>
            </w:r>
          </w:p>
        </w:tc>
        <w:tc>
          <w:tcPr>
            <w:tcW w:w="4678" w:type="dxa"/>
            <w:hideMark/>
          </w:tcPr>
          <w:p w14:paraId="6A9DA863" w14:textId="77777777" w:rsidR="00302A0B" w:rsidRPr="00302A0B" w:rsidRDefault="00302A0B" w:rsidP="00F80434">
            <w:pPr>
              <w:spacing w:after="0"/>
              <w:rPr>
                <w:b/>
                <w:bCs/>
              </w:rPr>
            </w:pPr>
            <w:r>
              <w:rPr>
                <w:b/>
              </w:rPr>
              <w:t xml:space="preserve">The following few questions concern monetary transfers that you have made to persons of other households or received from persons from other households. </w:t>
            </w:r>
          </w:p>
        </w:tc>
        <w:tc>
          <w:tcPr>
            <w:tcW w:w="789" w:type="dxa"/>
            <w:noWrap/>
            <w:hideMark/>
          </w:tcPr>
          <w:p w14:paraId="3D51C525" w14:textId="77777777" w:rsidR="00302A0B" w:rsidRPr="00302A0B" w:rsidRDefault="00302A0B" w:rsidP="00F80434">
            <w:pPr>
              <w:spacing w:after="0"/>
            </w:pPr>
            <w:r>
              <w:t> </w:t>
            </w:r>
          </w:p>
        </w:tc>
        <w:tc>
          <w:tcPr>
            <w:tcW w:w="1767" w:type="dxa"/>
            <w:hideMark/>
          </w:tcPr>
          <w:p w14:paraId="0504DFF5" w14:textId="77777777" w:rsidR="00302A0B" w:rsidRPr="00302A0B" w:rsidRDefault="00302A0B" w:rsidP="00F80434">
            <w:pPr>
              <w:spacing w:after="0"/>
            </w:pPr>
            <w:r>
              <w:t> </w:t>
            </w:r>
          </w:p>
        </w:tc>
      </w:tr>
      <w:tr w:rsidR="00302A0B" w:rsidRPr="00302A0B" w14:paraId="17194E3B" w14:textId="77777777" w:rsidTr="00F80434">
        <w:trPr>
          <w:cantSplit/>
        </w:trPr>
        <w:tc>
          <w:tcPr>
            <w:tcW w:w="1980" w:type="dxa"/>
            <w:hideMark/>
          </w:tcPr>
          <w:p w14:paraId="3A4DCFFD" w14:textId="77777777" w:rsidR="00302A0B" w:rsidRPr="00302A0B" w:rsidRDefault="00302A0B" w:rsidP="00F80434">
            <w:pPr>
              <w:spacing w:after="0"/>
            </w:pPr>
            <w:r>
              <w:t> </w:t>
            </w:r>
          </w:p>
        </w:tc>
        <w:tc>
          <w:tcPr>
            <w:tcW w:w="992" w:type="dxa"/>
            <w:hideMark/>
          </w:tcPr>
          <w:p w14:paraId="5630EE95" w14:textId="77777777" w:rsidR="00302A0B" w:rsidRPr="00302A0B" w:rsidRDefault="00302A0B" w:rsidP="00F80434">
            <w:pPr>
              <w:spacing w:after="0"/>
            </w:pPr>
            <w:r>
              <w:t>tekstDA1</w:t>
            </w:r>
          </w:p>
        </w:tc>
        <w:tc>
          <w:tcPr>
            <w:tcW w:w="4678" w:type="dxa"/>
            <w:hideMark/>
          </w:tcPr>
          <w:p w14:paraId="2E3DA385" w14:textId="77777777" w:rsidR="00302A0B" w:rsidRPr="00302A0B" w:rsidRDefault="00302A0B" w:rsidP="00F80434">
            <w:pPr>
              <w:spacing w:after="0"/>
              <w:rPr>
                <w:b/>
                <w:bCs/>
              </w:rPr>
            </w:pPr>
            <w:r>
              <w:rPr>
                <w:b/>
                <w:bCs/>
              </w:rPr>
              <w:t xml:space="preserve">In the previous calendar year, did you or somebody from your household regularly... </w:t>
            </w:r>
            <w:r>
              <w:rPr>
                <w:i/>
                <w:iCs/>
              </w:rPr>
              <w:t>Do not include individual presents, for example, for Christmas or on birthdays.</w:t>
            </w:r>
          </w:p>
        </w:tc>
        <w:tc>
          <w:tcPr>
            <w:tcW w:w="789" w:type="dxa"/>
            <w:noWrap/>
            <w:hideMark/>
          </w:tcPr>
          <w:p w14:paraId="0DB6F38C" w14:textId="77777777" w:rsidR="00302A0B" w:rsidRPr="00302A0B" w:rsidRDefault="00302A0B" w:rsidP="00F80434">
            <w:pPr>
              <w:spacing w:after="0"/>
            </w:pPr>
            <w:r>
              <w:t> </w:t>
            </w:r>
          </w:p>
        </w:tc>
        <w:tc>
          <w:tcPr>
            <w:tcW w:w="1767" w:type="dxa"/>
            <w:hideMark/>
          </w:tcPr>
          <w:p w14:paraId="3EA9E740" w14:textId="77777777" w:rsidR="00302A0B" w:rsidRPr="00302A0B" w:rsidRDefault="00302A0B" w:rsidP="00F80434">
            <w:pPr>
              <w:spacing w:after="0"/>
            </w:pPr>
            <w:r>
              <w:t> </w:t>
            </w:r>
          </w:p>
        </w:tc>
      </w:tr>
      <w:tr w:rsidR="00302A0B" w:rsidRPr="00302A0B" w14:paraId="4213D9EB" w14:textId="77777777" w:rsidTr="00F80434">
        <w:trPr>
          <w:cantSplit/>
        </w:trPr>
        <w:tc>
          <w:tcPr>
            <w:tcW w:w="1980" w:type="dxa"/>
            <w:hideMark/>
          </w:tcPr>
          <w:p w14:paraId="40DAE7F4" w14:textId="77777777" w:rsidR="00302A0B" w:rsidRPr="00302A0B" w:rsidRDefault="00302A0B" w:rsidP="00F80434">
            <w:pPr>
              <w:spacing w:after="0"/>
            </w:pPr>
            <w:r>
              <w:t>always</w:t>
            </w:r>
          </w:p>
        </w:tc>
        <w:tc>
          <w:tcPr>
            <w:tcW w:w="992" w:type="dxa"/>
            <w:hideMark/>
          </w:tcPr>
          <w:p w14:paraId="29015029" w14:textId="77777777" w:rsidR="00302A0B" w:rsidRPr="00302A0B" w:rsidRDefault="00302A0B" w:rsidP="00F80434">
            <w:pPr>
              <w:spacing w:after="0"/>
            </w:pPr>
            <w:r>
              <w:t>DA1</w:t>
            </w:r>
          </w:p>
        </w:tc>
        <w:tc>
          <w:tcPr>
            <w:tcW w:w="4678" w:type="dxa"/>
            <w:hideMark/>
          </w:tcPr>
          <w:p w14:paraId="326D0A8A" w14:textId="77777777" w:rsidR="00302A0B" w:rsidRPr="00302A0B" w:rsidRDefault="00917CEB" w:rsidP="00F80434">
            <w:pPr>
              <w:spacing w:after="0"/>
            </w:pPr>
            <w:r>
              <w:rPr>
                <w:b/>
              </w:rPr>
              <w:t>p</w:t>
            </w:r>
            <w:r w:rsidR="00302A0B">
              <w:rPr>
                <w:b/>
              </w:rPr>
              <w:t>ay maintenance support (alimony) to a former spouse and/or children?</w:t>
            </w:r>
            <w:r w:rsidR="00302A0B">
              <w:t xml:space="preserve"> </w:t>
            </w:r>
          </w:p>
        </w:tc>
        <w:tc>
          <w:tcPr>
            <w:tcW w:w="789" w:type="dxa"/>
            <w:noWrap/>
            <w:hideMark/>
          </w:tcPr>
          <w:p w14:paraId="1C3A1B37" w14:textId="77777777" w:rsidR="00302A0B" w:rsidRPr="00302A0B" w:rsidRDefault="00302A0B" w:rsidP="00F80434">
            <w:pPr>
              <w:spacing w:after="0"/>
            </w:pPr>
            <w:r>
              <w:t>1</w:t>
            </w:r>
          </w:p>
        </w:tc>
        <w:tc>
          <w:tcPr>
            <w:tcW w:w="1767" w:type="dxa"/>
            <w:hideMark/>
          </w:tcPr>
          <w:p w14:paraId="7C32C09A" w14:textId="77777777" w:rsidR="00302A0B" w:rsidRPr="00302A0B" w:rsidRDefault="00302A0B" w:rsidP="00F80434">
            <w:pPr>
              <w:spacing w:after="0"/>
            </w:pPr>
            <w:r>
              <w:t>Yes</w:t>
            </w:r>
          </w:p>
        </w:tc>
      </w:tr>
      <w:tr w:rsidR="00302A0B" w:rsidRPr="00302A0B" w14:paraId="411D6BDA" w14:textId="77777777" w:rsidTr="00F80434">
        <w:trPr>
          <w:cantSplit/>
        </w:trPr>
        <w:tc>
          <w:tcPr>
            <w:tcW w:w="1980" w:type="dxa"/>
            <w:hideMark/>
          </w:tcPr>
          <w:p w14:paraId="0E9BDD86" w14:textId="77777777" w:rsidR="00302A0B" w:rsidRPr="00302A0B" w:rsidRDefault="00302A0B" w:rsidP="00F80434">
            <w:pPr>
              <w:spacing w:after="0"/>
            </w:pPr>
            <w:r>
              <w:t> </w:t>
            </w:r>
          </w:p>
        </w:tc>
        <w:tc>
          <w:tcPr>
            <w:tcW w:w="992" w:type="dxa"/>
            <w:hideMark/>
          </w:tcPr>
          <w:p w14:paraId="0C8E064B" w14:textId="77777777" w:rsidR="00302A0B" w:rsidRPr="00302A0B" w:rsidRDefault="00302A0B" w:rsidP="00F80434">
            <w:pPr>
              <w:spacing w:after="0"/>
            </w:pPr>
            <w:r>
              <w:t> </w:t>
            </w:r>
          </w:p>
        </w:tc>
        <w:tc>
          <w:tcPr>
            <w:tcW w:w="4678" w:type="dxa"/>
            <w:hideMark/>
          </w:tcPr>
          <w:p w14:paraId="3F942FF5" w14:textId="77777777" w:rsidR="00302A0B" w:rsidRPr="00302A0B" w:rsidRDefault="00302A0B" w:rsidP="00F80434">
            <w:pPr>
              <w:spacing w:after="0"/>
            </w:pPr>
            <w:r>
              <w:t> </w:t>
            </w:r>
          </w:p>
        </w:tc>
        <w:tc>
          <w:tcPr>
            <w:tcW w:w="789" w:type="dxa"/>
            <w:noWrap/>
            <w:hideMark/>
          </w:tcPr>
          <w:p w14:paraId="33009323" w14:textId="77777777" w:rsidR="00302A0B" w:rsidRPr="00302A0B" w:rsidRDefault="00302A0B" w:rsidP="00F80434">
            <w:pPr>
              <w:spacing w:after="0"/>
            </w:pPr>
            <w:r>
              <w:t>2</w:t>
            </w:r>
          </w:p>
        </w:tc>
        <w:tc>
          <w:tcPr>
            <w:tcW w:w="1767" w:type="dxa"/>
            <w:hideMark/>
          </w:tcPr>
          <w:p w14:paraId="381963FB" w14:textId="77777777" w:rsidR="00302A0B" w:rsidRPr="00302A0B" w:rsidRDefault="00302A0B" w:rsidP="00F80434">
            <w:pPr>
              <w:spacing w:after="0"/>
            </w:pPr>
            <w:r>
              <w:t>No</w:t>
            </w:r>
          </w:p>
        </w:tc>
      </w:tr>
      <w:tr w:rsidR="00302A0B" w:rsidRPr="00302A0B" w14:paraId="70DBE259" w14:textId="77777777" w:rsidTr="00F80434">
        <w:trPr>
          <w:cantSplit/>
        </w:trPr>
        <w:tc>
          <w:tcPr>
            <w:tcW w:w="1980" w:type="dxa"/>
            <w:hideMark/>
          </w:tcPr>
          <w:p w14:paraId="20BF519B" w14:textId="77777777" w:rsidR="00302A0B" w:rsidRPr="00302A0B" w:rsidRDefault="00302A0B" w:rsidP="00F80434">
            <w:pPr>
              <w:spacing w:after="0"/>
            </w:pPr>
            <w:r>
              <w:t>DA1=1</w:t>
            </w:r>
          </w:p>
        </w:tc>
        <w:tc>
          <w:tcPr>
            <w:tcW w:w="992" w:type="dxa"/>
            <w:hideMark/>
          </w:tcPr>
          <w:p w14:paraId="66AA5EC1" w14:textId="77777777" w:rsidR="00302A0B" w:rsidRPr="00302A0B" w:rsidRDefault="00302A0B" w:rsidP="00F80434">
            <w:pPr>
              <w:spacing w:after="0"/>
            </w:pPr>
            <w:r>
              <w:t>DA1A</w:t>
            </w:r>
          </w:p>
        </w:tc>
        <w:tc>
          <w:tcPr>
            <w:tcW w:w="4678" w:type="dxa"/>
            <w:hideMark/>
          </w:tcPr>
          <w:p w14:paraId="3101FBD7" w14:textId="77777777" w:rsidR="00302A0B" w:rsidRPr="00302A0B" w:rsidRDefault="00302A0B" w:rsidP="00F80434">
            <w:pPr>
              <w:spacing w:after="0"/>
              <w:rPr>
                <w:b/>
                <w:bCs/>
              </w:rPr>
            </w:pPr>
            <w:r>
              <w:rPr>
                <w:b/>
              </w:rPr>
              <w:t>Total amount paid in the previous calendar year</w:t>
            </w:r>
          </w:p>
        </w:tc>
        <w:tc>
          <w:tcPr>
            <w:tcW w:w="789" w:type="dxa"/>
            <w:noWrap/>
            <w:hideMark/>
          </w:tcPr>
          <w:p w14:paraId="342725E5" w14:textId="77777777" w:rsidR="00302A0B" w:rsidRPr="00302A0B" w:rsidRDefault="00302A0B" w:rsidP="00F80434">
            <w:pPr>
              <w:spacing w:after="0"/>
            </w:pPr>
            <w:r>
              <w:t> </w:t>
            </w:r>
          </w:p>
        </w:tc>
        <w:tc>
          <w:tcPr>
            <w:tcW w:w="1767" w:type="dxa"/>
            <w:hideMark/>
          </w:tcPr>
          <w:p w14:paraId="5CE5A445" w14:textId="77777777" w:rsidR="00302A0B" w:rsidRPr="00302A0B" w:rsidRDefault="00302A0B" w:rsidP="00F80434">
            <w:pPr>
              <w:spacing w:after="0"/>
            </w:pPr>
            <w:r>
              <w:t> </w:t>
            </w:r>
          </w:p>
        </w:tc>
      </w:tr>
      <w:tr w:rsidR="00302A0B" w:rsidRPr="00302A0B" w14:paraId="43D94AA0" w14:textId="77777777" w:rsidTr="00F80434">
        <w:trPr>
          <w:cantSplit/>
        </w:trPr>
        <w:tc>
          <w:tcPr>
            <w:tcW w:w="1980" w:type="dxa"/>
            <w:hideMark/>
          </w:tcPr>
          <w:p w14:paraId="3E877721" w14:textId="77777777" w:rsidR="00302A0B" w:rsidRPr="00302A0B" w:rsidRDefault="00302A0B" w:rsidP="00F80434">
            <w:pPr>
              <w:spacing w:after="0"/>
            </w:pPr>
            <w:r>
              <w:t>always</w:t>
            </w:r>
          </w:p>
        </w:tc>
        <w:tc>
          <w:tcPr>
            <w:tcW w:w="992" w:type="dxa"/>
            <w:hideMark/>
          </w:tcPr>
          <w:p w14:paraId="6DF1FE22" w14:textId="77777777" w:rsidR="00302A0B" w:rsidRPr="00302A0B" w:rsidRDefault="00302A0B" w:rsidP="00F80434">
            <w:pPr>
              <w:spacing w:after="0"/>
            </w:pPr>
            <w:r>
              <w:t>D14</w:t>
            </w:r>
          </w:p>
        </w:tc>
        <w:tc>
          <w:tcPr>
            <w:tcW w:w="4678" w:type="dxa"/>
            <w:hideMark/>
          </w:tcPr>
          <w:p w14:paraId="77AF53B0" w14:textId="77777777" w:rsidR="00302A0B" w:rsidRPr="00302A0B" w:rsidRDefault="00917CEB" w:rsidP="00F80434">
            <w:pPr>
              <w:spacing w:after="0"/>
            </w:pPr>
            <w:r>
              <w:rPr>
                <w:b/>
              </w:rPr>
              <w:t>m</w:t>
            </w:r>
            <w:r w:rsidR="00302A0B">
              <w:rPr>
                <w:b/>
              </w:rPr>
              <w:t>ake other payment to a member of another household?</w:t>
            </w:r>
            <w:r w:rsidR="00302A0B">
              <w:rPr>
                <w:b/>
              </w:rPr>
              <w:br/>
            </w:r>
            <w:r w:rsidR="00302A0B">
              <w:rPr>
                <w:i/>
              </w:rPr>
              <w:t xml:space="preserve">E.g. to a student who lives separately and does not belong to the respondent’s household. Do not include maintenance support. </w:t>
            </w:r>
          </w:p>
        </w:tc>
        <w:tc>
          <w:tcPr>
            <w:tcW w:w="789" w:type="dxa"/>
            <w:noWrap/>
            <w:hideMark/>
          </w:tcPr>
          <w:p w14:paraId="1C2A722A" w14:textId="77777777" w:rsidR="00302A0B" w:rsidRPr="00302A0B" w:rsidRDefault="00302A0B" w:rsidP="00F80434">
            <w:pPr>
              <w:spacing w:after="0"/>
            </w:pPr>
            <w:r>
              <w:t>1</w:t>
            </w:r>
          </w:p>
        </w:tc>
        <w:tc>
          <w:tcPr>
            <w:tcW w:w="1767" w:type="dxa"/>
            <w:hideMark/>
          </w:tcPr>
          <w:p w14:paraId="236A660A" w14:textId="77777777" w:rsidR="00302A0B" w:rsidRPr="00302A0B" w:rsidRDefault="00302A0B" w:rsidP="00F80434">
            <w:pPr>
              <w:spacing w:after="0"/>
            </w:pPr>
            <w:r>
              <w:t>Yes</w:t>
            </w:r>
          </w:p>
        </w:tc>
      </w:tr>
      <w:tr w:rsidR="00302A0B" w:rsidRPr="00302A0B" w14:paraId="42397F88" w14:textId="77777777" w:rsidTr="00F80434">
        <w:trPr>
          <w:cantSplit/>
        </w:trPr>
        <w:tc>
          <w:tcPr>
            <w:tcW w:w="1980" w:type="dxa"/>
            <w:hideMark/>
          </w:tcPr>
          <w:p w14:paraId="0210B06C" w14:textId="77777777" w:rsidR="00302A0B" w:rsidRPr="00302A0B" w:rsidRDefault="00302A0B" w:rsidP="00F80434">
            <w:pPr>
              <w:spacing w:after="0"/>
            </w:pPr>
            <w:r>
              <w:t> </w:t>
            </w:r>
          </w:p>
        </w:tc>
        <w:tc>
          <w:tcPr>
            <w:tcW w:w="992" w:type="dxa"/>
            <w:hideMark/>
          </w:tcPr>
          <w:p w14:paraId="554CDFF9" w14:textId="77777777" w:rsidR="00302A0B" w:rsidRPr="00302A0B" w:rsidRDefault="00302A0B" w:rsidP="00F80434">
            <w:pPr>
              <w:spacing w:after="0"/>
            </w:pPr>
            <w:r>
              <w:t> </w:t>
            </w:r>
          </w:p>
        </w:tc>
        <w:tc>
          <w:tcPr>
            <w:tcW w:w="4678" w:type="dxa"/>
            <w:hideMark/>
          </w:tcPr>
          <w:p w14:paraId="01392AE8" w14:textId="77777777" w:rsidR="00302A0B" w:rsidRPr="00302A0B" w:rsidRDefault="00302A0B" w:rsidP="00F80434">
            <w:pPr>
              <w:spacing w:after="0"/>
            </w:pPr>
            <w:r>
              <w:t> </w:t>
            </w:r>
          </w:p>
        </w:tc>
        <w:tc>
          <w:tcPr>
            <w:tcW w:w="789" w:type="dxa"/>
            <w:noWrap/>
            <w:hideMark/>
          </w:tcPr>
          <w:p w14:paraId="092FA96D" w14:textId="77777777" w:rsidR="00302A0B" w:rsidRPr="00302A0B" w:rsidRDefault="00302A0B" w:rsidP="00F80434">
            <w:pPr>
              <w:spacing w:after="0"/>
            </w:pPr>
            <w:r>
              <w:t>2</w:t>
            </w:r>
          </w:p>
        </w:tc>
        <w:tc>
          <w:tcPr>
            <w:tcW w:w="1767" w:type="dxa"/>
            <w:hideMark/>
          </w:tcPr>
          <w:p w14:paraId="04837559" w14:textId="77777777" w:rsidR="00302A0B" w:rsidRPr="00302A0B" w:rsidRDefault="00302A0B" w:rsidP="00F80434">
            <w:pPr>
              <w:spacing w:after="0"/>
            </w:pPr>
            <w:r>
              <w:t>No</w:t>
            </w:r>
          </w:p>
        </w:tc>
      </w:tr>
      <w:tr w:rsidR="00302A0B" w:rsidRPr="00302A0B" w14:paraId="16C17A89" w14:textId="77777777" w:rsidTr="00F80434">
        <w:trPr>
          <w:cantSplit/>
        </w:trPr>
        <w:tc>
          <w:tcPr>
            <w:tcW w:w="1980" w:type="dxa"/>
            <w:hideMark/>
          </w:tcPr>
          <w:p w14:paraId="32DE5C56" w14:textId="77777777" w:rsidR="00302A0B" w:rsidRPr="00302A0B" w:rsidRDefault="00302A0B" w:rsidP="00F80434">
            <w:pPr>
              <w:spacing w:after="0"/>
            </w:pPr>
            <w:r>
              <w:t>D14=1</w:t>
            </w:r>
          </w:p>
        </w:tc>
        <w:tc>
          <w:tcPr>
            <w:tcW w:w="992" w:type="dxa"/>
            <w:hideMark/>
          </w:tcPr>
          <w:p w14:paraId="17891BD2" w14:textId="77777777" w:rsidR="00302A0B" w:rsidRPr="00302A0B" w:rsidRDefault="00302A0B" w:rsidP="00F80434">
            <w:pPr>
              <w:spacing w:after="0"/>
            </w:pPr>
            <w:r>
              <w:t>D14A</w:t>
            </w:r>
          </w:p>
        </w:tc>
        <w:tc>
          <w:tcPr>
            <w:tcW w:w="4678" w:type="dxa"/>
            <w:hideMark/>
          </w:tcPr>
          <w:p w14:paraId="01FD1332" w14:textId="77777777" w:rsidR="00302A0B" w:rsidRPr="00302A0B" w:rsidRDefault="00302A0B" w:rsidP="00F80434">
            <w:pPr>
              <w:spacing w:after="0"/>
              <w:rPr>
                <w:b/>
                <w:bCs/>
              </w:rPr>
            </w:pPr>
            <w:r>
              <w:rPr>
                <w:b/>
              </w:rPr>
              <w:t>Total amount paid in the previous calendar year</w:t>
            </w:r>
          </w:p>
        </w:tc>
        <w:tc>
          <w:tcPr>
            <w:tcW w:w="789" w:type="dxa"/>
            <w:noWrap/>
            <w:hideMark/>
          </w:tcPr>
          <w:p w14:paraId="64D618B6" w14:textId="77777777" w:rsidR="00302A0B" w:rsidRPr="00302A0B" w:rsidRDefault="00302A0B" w:rsidP="00F80434">
            <w:pPr>
              <w:spacing w:after="0"/>
            </w:pPr>
            <w:r>
              <w:t> </w:t>
            </w:r>
          </w:p>
        </w:tc>
        <w:tc>
          <w:tcPr>
            <w:tcW w:w="1767" w:type="dxa"/>
            <w:hideMark/>
          </w:tcPr>
          <w:p w14:paraId="047EFD20" w14:textId="77777777" w:rsidR="00302A0B" w:rsidRPr="00302A0B" w:rsidRDefault="00302A0B" w:rsidP="00F80434">
            <w:pPr>
              <w:spacing w:after="0"/>
            </w:pPr>
            <w:r>
              <w:t> </w:t>
            </w:r>
          </w:p>
        </w:tc>
      </w:tr>
      <w:tr w:rsidR="00302A0B" w:rsidRPr="00302A0B" w14:paraId="1CBDF8C9" w14:textId="77777777" w:rsidTr="00F80434">
        <w:trPr>
          <w:cantSplit/>
        </w:trPr>
        <w:tc>
          <w:tcPr>
            <w:tcW w:w="1980" w:type="dxa"/>
            <w:hideMark/>
          </w:tcPr>
          <w:p w14:paraId="17869F4E" w14:textId="77777777" w:rsidR="00302A0B" w:rsidRPr="00302A0B" w:rsidRDefault="00302A0B" w:rsidP="00F80434">
            <w:pPr>
              <w:spacing w:after="0"/>
            </w:pPr>
            <w:r>
              <w:t>D14=1</w:t>
            </w:r>
          </w:p>
        </w:tc>
        <w:tc>
          <w:tcPr>
            <w:tcW w:w="992" w:type="dxa"/>
            <w:hideMark/>
          </w:tcPr>
          <w:p w14:paraId="229A3C65" w14:textId="77777777" w:rsidR="00302A0B" w:rsidRPr="00302A0B" w:rsidRDefault="00302A0B" w:rsidP="00F80434">
            <w:pPr>
              <w:spacing w:after="0"/>
            </w:pPr>
            <w:r>
              <w:t>D14B</w:t>
            </w:r>
          </w:p>
        </w:tc>
        <w:tc>
          <w:tcPr>
            <w:tcW w:w="4678" w:type="dxa"/>
            <w:hideMark/>
          </w:tcPr>
          <w:p w14:paraId="120BA5FE" w14:textId="77777777" w:rsidR="00302A0B" w:rsidRPr="00302A0B" w:rsidRDefault="00302A0B" w:rsidP="00F80434">
            <w:pPr>
              <w:spacing w:after="0"/>
            </w:pPr>
            <w:r>
              <w:t>Please specify to whom and for what purpose.</w:t>
            </w:r>
          </w:p>
        </w:tc>
        <w:tc>
          <w:tcPr>
            <w:tcW w:w="789" w:type="dxa"/>
            <w:noWrap/>
            <w:hideMark/>
          </w:tcPr>
          <w:p w14:paraId="63EBB6B2" w14:textId="77777777" w:rsidR="00302A0B" w:rsidRPr="00302A0B" w:rsidRDefault="00302A0B" w:rsidP="00F80434">
            <w:pPr>
              <w:spacing w:after="0"/>
            </w:pPr>
            <w:r>
              <w:t> </w:t>
            </w:r>
          </w:p>
        </w:tc>
        <w:tc>
          <w:tcPr>
            <w:tcW w:w="1767" w:type="dxa"/>
            <w:hideMark/>
          </w:tcPr>
          <w:p w14:paraId="64CCB80F" w14:textId="77777777" w:rsidR="00302A0B" w:rsidRPr="00302A0B" w:rsidRDefault="00302A0B" w:rsidP="00F80434">
            <w:pPr>
              <w:spacing w:after="0"/>
            </w:pPr>
            <w:r>
              <w:t> </w:t>
            </w:r>
          </w:p>
        </w:tc>
      </w:tr>
      <w:tr w:rsidR="00302A0B" w:rsidRPr="00302A0B" w14:paraId="35FBA7CA" w14:textId="77777777" w:rsidTr="00F80434">
        <w:trPr>
          <w:cantSplit/>
        </w:trPr>
        <w:tc>
          <w:tcPr>
            <w:tcW w:w="1980" w:type="dxa"/>
            <w:hideMark/>
          </w:tcPr>
          <w:p w14:paraId="3EFDE89F" w14:textId="77777777" w:rsidR="00302A0B" w:rsidRPr="00302A0B" w:rsidRDefault="00302A0B" w:rsidP="00F80434">
            <w:pPr>
              <w:spacing w:after="0"/>
            </w:pPr>
            <w:r>
              <w:t>always</w:t>
            </w:r>
          </w:p>
        </w:tc>
        <w:tc>
          <w:tcPr>
            <w:tcW w:w="992" w:type="dxa"/>
            <w:hideMark/>
          </w:tcPr>
          <w:p w14:paraId="2DD1FF0B" w14:textId="77777777" w:rsidR="00302A0B" w:rsidRPr="00302A0B" w:rsidRDefault="00302A0B" w:rsidP="00F80434">
            <w:pPr>
              <w:spacing w:after="0"/>
            </w:pPr>
            <w:r>
              <w:t>tekatDA2</w:t>
            </w:r>
          </w:p>
        </w:tc>
        <w:tc>
          <w:tcPr>
            <w:tcW w:w="4678" w:type="dxa"/>
            <w:hideMark/>
          </w:tcPr>
          <w:p w14:paraId="6C321652" w14:textId="77777777" w:rsidR="00302A0B" w:rsidRPr="00302A0B" w:rsidRDefault="00302A0B" w:rsidP="00F80434">
            <w:pPr>
              <w:spacing w:after="0"/>
              <w:rPr>
                <w:b/>
                <w:bCs/>
              </w:rPr>
            </w:pPr>
            <w:r>
              <w:rPr>
                <w:b/>
                <w:bCs/>
              </w:rPr>
              <w:t xml:space="preserve">In the previous calendar year, did you or somebody from your household regularly receive... </w:t>
            </w:r>
            <w:r>
              <w:rPr>
                <w:b/>
              </w:rPr>
              <w:t xml:space="preserve"> </w:t>
            </w:r>
            <w:r>
              <w:rPr>
                <w:b/>
              </w:rPr>
              <w:br/>
            </w:r>
            <w:r>
              <w:rPr>
                <w:i/>
                <w:iCs/>
              </w:rPr>
              <w:t>Do not include individual presents, for example, for Christmas or on birthdays.</w:t>
            </w:r>
          </w:p>
        </w:tc>
        <w:tc>
          <w:tcPr>
            <w:tcW w:w="789" w:type="dxa"/>
            <w:noWrap/>
            <w:hideMark/>
          </w:tcPr>
          <w:p w14:paraId="588F3303" w14:textId="77777777" w:rsidR="00302A0B" w:rsidRPr="00302A0B" w:rsidRDefault="00302A0B" w:rsidP="00F80434">
            <w:pPr>
              <w:spacing w:after="0"/>
            </w:pPr>
            <w:r>
              <w:t> </w:t>
            </w:r>
          </w:p>
        </w:tc>
        <w:tc>
          <w:tcPr>
            <w:tcW w:w="1767" w:type="dxa"/>
            <w:hideMark/>
          </w:tcPr>
          <w:p w14:paraId="08A4D13C" w14:textId="77777777" w:rsidR="00302A0B" w:rsidRPr="00302A0B" w:rsidRDefault="00302A0B" w:rsidP="00F80434">
            <w:pPr>
              <w:spacing w:after="0"/>
            </w:pPr>
            <w:r>
              <w:t> </w:t>
            </w:r>
          </w:p>
        </w:tc>
      </w:tr>
      <w:tr w:rsidR="00302A0B" w:rsidRPr="00302A0B" w14:paraId="73A7B0B2" w14:textId="77777777" w:rsidTr="00F80434">
        <w:trPr>
          <w:cantSplit/>
        </w:trPr>
        <w:tc>
          <w:tcPr>
            <w:tcW w:w="1980" w:type="dxa"/>
            <w:hideMark/>
          </w:tcPr>
          <w:p w14:paraId="1260C4AE" w14:textId="77777777" w:rsidR="00302A0B" w:rsidRPr="00302A0B" w:rsidRDefault="00302A0B" w:rsidP="00F80434">
            <w:pPr>
              <w:spacing w:after="0"/>
            </w:pPr>
            <w:r>
              <w:t>always</w:t>
            </w:r>
          </w:p>
        </w:tc>
        <w:tc>
          <w:tcPr>
            <w:tcW w:w="992" w:type="dxa"/>
            <w:hideMark/>
          </w:tcPr>
          <w:p w14:paraId="256607F3" w14:textId="77777777" w:rsidR="00302A0B" w:rsidRPr="00302A0B" w:rsidRDefault="00302A0B" w:rsidP="00F80434">
            <w:pPr>
              <w:spacing w:after="0"/>
            </w:pPr>
            <w:r>
              <w:t>DA2</w:t>
            </w:r>
          </w:p>
        </w:tc>
        <w:tc>
          <w:tcPr>
            <w:tcW w:w="4678" w:type="dxa"/>
            <w:hideMark/>
          </w:tcPr>
          <w:p w14:paraId="564BCCB8" w14:textId="77777777" w:rsidR="00302A0B" w:rsidRPr="00302A0B" w:rsidRDefault="00917CEB" w:rsidP="00F80434">
            <w:pPr>
              <w:spacing w:after="0"/>
              <w:rPr>
                <w:b/>
                <w:bCs/>
              </w:rPr>
            </w:pPr>
            <w:r>
              <w:rPr>
                <w:b/>
              </w:rPr>
              <w:t>m</w:t>
            </w:r>
            <w:r w:rsidR="00302A0B">
              <w:rPr>
                <w:b/>
              </w:rPr>
              <w:t>aintenance support (alimony) from a former spouse and/or children?</w:t>
            </w:r>
          </w:p>
        </w:tc>
        <w:tc>
          <w:tcPr>
            <w:tcW w:w="789" w:type="dxa"/>
            <w:noWrap/>
            <w:hideMark/>
          </w:tcPr>
          <w:p w14:paraId="34F987B6" w14:textId="77777777" w:rsidR="00302A0B" w:rsidRPr="00302A0B" w:rsidRDefault="00302A0B" w:rsidP="00F80434">
            <w:pPr>
              <w:spacing w:after="0"/>
            </w:pPr>
            <w:r>
              <w:t>1</w:t>
            </w:r>
          </w:p>
        </w:tc>
        <w:tc>
          <w:tcPr>
            <w:tcW w:w="1767" w:type="dxa"/>
            <w:hideMark/>
          </w:tcPr>
          <w:p w14:paraId="63D814ED" w14:textId="77777777" w:rsidR="00302A0B" w:rsidRPr="00302A0B" w:rsidRDefault="00302A0B" w:rsidP="00F80434">
            <w:pPr>
              <w:spacing w:after="0"/>
            </w:pPr>
            <w:r>
              <w:t>Yes</w:t>
            </w:r>
          </w:p>
        </w:tc>
      </w:tr>
      <w:tr w:rsidR="00302A0B" w:rsidRPr="00302A0B" w14:paraId="087E8AEB" w14:textId="77777777" w:rsidTr="00F80434">
        <w:trPr>
          <w:cantSplit/>
        </w:trPr>
        <w:tc>
          <w:tcPr>
            <w:tcW w:w="1980" w:type="dxa"/>
            <w:hideMark/>
          </w:tcPr>
          <w:p w14:paraId="03328C63" w14:textId="77777777" w:rsidR="00302A0B" w:rsidRPr="00302A0B" w:rsidRDefault="00302A0B" w:rsidP="00F80434">
            <w:pPr>
              <w:spacing w:after="0"/>
            </w:pPr>
            <w:r>
              <w:t> </w:t>
            </w:r>
          </w:p>
        </w:tc>
        <w:tc>
          <w:tcPr>
            <w:tcW w:w="992" w:type="dxa"/>
            <w:hideMark/>
          </w:tcPr>
          <w:p w14:paraId="45405ED9" w14:textId="77777777" w:rsidR="00302A0B" w:rsidRPr="00302A0B" w:rsidRDefault="00302A0B" w:rsidP="00F80434">
            <w:pPr>
              <w:spacing w:after="0"/>
            </w:pPr>
            <w:r>
              <w:t> </w:t>
            </w:r>
          </w:p>
        </w:tc>
        <w:tc>
          <w:tcPr>
            <w:tcW w:w="4678" w:type="dxa"/>
            <w:hideMark/>
          </w:tcPr>
          <w:p w14:paraId="51837D1B" w14:textId="77777777" w:rsidR="00302A0B" w:rsidRPr="00302A0B" w:rsidRDefault="00302A0B" w:rsidP="00F80434">
            <w:pPr>
              <w:spacing w:after="0"/>
            </w:pPr>
            <w:r>
              <w:t> </w:t>
            </w:r>
          </w:p>
        </w:tc>
        <w:tc>
          <w:tcPr>
            <w:tcW w:w="789" w:type="dxa"/>
            <w:noWrap/>
            <w:hideMark/>
          </w:tcPr>
          <w:p w14:paraId="3C635039" w14:textId="77777777" w:rsidR="00302A0B" w:rsidRPr="00302A0B" w:rsidRDefault="00302A0B" w:rsidP="00F80434">
            <w:pPr>
              <w:spacing w:after="0"/>
            </w:pPr>
            <w:r>
              <w:t>2</w:t>
            </w:r>
          </w:p>
        </w:tc>
        <w:tc>
          <w:tcPr>
            <w:tcW w:w="1767" w:type="dxa"/>
            <w:hideMark/>
          </w:tcPr>
          <w:p w14:paraId="49096543" w14:textId="77777777" w:rsidR="00302A0B" w:rsidRPr="00302A0B" w:rsidRDefault="00302A0B" w:rsidP="00F80434">
            <w:pPr>
              <w:spacing w:after="0"/>
            </w:pPr>
            <w:r>
              <w:t>No</w:t>
            </w:r>
          </w:p>
        </w:tc>
      </w:tr>
      <w:tr w:rsidR="00302A0B" w:rsidRPr="00302A0B" w14:paraId="243024A7" w14:textId="77777777" w:rsidTr="00F80434">
        <w:trPr>
          <w:cantSplit/>
        </w:trPr>
        <w:tc>
          <w:tcPr>
            <w:tcW w:w="1980" w:type="dxa"/>
            <w:hideMark/>
          </w:tcPr>
          <w:p w14:paraId="79A40919" w14:textId="77777777" w:rsidR="00302A0B" w:rsidRPr="00302A0B" w:rsidRDefault="00302A0B" w:rsidP="00F80434">
            <w:pPr>
              <w:spacing w:after="0"/>
            </w:pPr>
            <w:r>
              <w:t>DA2=1</w:t>
            </w:r>
          </w:p>
        </w:tc>
        <w:tc>
          <w:tcPr>
            <w:tcW w:w="992" w:type="dxa"/>
            <w:hideMark/>
          </w:tcPr>
          <w:p w14:paraId="24FDF8F9" w14:textId="77777777" w:rsidR="00302A0B" w:rsidRPr="00302A0B" w:rsidRDefault="00302A0B" w:rsidP="00F80434">
            <w:pPr>
              <w:spacing w:after="0"/>
            </w:pPr>
            <w:r>
              <w:t>DA2A</w:t>
            </w:r>
          </w:p>
        </w:tc>
        <w:tc>
          <w:tcPr>
            <w:tcW w:w="4678" w:type="dxa"/>
            <w:hideMark/>
          </w:tcPr>
          <w:p w14:paraId="3E4529B8" w14:textId="77777777" w:rsidR="00302A0B" w:rsidRPr="00302A0B" w:rsidRDefault="00302A0B" w:rsidP="00F80434">
            <w:pPr>
              <w:spacing w:after="0"/>
            </w:pPr>
            <w:r>
              <w:t>Total amount received in the previous calendar year</w:t>
            </w:r>
          </w:p>
        </w:tc>
        <w:tc>
          <w:tcPr>
            <w:tcW w:w="789" w:type="dxa"/>
            <w:noWrap/>
            <w:hideMark/>
          </w:tcPr>
          <w:p w14:paraId="7E5E59B2" w14:textId="77777777" w:rsidR="00302A0B" w:rsidRPr="00302A0B" w:rsidRDefault="00302A0B" w:rsidP="00F80434">
            <w:pPr>
              <w:spacing w:after="0"/>
            </w:pPr>
            <w:r>
              <w:t> </w:t>
            </w:r>
          </w:p>
        </w:tc>
        <w:tc>
          <w:tcPr>
            <w:tcW w:w="1767" w:type="dxa"/>
            <w:hideMark/>
          </w:tcPr>
          <w:p w14:paraId="04A40A6A" w14:textId="77777777" w:rsidR="00302A0B" w:rsidRPr="00302A0B" w:rsidRDefault="00302A0B" w:rsidP="00F80434">
            <w:pPr>
              <w:spacing w:after="0"/>
            </w:pPr>
            <w:r>
              <w:t> </w:t>
            </w:r>
          </w:p>
        </w:tc>
      </w:tr>
      <w:tr w:rsidR="00302A0B" w:rsidRPr="00302A0B" w14:paraId="3D079802" w14:textId="77777777" w:rsidTr="00F80434">
        <w:trPr>
          <w:cantSplit/>
        </w:trPr>
        <w:tc>
          <w:tcPr>
            <w:tcW w:w="1980" w:type="dxa"/>
            <w:hideMark/>
          </w:tcPr>
          <w:p w14:paraId="65FAF195" w14:textId="77777777" w:rsidR="00302A0B" w:rsidRPr="00302A0B" w:rsidRDefault="00302A0B" w:rsidP="00F80434">
            <w:pPr>
              <w:spacing w:after="0"/>
            </w:pPr>
            <w:r>
              <w:t>always</w:t>
            </w:r>
          </w:p>
        </w:tc>
        <w:tc>
          <w:tcPr>
            <w:tcW w:w="992" w:type="dxa"/>
            <w:hideMark/>
          </w:tcPr>
          <w:p w14:paraId="6712D5F1" w14:textId="77777777" w:rsidR="00302A0B" w:rsidRPr="00302A0B" w:rsidRDefault="00302A0B" w:rsidP="00F80434">
            <w:pPr>
              <w:spacing w:after="0"/>
            </w:pPr>
            <w:r>
              <w:t>D16</w:t>
            </w:r>
          </w:p>
        </w:tc>
        <w:tc>
          <w:tcPr>
            <w:tcW w:w="4678" w:type="dxa"/>
            <w:hideMark/>
          </w:tcPr>
          <w:p w14:paraId="58A65F35" w14:textId="77777777" w:rsidR="00302A0B" w:rsidRPr="00302A0B" w:rsidRDefault="00917CEB" w:rsidP="00F80434">
            <w:pPr>
              <w:spacing w:after="0"/>
              <w:rPr>
                <w:b/>
                <w:bCs/>
              </w:rPr>
            </w:pPr>
            <w:r>
              <w:rPr>
                <w:b/>
              </w:rPr>
              <w:t>o</w:t>
            </w:r>
            <w:r w:rsidR="00302A0B">
              <w:rPr>
                <w:b/>
              </w:rPr>
              <w:t>ther payments from someone from another household, excl. maintenance support or rental income?</w:t>
            </w:r>
          </w:p>
        </w:tc>
        <w:tc>
          <w:tcPr>
            <w:tcW w:w="789" w:type="dxa"/>
            <w:noWrap/>
            <w:hideMark/>
          </w:tcPr>
          <w:p w14:paraId="019F5A3C" w14:textId="77777777" w:rsidR="00302A0B" w:rsidRPr="00302A0B" w:rsidRDefault="00302A0B" w:rsidP="00F80434">
            <w:pPr>
              <w:spacing w:after="0"/>
            </w:pPr>
            <w:r>
              <w:t>1</w:t>
            </w:r>
          </w:p>
        </w:tc>
        <w:tc>
          <w:tcPr>
            <w:tcW w:w="1767" w:type="dxa"/>
            <w:hideMark/>
          </w:tcPr>
          <w:p w14:paraId="59556B70" w14:textId="77777777" w:rsidR="00302A0B" w:rsidRPr="00302A0B" w:rsidRDefault="00302A0B" w:rsidP="00F80434">
            <w:pPr>
              <w:spacing w:after="0"/>
            </w:pPr>
            <w:r>
              <w:t>Yes</w:t>
            </w:r>
          </w:p>
        </w:tc>
      </w:tr>
      <w:tr w:rsidR="00302A0B" w:rsidRPr="00302A0B" w14:paraId="1B5E8974" w14:textId="77777777" w:rsidTr="00F80434">
        <w:trPr>
          <w:cantSplit/>
        </w:trPr>
        <w:tc>
          <w:tcPr>
            <w:tcW w:w="1980" w:type="dxa"/>
            <w:hideMark/>
          </w:tcPr>
          <w:p w14:paraId="675F4E61" w14:textId="77777777" w:rsidR="00302A0B" w:rsidRPr="00302A0B" w:rsidRDefault="00302A0B" w:rsidP="00F80434">
            <w:pPr>
              <w:spacing w:after="0"/>
            </w:pPr>
            <w:r>
              <w:t> </w:t>
            </w:r>
          </w:p>
        </w:tc>
        <w:tc>
          <w:tcPr>
            <w:tcW w:w="992" w:type="dxa"/>
            <w:hideMark/>
          </w:tcPr>
          <w:p w14:paraId="4E4ECE48" w14:textId="77777777" w:rsidR="00302A0B" w:rsidRPr="00302A0B" w:rsidRDefault="00302A0B" w:rsidP="00F80434">
            <w:pPr>
              <w:spacing w:after="0"/>
            </w:pPr>
            <w:r>
              <w:t> </w:t>
            </w:r>
          </w:p>
        </w:tc>
        <w:tc>
          <w:tcPr>
            <w:tcW w:w="4678" w:type="dxa"/>
            <w:hideMark/>
          </w:tcPr>
          <w:p w14:paraId="404C8157" w14:textId="77777777" w:rsidR="00302A0B" w:rsidRPr="00302A0B" w:rsidRDefault="00302A0B" w:rsidP="00F80434">
            <w:pPr>
              <w:spacing w:after="0"/>
            </w:pPr>
            <w:r>
              <w:t> </w:t>
            </w:r>
          </w:p>
        </w:tc>
        <w:tc>
          <w:tcPr>
            <w:tcW w:w="789" w:type="dxa"/>
            <w:noWrap/>
            <w:hideMark/>
          </w:tcPr>
          <w:p w14:paraId="520AB0A2" w14:textId="77777777" w:rsidR="00302A0B" w:rsidRPr="00302A0B" w:rsidRDefault="00302A0B" w:rsidP="00F80434">
            <w:pPr>
              <w:spacing w:after="0"/>
            </w:pPr>
            <w:r>
              <w:t>2</w:t>
            </w:r>
          </w:p>
        </w:tc>
        <w:tc>
          <w:tcPr>
            <w:tcW w:w="1767" w:type="dxa"/>
            <w:hideMark/>
          </w:tcPr>
          <w:p w14:paraId="7F27225F" w14:textId="77777777" w:rsidR="00302A0B" w:rsidRPr="00302A0B" w:rsidRDefault="00302A0B" w:rsidP="00F80434">
            <w:pPr>
              <w:spacing w:after="0"/>
            </w:pPr>
            <w:r>
              <w:t>No</w:t>
            </w:r>
          </w:p>
        </w:tc>
      </w:tr>
      <w:tr w:rsidR="00302A0B" w:rsidRPr="00302A0B" w14:paraId="3951847B" w14:textId="77777777" w:rsidTr="00F80434">
        <w:trPr>
          <w:cantSplit/>
        </w:trPr>
        <w:tc>
          <w:tcPr>
            <w:tcW w:w="1980" w:type="dxa"/>
            <w:hideMark/>
          </w:tcPr>
          <w:p w14:paraId="14CBF332" w14:textId="77777777" w:rsidR="00302A0B" w:rsidRPr="00302A0B" w:rsidRDefault="00302A0B" w:rsidP="00F80434">
            <w:pPr>
              <w:spacing w:after="0"/>
            </w:pPr>
            <w:r>
              <w:t>D16=1</w:t>
            </w:r>
          </w:p>
        </w:tc>
        <w:tc>
          <w:tcPr>
            <w:tcW w:w="992" w:type="dxa"/>
            <w:hideMark/>
          </w:tcPr>
          <w:p w14:paraId="6F3D86A6" w14:textId="77777777" w:rsidR="00302A0B" w:rsidRPr="00302A0B" w:rsidRDefault="00302A0B" w:rsidP="00F80434">
            <w:pPr>
              <w:spacing w:after="0"/>
            </w:pPr>
            <w:r>
              <w:t>D16A</w:t>
            </w:r>
          </w:p>
        </w:tc>
        <w:tc>
          <w:tcPr>
            <w:tcW w:w="4678" w:type="dxa"/>
            <w:hideMark/>
          </w:tcPr>
          <w:p w14:paraId="26638511" w14:textId="77777777" w:rsidR="00302A0B" w:rsidRPr="00302A0B" w:rsidRDefault="00302A0B" w:rsidP="00F80434">
            <w:pPr>
              <w:spacing w:after="0"/>
            </w:pPr>
            <w:r>
              <w:t>Total amount received in the previous calendar year</w:t>
            </w:r>
          </w:p>
        </w:tc>
        <w:tc>
          <w:tcPr>
            <w:tcW w:w="789" w:type="dxa"/>
            <w:noWrap/>
            <w:hideMark/>
          </w:tcPr>
          <w:p w14:paraId="52F4B344" w14:textId="77777777" w:rsidR="00302A0B" w:rsidRPr="00302A0B" w:rsidRDefault="00302A0B" w:rsidP="00F80434">
            <w:pPr>
              <w:spacing w:after="0"/>
            </w:pPr>
            <w:r>
              <w:t> </w:t>
            </w:r>
          </w:p>
        </w:tc>
        <w:tc>
          <w:tcPr>
            <w:tcW w:w="1767" w:type="dxa"/>
            <w:hideMark/>
          </w:tcPr>
          <w:p w14:paraId="108E2C98" w14:textId="77777777" w:rsidR="00302A0B" w:rsidRPr="00302A0B" w:rsidRDefault="00302A0B" w:rsidP="00F80434">
            <w:pPr>
              <w:spacing w:after="0"/>
            </w:pPr>
            <w:r>
              <w:t> </w:t>
            </w:r>
          </w:p>
        </w:tc>
      </w:tr>
      <w:tr w:rsidR="00302A0B" w:rsidRPr="00302A0B" w14:paraId="6E9C5C0C" w14:textId="77777777" w:rsidTr="00F80434">
        <w:trPr>
          <w:cantSplit/>
        </w:trPr>
        <w:tc>
          <w:tcPr>
            <w:tcW w:w="1980" w:type="dxa"/>
            <w:hideMark/>
          </w:tcPr>
          <w:p w14:paraId="0754448B" w14:textId="77777777" w:rsidR="00302A0B" w:rsidRPr="00302A0B" w:rsidRDefault="00302A0B" w:rsidP="00F80434">
            <w:pPr>
              <w:spacing w:after="0"/>
            </w:pPr>
            <w:r>
              <w:t>D16=1</w:t>
            </w:r>
          </w:p>
        </w:tc>
        <w:tc>
          <w:tcPr>
            <w:tcW w:w="992" w:type="dxa"/>
            <w:hideMark/>
          </w:tcPr>
          <w:p w14:paraId="46D64483" w14:textId="77777777" w:rsidR="00302A0B" w:rsidRPr="00302A0B" w:rsidRDefault="00302A0B" w:rsidP="00F80434">
            <w:pPr>
              <w:spacing w:after="0"/>
            </w:pPr>
            <w:r>
              <w:t>D16B</w:t>
            </w:r>
          </w:p>
        </w:tc>
        <w:tc>
          <w:tcPr>
            <w:tcW w:w="4678" w:type="dxa"/>
            <w:hideMark/>
          </w:tcPr>
          <w:p w14:paraId="250F4263" w14:textId="77777777" w:rsidR="00302A0B" w:rsidRPr="00302A0B" w:rsidRDefault="00302A0B" w:rsidP="00F80434">
            <w:pPr>
              <w:spacing w:after="0"/>
            </w:pPr>
            <w:r>
              <w:t>Please specify from whom and for what purpose.</w:t>
            </w:r>
          </w:p>
        </w:tc>
        <w:tc>
          <w:tcPr>
            <w:tcW w:w="789" w:type="dxa"/>
            <w:noWrap/>
            <w:hideMark/>
          </w:tcPr>
          <w:p w14:paraId="55729FEA" w14:textId="77777777" w:rsidR="00302A0B" w:rsidRPr="00302A0B" w:rsidRDefault="00302A0B" w:rsidP="00F80434">
            <w:pPr>
              <w:spacing w:after="0"/>
            </w:pPr>
            <w:r>
              <w:t> </w:t>
            </w:r>
          </w:p>
        </w:tc>
        <w:tc>
          <w:tcPr>
            <w:tcW w:w="1767" w:type="dxa"/>
            <w:hideMark/>
          </w:tcPr>
          <w:p w14:paraId="296DA695" w14:textId="77777777" w:rsidR="00302A0B" w:rsidRPr="00302A0B" w:rsidRDefault="00302A0B" w:rsidP="00F80434">
            <w:pPr>
              <w:spacing w:after="0"/>
            </w:pPr>
            <w:r>
              <w:t> </w:t>
            </w:r>
          </w:p>
        </w:tc>
      </w:tr>
      <w:tr w:rsidR="00302A0B" w:rsidRPr="00302A0B" w14:paraId="587131DE" w14:textId="77777777" w:rsidTr="00F80434">
        <w:trPr>
          <w:cantSplit/>
        </w:trPr>
        <w:tc>
          <w:tcPr>
            <w:tcW w:w="1980" w:type="dxa"/>
            <w:hideMark/>
          </w:tcPr>
          <w:p w14:paraId="7F8421DB" w14:textId="77777777" w:rsidR="00302A0B" w:rsidRPr="00302A0B" w:rsidRDefault="00302A0B" w:rsidP="00F80434">
            <w:pPr>
              <w:spacing w:after="0"/>
            </w:pPr>
            <w:r>
              <w:t xml:space="preserve">At least one household member whose </w:t>
            </w:r>
            <w:proofErr w:type="spellStart"/>
            <w:r>
              <w:t>aasta</w:t>
            </w:r>
            <w:proofErr w:type="spellEnd"/>
            <w:r>
              <w:t>(YA2)&gt;2004</w:t>
            </w:r>
          </w:p>
        </w:tc>
        <w:tc>
          <w:tcPr>
            <w:tcW w:w="992" w:type="dxa"/>
            <w:hideMark/>
          </w:tcPr>
          <w:p w14:paraId="0B13C52C" w14:textId="77777777" w:rsidR="00302A0B" w:rsidRPr="00302A0B" w:rsidRDefault="00302A0B" w:rsidP="00F80434">
            <w:pPr>
              <w:spacing w:after="0"/>
            </w:pPr>
            <w:r>
              <w:t>tekst19</w:t>
            </w:r>
          </w:p>
        </w:tc>
        <w:tc>
          <w:tcPr>
            <w:tcW w:w="4678" w:type="dxa"/>
            <w:hideMark/>
          </w:tcPr>
          <w:p w14:paraId="107FF125" w14:textId="77777777" w:rsidR="00302A0B" w:rsidRPr="00302A0B" w:rsidRDefault="00302A0B" w:rsidP="00F80434">
            <w:pPr>
              <w:spacing w:after="0"/>
              <w:rPr>
                <w:b/>
                <w:bCs/>
              </w:rPr>
            </w:pPr>
            <w:r>
              <w:rPr>
                <w:b/>
              </w:rPr>
              <w:t xml:space="preserve">In the previous calendar year, did any of the 0–15-year-old children receive... </w:t>
            </w:r>
          </w:p>
        </w:tc>
        <w:tc>
          <w:tcPr>
            <w:tcW w:w="789" w:type="dxa"/>
            <w:noWrap/>
            <w:hideMark/>
          </w:tcPr>
          <w:p w14:paraId="1752C8D9" w14:textId="77777777" w:rsidR="00302A0B" w:rsidRPr="00302A0B" w:rsidRDefault="00302A0B" w:rsidP="00F80434">
            <w:pPr>
              <w:spacing w:after="0"/>
            </w:pPr>
            <w:r>
              <w:t> </w:t>
            </w:r>
          </w:p>
        </w:tc>
        <w:tc>
          <w:tcPr>
            <w:tcW w:w="1767" w:type="dxa"/>
            <w:hideMark/>
          </w:tcPr>
          <w:p w14:paraId="5DEFED58" w14:textId="77777777" w:rsidR="00302A0B" w:rsidRPr="00302A0B" w:rsidRDefault="00302A0B" w:rsidP="00F80434">
            <w:pPr>
              <w:spacing w:after="0"/>
            </w:pPr>
            <w:r>
              <w:t> </w:t>
            </w:r>
          </w:p>
        </w:tc>
      </w:tr>
      <w:tr w:rsidR="00302A0B" w:rsidRPr="00302A0B" w14:paraId="67FD7D81" w14:textId="77777777" w:rsidTr="00F80434">
        <w:trPr>
          <w:cantSplit/>
        </w:trPr>
        <w:tc>
          <w:tcPr>
            <w:tcW w:w="1980" w:type="dxa"/>
            <w:hideMark/>
          </w:tcPr>
          <w:p w14:paraId="0992F6E1" w14:textId="77777777" w:rsidR="00302A0B" w:rsidRPr="00302A0B" w:rsidRDefault="00302A0B" w:rsidP="00F80434">
            <w:pPr>
              <w:spacing w:after="0"/>
            </w:pPr>
            <w:r>
              <w:t xml:space="preserve">At least one household member whose </w:t>
            </w:r>
            <w:proofErr w:type="spellStart"/>
            <w:r>
              <w:t>aasta</w:t>
            </w:r>
            <w:proofErr w:type="spellEnd"/>
            <w:r>
              <w:t>(YA2)&gt;2004</w:t>
            </w:r>
          </w:p>
        </w:tc>
        <w:tc>
          <w:tcPr>
            <w:tcW w:w="992" w:type="dxa"/>
            <w:hideMark/>
          </w:tcPr>
          <w:p w14:paraId="6615D86C" w14:textId="77777777" w:rsidR="00302A0B" w:rsidRPr="00302A0B" w:rsidRDefault="00302A0B" w:rsidP="00F80434">
            <w:pPr>
              <w:spacing w:after="0"/>
            </w:pPr>
            <w:r>
              <w:t>D19</w:t>
            </w:r>
          </w:p>
        </w:tc>
        <w:tc>
          <w:tcPr>
            <w:tcW w:w="4678" w:type="dxa"/>
            <w:hideMark/>
          </w:tcPr>
          <w:p w14:paraId="6F1C9A66" w14:textId="77777777" w:rsidR="00302A0B" w:rsidRPr="00302A0B" w:rsidRDefault="00917CEB" w:rsidP="00F80434">
            <w:pPr>
              <w:spacing w:after="0"/>
              <w:rPr>
                <w:b/>
                <w:bCs/>
              </w:rPr>
            </w:pPr>
            <w:r>
              <w:rPr>
                <w:b/>
              </w:rPr>
              <w:t>i</w:t>
            </w:r>
            <w:r w:rsidR="00302A0B">
              <w:rPr>
                <w:b/>
              </w:rPr>
              <w:t>ncome from wage labour?</w:t>
            </w:r>
          </w:p>
        </w:tc>
        <w:tc>
          <w:tcPr>
            <w:tcW w:w="789" w:type="dxa"/>
            <w:noWrap/>
            <w:hideMark/>
          </w:tcPr>
          <w:p w14:paraId="375C1BDD" w14:textId="77777777" w:rsidR="00302A0B" w:rsidRPr="00302A0B" w:rsidRDefault="00302A0B" w:rsidP="00F80434">
            <w:pPr>
              <w:spacing w:after="0"/>
            </w:pPr>
            <w:r>
              <w:t>1</w:t>
            </w:r>
          </w:p>
        </w:tc>
        <w:tc>
          <w:tcPr>
            <w:tcW w:w="1767" w:type="dxa"/>
            <w:hideMark/>
          </w:tcPr>
          <w:p w14:paraId="63A5BAD6" w14:textId="77777777" w:rsidR="00302A0B" w:rsidRPr="00302A0B" w:rsidRDefault="00302A0B" w:rsidP="00F80434">
            <w:pPr>
              <w:spacing w:after="0"/>
            </w:pPr>
            <w:r>
              <w:t>Yes</w:t>
            </w:r>
          </w:p>
        </w:tc>
      </w:tr>
      <w:tr w:rsidR="00302A0B" w:rsidRPr="00302A0B" w14:paraId="07629814" w14:textId="77777777" w:rsidTr="00F80434">
        <w:trPr>
          <w:cantSplit/>
        </w:trPr>
        <w:tc>
          <w:tcPr>
            <w:tcW w:w="1980" w:type="dxa"/>
            <w:hideMark/>
          </w:tcPr>
          <w:p w14:paraId="02C4AEEF" w14:textId="77777777" w:rsidR="00302A0B" w:rsidRPr="00302A0B" w:rsidRDefault="00302A0B" w:rsidP="00F80434">
            <w:pPr>
              <w:spacing w:after="0"/>
            </w:pPr>
            <w:r>
              <w:t> </w:t>
            </w:r>
          </w:p>
        </w:tc>
        <w:tc>
          <w:tcPr>
            <w:tcW w:w="992" w:type="dxa"/>
            <w:hideMark/>
          </w:tcPr>
          <w:p w14:paraId="4E77BDF9" w14:textId="77777777" w:rsidR="00302A0B" w:rsidRPr="00302A0B" w:rsidRDefault="00302A0B" w:rsidP="00F80434">
            <w:pPr>
              <w:spacing w:after="0"/>
            </w:pPr>
            <w:r>
              <w:t> </w:t>
            </w:r>
          </w:p>
        </w:tc>
        <w:tc>
          <w:tcPr>
            <w:tcW w:w="4678" w:type="dxa"/>
            <w:hideMark/>
          </w:tcPr>
          <w:p w14:paraId="62BFC74F" w14:textId="77777777" w:rsidR="00302A0B" w:rsidRPr="00302A0B" w:rsidRDefault="00302A0B" w:rsidP="00F80434">
            <w:pPr>
              <w:spacing w:after="0"/>
            </w:pPr>
            <w:r>
              <w:t> </w:t>
            </w:r>
          </w:p>
        </w:tc>
        <w:tc>
          <w:tcPr>
            <w:tcW w:w="789" w:type="dxa"/>
            <w:noWrap/>
            <w:hideMark/>
          </w:tcPr>
          <w:p w14:paraId="724E07F9" w14:textId="77777777" w:rsidR="00302A0B" w:rsidRPr="00302A0B" w:rsidRDefault="00302A0B" w:rsidP="00F80434">
            <w:pPr>
              <w:spacing w:after="0"/>
            </w:pPr>
            <w:r>
              <w:t>2</w:t>
            </w:r>
          </w:p>
        </w:tc>
        <w:tc>
          <w:tcPr>
            <w:tcW w:w="1767" w:type="dxa"/>
            <w:hideMark/>
          </w:tcPr>
          <w:p w14:paraId="3694D956" w14:textId="77777777" w:rsidR="00302A0B" w:rsidRPr="00302A0B" w:rsidRDefault="00302A0B" w:rsidP="00F80434">
            <w:pPr>
              <w:spacing w:after="0"/>
            </w:pPr>
            <w:r>
              <w:t>No</w:t>
            </w:r>
          </w:p>
        </w:tc>
      </w:tr>
      <w:tr w:rsidR="00302A0B" w:rsidRPr="00302A0B" w14:paraId="15D5B8DC" w14:textId="77777777" w:rsidTr="00F80434">
        <w:trPr>
          <w:cantSplit/>
        </w:trPr>
        <w:tc>
          <w:tcPr>
            <w:tcW w:w="1980" w:type="dxa"/>
            <w:hideMark/>
          </w:tcPr>
          <w:p w14:paraId="6C70F6F4" w14:textId="77777777" w:rsidR="00302A0B" w:rsidRPr="00302A0B" w:rsidRDefault="00302A0B" w:rsidP="00F80434">
            <w:pPr>
              <w:spacing w:after="0"/>
            </w:pPr>
            <w:r>
              <w:t>D19=1</w:t>
            </w:r>
          </w:p>
        </w:tc>
        <w:tc>
          <w:tcPr>
            <w:tcW w:w="992" w:type="dxa"/>
            <w:hideMark/>
          </w:tcPr>
          <w:p w14:paraId="44BED79D" w14:textId="77777777" w:rsidR="00302A0B" w:rsidRPr="00302A0B" w:rsidRDefault="00302A0B" w:rsidP="00F80434">
            <w:pPr>
              <w:spacing w:after="0"/>
            </w:pPr>
            <w:r>
              <w:t>D19A</w:t>
            </w:r>
          </w:p>
        </w:tc>
        <w:tc>
          <w:tcPr>
            <w:tcW w:w="4678" w:type="dxa"/>
            <w:hideMark/>
          </w:tcPr>
          <w:p w14:paraId="68628E4E" w14:textId="77777777" w:rsidR="00302A0B" w:rsidRPr="00302A0B" w:rsidRDefault="00302A0B" w:rsidP="00F80434">
            <w:pPr>
              <w:spacing w:after="0"/>
            </w:pPr>
            <w:r>
              <w:t>Net amount in the previous calendar year</w:t>
            </w:r>
          </w:p>
        </w:tc>
        <w:tc>
          <w:tcPr>
            <w:tcW w:w="789" w:type="dxa"/>
            <w:noWrap/>
            <w:hideMark/>
          </w:tcPr>
          <w:p w14:paraId="27FA323C" w14:textId="77777777" w:rsidR="00302A0B" w:rsidRPr="00302A0B" w:rsidRDefault="00302A0B" w:rsidP="00F80434">
            <w:pPr>
              <w:spacing w:after="0"/>
            </w:pPr>
            <w:r>
              <w:t> </w:t>
            </w:r>
          </w:p>
        </w:tc>
        <w:tc>
          <w:tcPr>
            <w:tcW w:w="1767" w:type="dxa"/>
            <w:hideMark/>
          </w:tcPr>
          <w:p w14:paraId="4465F0DA" w14:textId="77777777" w:rsidR="00302A0B" w:rsidRPr="00302A0B" w:rsidRDefault="00302A0B" w:rsidP="00F80434">
            <w:pPr>
              <w:spacing w:after="0"/>
            </w:pPr>
            <w:r>
              <w:t> </w:t>
            </w:r>
          </w:p>
        </w:tc>
      </w:tr>
      <w:tr w:rsidR="00302A0B" w:rsidRPr="00302A0B" w14:paraId="1DDEB7E5" w14:textId="77777777" w:rsidTr="00F80434">
        <w:trPr>
          <w:cantSplit/>
        </w:trPr>
        <w:tc>
          <w:tcPr>
            <w:tcW w:w="1980" w:type="dxa"/>
            <w:hideMark/>
          </w:tcPr>
          <w:p w14:paraId="43218559" w14:textId="77777777" w:rsidR="00302A0B" w:rsidRPr="00302A0B" w:rsidRDefault="00302A0B" w:rsidP="00F80434">
            <w:pPr>
              <w:spacing w:after="0"/>
            </w:pPr>
            <w:r>
              <w:lastRenderedPageBreak/>
              <w:t xml:space="preserve">At least one household member whose </w:t>
            </w:r>
            <w:proofErr w:type="spellStart"/>
            <w:r>
              <w:t>aasta</w:t>
            </w:r>
            <w:proofErr w:type="spellEnd"/>
            <w:r>
              <w:t>(YA2)&gt;2004</w:t>
            </w:r>
          </w:p>
        </w:tc>
        <w:tc>
          <w:tcPr>
            <w:tcW w:w="992" w:type="dxa"/>
            <w:hideMark/>
          </w:tcPr>
          <w:p w14:paraId="78056E5C" w14:textId="77777777" w:rsidR="00302A0B" w:rsidRPr="00302A0B" w:rsidRDefault="00302A0B" w:rsidP="00F80434">
            <w:pPr>
              <w:spacing w:after="0"/>
            </w:pPr>
            <w:r>
              <w:t>D19B</w:t>
            </w:r>
          </w:p>
        </w:tc>
        <w:tc>
          <w:tcPr>
            <w:tcW w:w="4678" w:type="dxa"/>
            <w:hideMark/>
          </w:tcPr>
          <w:p w14:paraId="0367C71F" w14:textId="77777777" w:rsidR="00302A0B" w:rsidRPr="00302A0B" w:rsidRDefault="00302A0B" w:rsidP="00F80434">
            <w:pPr>
              <w:spacing w:after="0"/>
            </w:pPr>
            <w:r>
              <w:rPr>
                <w:b/>
              </w:rPr>
              <w:t>Some other type of income?</w:t>
            </w:r>
            <w:r>
              <w:br/>
            </w:r>
            <w:r>
              <w:rPr>
                <w:i/>
              </w:rPr>
              <w:t>Do not include alimonies paid to children and other regular and one-time payments from other households.</w:t>
            </w:r>
            <w:r>
              <w:br/>
              <w:t xml:space="preserve"> </w:t>
            </w:r>
          </w:p>
        </w:tc>
        <w:tc>
          <w:tcPr>
            <w:tcW w:w="789" w:type="dxa"/>
            <w:noWrap/>
            <w:hideMark/>
          </w:tcPr>
          <w:p w14:paraId="3F4EA1F1" w14:textId="77777777" w:rsidR="00302A0B" w:rsidRPr="00302A0B" w:rsidRDefault="00302A0B" w:rsidP="00F80434">
            <w:pPr>
              <w:spacing w:after="0"/>
            </w:pPr>
            <w:r>
              <w:t>1</w:t>
            </w:r>
          </w:p>
        </w:tc>
        <w:tc>
          <w:tcPr>
            <w:tcW w:w="1767" w:type="dxa"/>
            <w:hideMark/>
          </w:tcPr>
          <w:p w14:paraId="46A75E70" w14:textId="77777777" w:rsidR="00302A0B" w:rsidRPr="00302A0B" w:rsidRDefault="00302A0B" w:rsidP="00F80434">
            <w:pPr>
              <w:spacing w:after="0"/>
            </w:pPr>
            <w:r>
              <w:t>Yes</w:t>
            </w:r>
          </w:p>
        </w:tc>
      </w:tr>
      <w:tr w:rsidR="00302A0B" w:rsidRPr="00302A0B" w14:paraId="1FA6AB24" w14:textId="77777777" w:rsidTr="00F80434">
        <w:trPr>
          <w:cantSplit/>
        </w:trPr>
        <w:tc>
          <w:tcPr>
            <w:tcW w:w="1980" w:type="dxa"/>
            <w:hideMark/>
          </w:tcPr>
          <w:p w14:paraId="0441916E" w14:textId="77777777" w:rsidR="00302A0B" w:rsidRPr="00302A0B" w:rsidRDefault="00302A0B" w:rsidP="00F80434">
            <w:pPr>
              <w:spacing w:after="0"/>
            </w:pPr>
            <w:r>
              <w:t> </w:t>
            </w:r>
          </w:p>
        </w:tc>
        <w:tc>
          <w:tcPr>
            <w:tcW w:w="992" w:type="dxa"/>
            <w:hideMark/>
          </w:tcPr>
          <w:p w14:paraId="6274D624" w14:textId="77777777" w:rsidR="00302A0B" w:rsidRPr="00302A0B" w:rsidRDefault="00302A0B" w:rsidP="00F80434">
            <w:pPr>
              <w:spacing w:after="0"/>
            </w:pPr>
            <w:r>
              <w:t> </w:t>
            </w:r>
          </w:p>
        </w:tc>
        <w:tc>
          <w:tcPr>
            <w:tcW w:w="4678" w:type="dxa"/>
            <w:hideMark/>
          </w:tcPr>
          <w:p w14:paraId="37481139" w14:textId="77777777" w:rsidR="00302A0B" w:rsidRPr="00302A0B" w:rsidRDefault="00302A0B" w:rsidP="00F80434">
            <w:pPr>
              <w:spacing w:after="0"/>
            </w:pPr>
            <w:r>
              <w:t> </w:t>
            </w:r>
          </w:p>
        </w:tc>
        <w:tc>
          <w:tcPr>
            <w:tcW w:w="789" w:type="dxa"/>
            <w:noWrap/>
            <w:hideMark/>
          </w:tcPr>
          <w:p w14:paraId="62C991FE" w14:textId="77777777" w:rsidR="00302A0B" w:rsidRPr="00302A0B" w:rsidRDefault="00302A0B" w:rsidP="00F80434">
            <w:pPr>
              <w:spacing w:after="0"/>
            </w:pPr>
            <w:r>
              <w:t>2</w:t>
            </w:r>
          </w:p>
        </w:tc>
        <w:tc>
          <w:tcPr>
            <w:tcW w:w="1767" w:type="dxa"/>
            <w:hideMark/>
          </w:tcPr>
          <w:p w14:paraId="69F2B8C1" w14:textId="77777777" w:rsidR="00302A0B" w:rsidRPr="00302A0B" w:rsidRDefault="00302A0B" w:rsidP="00F80434">
            <w:pPr>
              <w:spacing w:after="0"/>
            </w:pPr>
            <w:r>
              <w:t>No</w:t>
            </w:r>
          </w:p>
        </w:tc>
      </w:tr>
      <w:tr w:rsidR="00302A0B" w:rsidRPr="00302A0B" w14:paraId="4176D042" w14:textId="77777777" w:rsidTr="00F80434">
        <w:trPr>
          <w:cantSplit/>
        </w:trPr>
        <w:tc>
          <w:tcPr>
            <w:tcW w:w="1980" w:type="dxa"/>
            <w:hideMark/>
          </w:tcPr>
          <w:p w14:paraId="5800548D" w14:textId="77777777" w:rsidR="00302A0B" w:rsidRPr="00302A0B" w:rsidRDefault="00302A0B" w:rsidP="00F80434">
            <w:pPr>
              <w:spacing w:after="0"/>
            </w:pPr>
            <w:r>
              <w:t>D19B=1</w:t>
            </w:r>
          </w:p>
        </w:tc>
        <w:tc>
          <w:tcPr>
            <w:tcW w:w="992" w:type="dxa"/>
            <w:hideMark/>
          </w:tcPr>
          <w:p w14:paraId="1FB88236" w14:textId="77777777" w:rsidR="00302A0B" w:rsidRPr="00302A0B" w:rsidRDefault="00302A0B" w:rsidP="00F80434">
            <w:pPr>
              <w:spacing w:after="0"/>
            </w:pPr>
            <w:r>
              <w:t>D19B_A</w:t>
            </w:r>
          </w:p>
        </w:tc>
        <w:tc>
          <w:tcPr>
            <w:tcW w:w="4678" w:type="dxa"/>
            <w:hideMark/>
          </w:tcPr>
          <w:p w14:paraId="0468150E" w14:textId="77777777" w:rsidR="00302A0B" w:rsidRPr="00302A0B" w:rsidRDefault="00302A0B" w:rsidP="00F80434">
            <w:pPr>
              <w:spacing w:after="0"/>
            </w:pPr>
            <w:r>
              <w:t>Net amount in the previous calendar year</w:t>
            </w:r>
          </w:p>
        </w:tc>
        <w:tc>
          <w:tcPr>
            <w:tcW w:w="789" w:type="dxa"/>
            <w:noWrap/>
            <w:hideMark/>
          </w:tcPr>
          <w:p w14:paraId="27FC7FD9" w14:textId="77777777" w:rsidR="00302A0B" w:rsidRPr="00302A0B" w:rsidRDefault="00302A0B" w:rsidP="00F80434">
            <w:pPr>
              <w:spacing w:after="0"/>
            </w:pPr>
            <w:r>
              <w:t> </w:t>
            </w:r>
          </w:p>
        </w:tc>
        <w:tc>
          <w:tcPr>
            <w:tcW w:w="1767" w:type="dxa"/>
            <w:hideMark/>
          </w:tcPr>
          <w:p w14:paraId="1CC15F6E" w14:textId="77777777" w:rsidR="00302A0B" w:rsidRPr="00302A0B" w:rsidRDefault="00302A0B" w:rsidP="00F80434">
            <w:pPr>
              <w:spacing w:after="0"/>
            </w:pPr>
            <w:r>
              <w:t> </w:t>
            </w:r>
          </w:p>
        </w:tc>
      </w:tr>
      <w:tr w:rsidR="00302A0B" w:rsidRPr="00302A0B" w14:paraId="4FD832A8" w14:textId="77777777" w:rsidTr="00F80434">
        <w:trPr>
          <w:cantSplit/>
        </w:trPr>
        <w:tc>
          <w:tcPr>
            <w:tcW w:w="1980" w:type="dxa"/>
            <w:hideMark/>
          </w:tcPr>
          <w:p w14:paraId="062050E4" w14:textId="77777777" w:rsidR="00302A0B" w:rsidRPr="00302A0B" w:rsidRDefault="00302A0B" w:rsidP="00F80434">
            <w:pPr>
              <w:spacing w:after="0"/>
            </w:pPr>
            <w:r>
              <w:t>D19B=1</w:t>
            </w:r>
          </w:p>
        </w:tc>
        <w:tc>
          <w:tcPr>
            <w:tcW w:w="992" w:type="dxa"/>
            <w:hideMark/>
          </w:tcPr>
          <w:p w14:paraId="20CBF74C" w14:textId="77777777" w:rsidR="00302A0B" w:rsidRPr="00302A0B" w:rsidRDefault="00302A0B" w:rsidP="00F80434">
            <w:pPr>
              <w:spacing w:after="0"/>
            </w:pPr>
            <w:r>
              <w:t>D19B_B</w:t>
            </w:r>
          </w:p>
        </w:tc>
        <w:tc>
          <w:tcPr>
            <w:tcW w:w="4678" w:type="dxa"/>
            <w:hideMark/>
          </w:tcPr>
          <w:p w14:paraId="4BDAE87D" w14:textId="77777777" w:rsidR="00302A0B" w:rsidRPr="00302A0B" w:rsidRDefault="00302A0B" w:rsidP="00F80434">
            <w:pPr>
              <w:spacing w:after="0"/>
            </w:pPr>
            <w:r>
              <w:t>Please specify the type of income.</w:t>
            </w:r>
          </w:p>
        </w:tc>
        <w:tc>
          <w:tcPr>
            <w:tcW w:w="789" w:type="dxa"/>
            <w:noWrap/>
            <w:hideMark/>
          </w:tcPr>
          <w:p w14:paraId="2815E0FF" w14:textId="77777777" w:rsidR="00302A0B" w:rsidRPr="00302A0B" w:rsidRDefault="00302A0B" w:rsidP="00F80434">
            <w:pPr>
              <w:spacing w:after="0"/>
            </w:pPr>
            <w:r>
              <w:t> </w:t>
            </w:r>
          </w:p>
        </w:tc>
        <w:tc>
          <w:tcPr>
            <w:tcW w:w="1767" w:type="dxa"/>
            <w:hideMark/>
          </w:tcPr>
          <w:p w14:paraId="6A656B74" w14:textId="77777777" w:rsidR="00302A0B" w:rsidRPr="00302A0B" w:rsidRDefault="00302A0B" w:rsidP="00F80434">
            <w:pPr>
              <w:spacing w:after="0"/>
            </w:pPr>
            <w:r>
              <w:t> </w:t>
            </w:r>
          </w:p>
        </w:tc>
      </w:tr>
      <w:tr w:rsidR="00302A0B" w:rsidRPr="00302A0B" w14:paraId="03DDCB92" w14:textId="77777777" w:rsidTr="00F80434">
        <w:trPr>
          <w:cantSplit/>
        </w:trPr>
        <w:tc>
          <w:tcPr>
            <w:tcW w:w="1980" w:type="dxa"/>
            <w:hideMark/>
          </w:tcPr>
          <w:p w14:paraId="341C37FD" w14:textId="77777777" w:rsidR="00302A0B" w:rsidRPr="00302A0B" w:rsidRDefault="00302A0B" w:rsidP="00F80434">
            <w:pPr>
              <w:spacing w:after="0"/>
            </w:pPr>
            <w:r>
              <w:t>always</w:t>
            </w:r>
          </w:p>
        </w:tc>
        <w:tc>
          <w:tcPr>
            <w:tcW w:w="992" w:type="dxa"/>
            <w:hideMark/>
          </w:tcPr>
          <w:p w14:paraId="399CC066" w14:textId="77777777" w:rsidR="00302A0B" w:rsidRPr="00302A0B" w:rsidRDefault="00302A0B" w:rsidP="00F80434">
            <w:pPr>
              <w:spacing w:after="0"/>
            </w:pPr>
            <w:r>
              <w:t>D20_1</w:t>
            </w:r>
          </w:p>
        </w:tc>
        <w:tc>
          <w:tcPr>
            <w:tcW w:w="4678" w:type="dxa"/>
            <w:hideMark/>
          </w:tcPr>
          <w:p w14:paraId="4D8DDA93" w14:textId="77777777" w:rsidR="00302A0B" w:rsidRPr="00302A0B" w:rsidRDefault="00302A0B" w:rsidP="00F80434">
            <w:pPr>
              <w:spacing w:after="0"/>
            </w:pPr>
            <w:r>
              <w:t xml:space="preserve">Would your household be able to afford to pay for a week's annual holiday for the whole household, away from home? </w:t>
            </w:r>
            <w:r>
              <w:br/>
            </w:r>
            <w:r>
              <w:rPr>
                <w:i/>
              </w:rPr>
              <w:t>Include also holiday at summer home or at friends’/relatives’ place.</w:t>
            </w:r>
          </w:p>
        </w:tc>
        <w:tc>
          <w:tcPr>
            <w:tcW w:w="789" w:type="dxa"/>
            <w:noWrap/>
            <w:hideMark/>
          </w:tcPr>
          <w:p w14:paraId="56072B38" w14:textId="77777777" w:rsidR="00302A0B" w:rsidRPr="00302A0B" w:rsidRDefault="00302A0B" w:rsidP="00F80434">
            <w:pPr>
              <w:spacing w:after="0"/>
            </w:pPr>
            <w:r>
              <w:t>1</w:t>
            </w:r>
          </w:p>
        </w:tc>
        <w:tc>
          <w:tcPr>
            <w:tcW w:w="1767" w:type="dxa"/>
            <w:hideMark/>
          </w:tcPr>
          <w:p w14:paraId="6C11D9CF" w14:textId="77777777" w:rsidR="00302A0B" w:rsidRPr="00302A0B" w:rsidRDefault="00302A0B" w:rsidP="00F80434">
            <w:pPr>
              <w:spacing w:after="0"/>
            </w:pPr>
            <w:r>
              <w:t>Yes</w:t>
            </w:r>
          </w:p>
        </w:tc>
      </w:tr>
      <w:tr w:rsidR="00302A0B" w:rsidRPr="00302A0B" w14:paraId="6FD3705E" w14:textId="77777777" w:rsidTr="00F80434">
        <w:trPr>
          <w:cantSplit/>
        </w:trPr>
        <w:tc>
          <w:tcPr>
            <w:tcW w:w="1980" w:type="dxa"/>
            <w:hideMark/>
          </w:tcPr>
          <w:p w14:paraId="6ED74CC5" w14:textId="77777777" w:rsidR="00302A0B" w:rsidRPr="00302A0B" w:rsidRDefault="00302A0B" w:rsidP="00F80434">
            <w:pPr>
              <w:spacing w:after="0"/>
            </w:pPr>
            <w:r>
              <w:t> </w:t>
            </w:r>
          </w:p>
        </w:tc>
        <w:tc>
          <w:tcPr>
            <w:tcW w:w="992" w:type="dxa"/>
            <w:hideMark/>
          </w:tcPr>
          <w:p w14:paraId="54A90C43" w14:textId="77777777" w:rsidR="00302A0B" w:rsidRPr="00302A0B" w:rsidRDefault="00302A0B" w:rsidP="00F80434">
            <w:pPr>
              <w:spacing w:after="0"/>
            </w:pPr>
            <w:r>
              <w:t> </w:t>
            </w:r>
          </w:p>
        </w:tc>
        <w:tc>
          <w:tcPr>
            <w:tcW w:w="4678" w:type="dxa"/>
            <w:hideMark/>
          </w:tcPr>
          <w:p w14:paraId="7448595A" w14:textId="77777777" w:rsidR="00302A0B" w:rsidRPr="00302A0B" w:rsidRDefault="00302A0B" w:rsidP="00F80434">
            <w:pPr>
              <w:spacing w:after="0"/>
            </w:pPr>
            <w:r>
              <w:t> </w:t>
            </w:r>
          </w:p>
        </w:tc>
        <w:tc>
          <w:tcPr>
            <w:tcW w:w="789" w:type="dxa"/>
            <w:noWrap/>
            <w:hideMark/>
          </w:tcPr>
          <w:p w14:paraId="1698CAEF" w14:textId="77777777" w:rsidR="00302A0B" w:rsidRPr="00302A0B" w:rsidRDefault="00302A0B" w:rsidP="00F80434">
            <w:pPr>
              <w:spacing w:after="0"/>
            </w:pPr>
            <w:r>
              <w:t>2</w:t>
            </w:r>
          </w:p>
        </w:tc>
        <w:tc>
          <w:tcPr>
            <w:tcW w:w="1767" w:type="dxa"/>
            <w:hideMark/>
          </w:tcPr>
          <w:p w14:paraId="7EADE266" w14:textId="77777777" w:rsidR="00302A0B" w:rsidRPr="00302A0B" w:rsidRDefault="00302A0B" w:rsidP="00F80434">
            <w:pPr>
              <w:spacing w:after="0"/>
            </w:pPr>
            <w:r>
              <w:t>No</w:t>
            </w:r>
          </w:p>
        </w:tc>
      </w:tr>
      <w:tr w:rsidR="00302A0B" w:rsidRPr="00302A0B" w14:paraId="1890E5B0" w14:textId="77777777" w:rsidTr="00F80434">
        <w:trPr>
          <w:cantSplit/>
        </w:trPr>
        <w:tc>
          <w:tcPr>
            <w:tcW w:w="1980" w:type="dxa"/>
            <w:hideMark/>
          </w:tcPr>
          <w:p w14:paraId="1D8AB62B" w14:textId="77777777" w:rsidR="00302A0B" w:rsidRPr="00302A0B" w:rsidRDefault="00302A0B" w:rsidP="00F80434">
            <w:pPr>
              <w:spacing w:after="0"/>
            </w:pPr>
            <w:r>
              <w:t>always</w:t>
            </w:r>
          </w:p>
        </w:tc>
        <w:tc>
          <w:tcPr>
            <w:tcW w:w="992" w:type="dxa"/>
            <w:hideMark/>
          </w:tcPr>
          <w:p w14:paraId="6D7B5860" w14:textId="77777777" w:rsidR="00302A0B" w:rsidRPr="00302A0B" w:rsidRDefault="00302A0B" w:rsidP="00F80434">
            <w:pPr>
              <w:spacing w:after="0"/>
            </w:pPr>
            <w:r>
              <w:t>D20_2</w:t>
            </w:r>
          </w:p>
        </w:tc>
        <w:tc>
          <w:tcPr>
            <w:tcW w:w="4678" w:type="dxa"/>
            <w:hideMark/>
          </w:tcPr>
          <w:p w14:paraId="2FFA4307" w14:textId="77777777" w:rsidR="00302A0B" w:rsidRPr="00302A0B" w:rsidRDefault="00302A0B" w:rsidP="00F80434">
            <w:pPr>
              <w:spacing w:after="0"/>
            </w:pPr>
            <w:r>
              <w:t>Would your household be able to afford to eat meat, chicken, fish (or vegetarian equivalent) every other day if so desired?</w:t>
            </w:r>
          </w:p>
        </w:tc>
        <w:tc>
          <w:tcPr>
            <w:tcW w:w="789" w:type="dxa"/>
            <w:noWrap/>
            <w:hideMark/>
          </w:tcPr>
          <w:p w14:paraId="2EEA299A" w14:textId="77777777" w:rsidR="00302A0B" w:rsidRPr="00302A0B" w:rsidRDefault="00302A0B" w:rsidP="00F80434">
            <w:pPr>
              <w:spacing w:after="0"/>
            </w:pPr>
            <w:r>
              <w:t>1</w:t>
            </w:r>
          </w:p>
        </w:tc>
        <w:tc>
          <w:tcPr>
            <w:tcW w:w="1767" w:type="dxa"/>
            <w:hideMark/>
          </w:tcPr>
          <w:p w14:paraId="684ACC6A" w14:textId="77777777" w:rsidR="00302A0B" w:rsidRPr="00302A0B" w:rsidRDefault="00302A0B" w:rsidP="00F80434">
            <w:pPr>
              <w:spacing w:after="0"/>
            </w:pPr>
            <w:r>
              <w:t>Yes</w:t>
            </w:r>
          </w:p>
        </w:tc>
      </w:tr>
      <w:tr w:rsidR="00302A0B" w:rsidRPr="00302A0B" w14:paraId="286B146F" w14:textId="77777777" w:rsidTr="00F80434">
        <w:trPr>
          <w:cantSplit/>
        </w:trPr>
        <w:tc>
          <w:tcPr>
            <w:tcW w:w="1980" w:type="dxa"/>
            <w:hideMark/>
          </w:tcPr>
          <w:p w14:paraId="09C848FD" w14:textId="77777777" w:rsidR="00302A0B" w:rsidRPr="00302A0B" w:rsidRDefault="00302A0B" w:rsidP="00F80434">
            <w:pPr>
              <w:spacing w:after="0"/>
            </w:pPr>
            <w:r>
              <w:t> </w:t>
            </w:r>
          </w:p>
        </w:tc>
        <w:tc>
          <w:tcPr>
            <w:tcW w:w="992" w:type="dxa"/>
            <w:hideMark/>
          </w:tcPr>
          <w:p w14:paraId="63A4C04A" w14:textId="77777777" w:rsidR="00302A0B" w:rsidRPr="00302A0B" w:rsidRDefault="00302A0B" w:rsidP="00F80434">
            <w:pPr>
              <w:spacing w:after="0"/>
            </w:pPr>
            <w:r>
              <w:t> </w:t>
            </w:r>
          </w:p>
        </w:tc>
        <w:tc>
          <w:tcPr>
            <w:tcW w:w="4678" w:type="dxa"/>
            <w:hideMark/>
          </w:tcPr>
          <w:p w14:paraId="4271C16E" w14:textId="77777777" w:rsidR="00302A0B" w:rsidRPr="00302A0B" w:rsidRDefault="00302A0B" w:rsidP="00F80434">
            <w:pPr>
              <w:spacing w:after="0"/>
            </w:pPr>
            <w:r>
              <w:t> </w:t>
            </w:r>
          </w:p>
        </w:tc>
        <w:tc>
          <w:tcPr>
            <w:tcW w:w="789" w:type="dxa"/>
            <w:noWrap/>
            <w:hideMark/>
          </w:tcPr>
          <w:p w14:paraId="21167E0B" w14:textId="77777777" w:rsidR="00302A0B" w:rsidRPr="00302A0B" w:rsidRDefault="00302A0B" w:rsidP="00F80434">
            <w:pPr>
              <w:spacing w:after="0"/>
            </w:pPr>
            <w:r>
              <w:t>2</w:t>
            </w:r>
          </w:p>
        </w:tc>
        <w:tc>
          <w:tcPr>
            <w:tcW w:w="1767" w:type="dxa"/>
            <w:hideMark/>
          </w:tcPr>
          <w:p w14:paraId="76EE20BE" w14:textId="77777777" w:rsidR="00302A0B" w:rsidRPr="00302A0B" w:rsidRDefault="00302A0B" w:rsidP="00F80434">
            <w:pPr>
              <w:spacing w:after="0"/>
            </w:pPr>
            <w:r>
              <w:t>No</w:t>
            </w:r>
          </w:p>
        </w:tc>
      </w:tr>
      <w:tr w:rsidR="00302A0B" w:rsidRPr="00302A0B" w14:paraId="791FD7ED" w14:textId="77777777" w:rsidTr="00F80434">
        <w:trPr>
          <w:cantSplit/>
        </w:trPr>
        <w:tc>
          <w:tcPr>
            <w:tcW w:w="1980" w:type="dxa"/>
            <w:hideMark/>
          </w:tcPr>
          <w:p w14:paraId="2EFBA018" w14:textId="77777777" w:rsidR="00302A0B" w:rsidRPr="00302A0B" w:rsidRDefault="00302A0B" w:rsidP="00F80434">
            <w:pPr>
              <w:spacing w:after="0"/>
            </w:pPr>
            <w:r>
              <w:t>always</w:t>
            </w:r>
          </w:p>
        </w:tc>
        <w:tc>
          <w:tcPr>
            <w:tcW w:w="992" w:type="dxa"/>
            <w:hideMark/>
          </w:tcPr>
          <w:p w14:paraId="06399449" w14:textId="77777777" w:rsidR="00302A0B" w:rsidRPr="00302A0B" w:rsidRDefault="00302A0B" w:rsidP="00F80434">
            <w:pPr>
              <w:spacing w:after="0"/>
            </w:pPr>
            <w:r>
              <w:t>D20_3</w:t>
            </w:r>
          </w:p>
        </w:tc>
        <w:tc>
          <w:tcPr>
            <w:tcW w:w="4678" w:type="dxa"/>
            <w:hideMark/>
          </w:tcPr>
          <w:p w14:paraId="69FA66A5" w14:textId="77777777" w:rsidR="00302A0B" w:rsidRPr="00302A0B" w:rsidRDefault="00302A0B" w:rsidP="00F80434">
            <w:pPr>
              <w:spacing w:after="0"/>
            </w:pPr>
            <w:r>
              <w:t>Would your household be able to afford to keep your dwelling adequately warm if so desired?</w:t>
            </w:r>
          </w:p>
        </w:tc>
        <w:tc>
          <w:tcPr>
            <w:tcW w:w="789" w:type="dxa"/>
            <w:noWrap/>
            <w:hideMark/>
          </w:tcPr>
          <w:p w14:paraId="4640B5A3" w14:textId="77777777" w:rsidR="00302A0B" w:rsidRPr="00302A0B" w:rsidRDefault="00302A0B" w:rsidP="00F80434">
            <w:pPr>
              <w:spacing w:after="0"/>
            </w:pPr>
            <w:r>
              <w:t>1</w:t>
            </w:r>
          </w:p>
        </w:tc>
        <w:tc>
          <w:tcPr>
            <w:tcW w:w="1767" w:type="dxa"/>
            <w:hideMark/>
          </w:tcPr>
          <w:p w14:paraId="3B85050F" w14:textId="77777777" w:rsidR="00302A0B" w:rsidRPr="00302A0B" w:rsidRDefault="00302A0B" w:rsidP="00F80434">
            <w:pPr>
              <w:spacing w:after="0"/>
            </w:pPr>
            <w:r>
              <w:t>Yes</w:t>
            </w:r>
          </w:p>
        </w:tc>
      </w:tr>
      <w:tr w:rsidR="00302A0B" w:rsidRPr="00302A0B" w14:paraId="5A83FAFF" w14:textId="77777777" w:rsidTr="00F80434">
        <w:trPr>
          <w:cantSplit/>
        </w:trPr>
        <w:tc>
          <w:tcPr>
            <w:tcW w:w="1980" w:type="dxa"/>
            <w:hideMark/>
          </w:tcPr>
          <w:p w14:paraId="55ABAA3D" w14:textId="77777777" w:rsidR="00302A0B" w:rsidRPr="00302A0B" w:rsidRDefault="00302A0B" w:rsidP="00F80434">
            <w:pPr>
              <w:spacing w:after="0"/>
            </w:pPr>
            <w:r>
              <w:t> </w:t>
            </w:r>
          </w:p>
        </w:tc>
        <w:tc>
          <w:tcPr>
            <w:tcW w:w="992" w:type="dxa"/>
            <w:hideMark/>
          </w:tcPr>
          <w:p w14:paraId="35AECBD7" w14:textId="77777777" w:rsidR="00302A0B" w:rsidRPr="00302A0B" w:rsidRDefault="00302A0B" w:rsidP="00F80434">
            <w:pPr>
              <w:spacing w:after="0"/>
            </w:pPr>
            <w:r>
              <w:t> </w:t>
            </w:r>
          </w:p>
        </w:tc>
        <w:tc>
          <w:tcPr>
            <w:tcW w:w="4678" w:type="dxa"/>
            <w:hideMark/>
          </w:tcPr>
          <w:p w14:paraId="0DCEBD3E" w14:textId="77777777" w:rsidR="00302A0B" w:rsidRPr="00302A0B" w:rsidRDefault="00302A0B" w:rsidP="00F80434">
            <w:pPr>
              <w:spacing w:after="0"/>
            </w:pPr>
            <w:r>
              <w:t> </w:t>
            </w:r>
          </w:p>
        </w:tc>
        <w:tc>
          <w:tcPr>
            <w:tcW w:w="789" w:type="dxa"/>
            <w:noWrap/>
            <w:hideMark/>
          </w:tcPr>
          <w:p w14:paraId="4F3EA799" w14:textId="77777777" w:rsidR="00302A0B" w:rsidRPr="00302A0B" w:rsidRDefault="00302A0B" w:rsidP="00F80434">
            <w:pPr>
              <w:spacing w:after="0"/>
            </w:pPr>
            <w:r>
              <w:t>2</w:t>
            </w:r>
          </w:p>
        </w:tc>
        <w:tc>
          <w:tcPr>
            <w:tcW w:w="1767" w:type="dxa"/>
            <w:hideMark/>
          </w:tcPr>
          <w:p w14:paraId="31B07BA3" w14:textId="77777777" w:rsidR="00302A0B" w:rsidRPr="00302A0B" w:rsidRDefault="00302A0B" w:rsidP="00F80434">
            <w:pPr>
              <w:spacing w:after="0"/>
            </w:pPr>
            <w:r>
              <w:t>No</w:t>
            </w:r>
          </w:p>
        </w:tc>
      </w:tr>
      <w:tr w:rsidR="00302A0B" w:rsidRPr="00302A0B" w14:paraId="734110E2" w14:textId="77777777" w:rsidTr="00F80434">
        <w:trPr>
          <w:cantSplit/>
        </w:trPr>
        <w:tc>
          <w:tcPr>
            <w:tcW w:w="1980" w:type="dxa"/>
            <w:hideMark/>
          </w:tcPr>
          <w:p w14:paraId="1441003A" w14:textId="77777777" w:rsidR="00302A0B" w:rsidRPr="00302A0B" w:rsidRDefault="00302A0B" w:rsidP="00F80434">
            <w:pPr>
              <w:spacing w:after="0"/>
            </w:pPr>
            <w:r>
              <w:t>always</w:t>
            </w:r>
          </w:p>
        </w:tc>
        <w:tc>
          <w:tcPr>
            <w:tcW w:w="992" w:type="dxa"/>
            <w:hideMark/>
          </w:tcPr>
          <w:p w14:paraId="1CB260A7" w14:textId="77777777" w:rsidR="00302A0B" w:rsidRPr="00302A0B" w:rsidRDefault="00302A0B" w:rsidP="00F80434">
            <w:pPr>
              <w:spacing w:after="0"/>
            </w:pPr>
            <w:r>
              <w:t>D21D</w:t>
            </w:r>
          </w:p>
        </w:tc>
        <w:tc>
          <w:tcPr>
            <w:tcW w:w="4678" w:type="dxa"/>
            <w:hideMark/>
          </w:tcPr>
          <w:p w14:paraId="0232A743" w14:textId="77777777" w:rsidR="00302A0B" w:rsidRPr="00302A0B" w:rsidRDefault="00302A0B" w:rsidP="00F80434">
            <w:pPr>
              <w:spacing w:after="0"/>
              <w:rPr>
                <w:b/>
                <w:bCs/>
              </w:rPr>
            </w:pPr>
            <w:r>
              <w:rPr>
                <w:b/>
              </w:rPr>
              <w:t>If your household unexpectedly required 570 euros, would you be able to pay it from your own resources?</w:t>
            </w:r>
          </w:p>
        </w:tc>
        <w:tc>
          <w:tcPr>
            <w:tcW w:w="789" w:type="dxa"/>
            <w:noWrap/>
            <w:hideMark/>
          </w:tcPr>
          <w:p w14:paraId="6C47587B" w14:textId="77777777" w:rsidR="00302A0B" w:rsidRPr="00302A0B" w:rsidRDefault="00302A0B" w:rsidP="00F80434">
            <w:pPr>
              <w:spacing w:after="0"/>
            </w:pPr>
            <w:r>
              <w:t>112</w:t>
            </w:r>
          </w:p>
        </w:tc>
        <w:tc>
          <w:tcPr>
            <w:tcW w:w="1767" w:type="dxa"/>
            <w:hideMark/>
          </w:tcPr>
          <w:p w14:paraId="081A47CC" w14:textId="77777777" w:rsidR="00302A0B" w:rsidRPr="00302A0B" w:rsidRDefault="00302A0B" w:rsidP="00F80434">
            <w:pPr>
              <w:spacing w:after="0"/>
            </w:pPr>
            <w:r>
              <w:t xml:space="preserve">Yes, without outside help   </w:t>
            </w:r>
          </w:p>
        </w:tc>
      </w:tr>
      <w:tr w:rsidR="00302A0B" w:rsidRPr="00302A0B" w14:paraId="6A2A363F" w14:textId="77777777" w:rsidTr="00F80434">
        <w:trPr>
          <w:cantSplit/>
        </w:trPr>
        <w:tc>
          <w:tcPr>
            <w:tcW w:w="1980" w:type="dxa"/>
            <w:hideMark/>
          </w:tcPr>
          <w:p w14:paraId="22319BA6" w14:textId="77777777" w:rsidR="00302A0B" w:rsidRPr="00302A0B" w:rsidRDefault="00302A0B" w:rsidP="00F80434">
            <w:pPr>
              <w:spacing w:after="0"/>
            </w:pPr>
            <w:r>
              <w:t> </w:t>
            </w:r>
          </w:p>
        </w:tc>
        <w:tc>
          <w:tcPr>
            <w:tcW w:w="992" w:type="dxa"/>
            <w:hideMark/>
          </w:tcPr>
          <w:p w14:paraId="642CF85C" w14:textId="77777777" w:rsidR="00302A0B" w:rsidRPr="00302A0B" w:rsidRDefault="00302A0B" w:rsidP="00F80434">
            <w:pPr>
              <w:spacing w:after="0"/>
            </w:pPr>
            <w:r>
              <w:t> </w:t>
            </w:r>
          </w:p>
        </w:tc>
        <w:tc>
          <w:tcPr>
            <w:tcW w:w="4678" w:type="dxa"/>
            <w:hideMark/>
          </w:tcPr>
          <w:p w14:paraId="2C40BF15" w14:textId="77777777" w:rsidR="00302A0B" w:rsidRPr="00302A0B" w:rsidRDefault="00302A0B" w:rsidP="00F80434">
            <w:pPr>
              <w:spacing w:after="0"/>
            </w:pPr>
            <w:r>
              <w:t> </w:t>
            </w:r>
          </w:p>
        </w:tc>
        <w:tc>
          <w:tcPr>
            <w:tcW w:w="789" w:type="dxa"/>
            <w:noWrap/>
            <w:hideMark/>
          </w:tcPr>
          <w:p w14:paraId="4AEF646A" w14:textId="77777777" w:rsidR="00302A0B" w:rsidRPr="00302A0B" w:rsidRDefault="00302A0B" w:rsidP="00F80434">
            <w:pPr>
              <w:spacing w:after="0"/>
            </w:pPr>
            <w:r>
              <w:t>916</w:t>
            </w:r>
          </w:p>
        </w:tc>
        <w:tc>
          <w:tcPr>
            <w:tcW w:w="1767" w:type="dxa"/>
            <w:hideMark/>
          </w:tcPr>
          <w:p w14:paraId="5CEC23E7" w14:textId="77777777" w:rsidR="00302A0B" w:rsidRPr="00302A0B" w:rsidRDefault="00302A0B" w:rsidP="00F80434">
            <w:pPr>
              <w:spacing w:after="0"/>
            </w:pPr>
            <w:r>
              <w:t>Maybe with outside help</w:t>
            </w:r>
          </w:p>
        </w:tc>
      </w:tr>
      <w:tr w:rsidR="00302A0B" w:rsidRPr="00302A0B" w14:paraId="4A2098D7" w14:textId="77777777" w:rsidTr="00F80434">
        <w:trPr>
          <w:cantSplit/>
        </w:trPr>
        <w:tc>
          <w:tcPr>
            <w:tcW w:w="1980" w:type="dxa"/>
            <w:hideMark/>
          </w:tcPr>
          <w:p w14:paraId="70700D37" w14:textId="77777777" w:rsidR="00302A0B" w:rsidRPr="00302A0B" w:rsidRDefault="00302A0B" w:rsidP="00F80434">
            <w:pPr>
              <w:spacing w:after="0"/>
            </w:pPr>
            <w:r>
              <w:t> </w:t>
            </w:r>
          </w:p>
        </w:tc>
        <w:tc>
          <w:tcPr>
            <w:tcW w:w="992" w:type="dxa"/>
            <w:hideMark/>
          </w:tcPr>
          <w:p w14:paraId="15B7DA43" w14:textId="77777777" w:rsidR="00302A0B" w:rsidRPr="00302A0B" w:rsidRDefault="00302A0B" w:rsidP="00F80434">
            <w:pPr>
              <w:spacing w:after="0"/>
            </w:pPr>
            <w:r>
              <w:t> </w:t>
            </w:r>
          </w:p>
        </w:tc>
        <w:tc>
          <w:tcPr>
            <w:tcW w:w="4678" w:type="dxa"/>
            <w:hideMark/>
          </w:tcPr>
          <w:p w14:paraId="493D09BE" w14:textId="77777777" w:rsidR="00302A0B" w:rsidRPr="00302A0B" w:rsidRDefault="00302A0B" w:rsidP="00F80434">
            <w:pPr>
              <w:spacing w:after="0"/>
            </w:pPr>
            <w:r>
              <w:t> </w:t>
            </w:r>
          </w:p>
        </w:tc>
        <w:tc>
          <w:tcPr>
            <w:tcW w:w="789" w:type="dxa"/>
            <w:noWrap/>
            <w:hideMark/>
          </w:tcPr>
          <w:p w14:paraId="45AB89DA" w14:textId="77777777" w:rsidR="00302A0B" w:rsidRPr="00302A0B" w:rsidRDefault="00302A0B" w:rsidP="00F80434">
            <w:pPr>
              <w:spacing w:after="0"/>
            </w:pPr>
            <w:r>
              <w:t>309</w:t>
            </w:r>
          </w:p>
        </w:tc>
        <w:tc>
          <w:tcPr>
            <w:tcW w:w="1767" w:type="dxa"/>
            <w:hideMark/>
          </w:tcPr>
          <w:p w14:paraId="60D44324" w14:textId="77777777" w:rsidR="00302A0B" w:rsidRPr="00302A0B" w:rsidRDefault="00302A0B" w:rsidP="00F80434">
            <w:pPr>
              <w:spacing w:after="0"/>
            </w:pPr>
            <w:r>
              <w:t xml:space="preserve">Would not be able to, it’s impossible </w:t>
            </w:r>
          </w:p>
        </w:tc>
      </w:tr>
      <w:tr w:rsidR="00302A0B" w:rsidRPr="00302A0B" w14:paraId="4A10E24B" w14:textId="77777777" w:rsidTr="00F80434">
        <w:trPr>
          <w:cantSplit/>
        </w:trPr>
        <w:tc>
          <w:tcPr>
            <w:tcW w:w="1980" w:type="dxa"/>
            <w:hideMark/>
          </w:tcPr>
          <w:p w14:paraId="5F9444FF" w14:textId="77777777" w:rsidR="00302A0B" w:rsidRPr="00302A0B" w:rsidRDefault="00302A0B" w:rsidP="00F80434">
            <w:pPr>
              <w:spacing w:after="0"/>
            </w:pPr>
            <w:r>
              <w:t>always</w:t>
            </w:r>
          </w:p>
        </w:tc>
        <w:tc>
          <w:tcPr>
            <w:tcW w:w="992" w:type="dxa"/>
            <w:hideMark/>
          </w:tcPr>
          <w:p w14:paraId="5627E31F" w14:textId="77777777" w:rsidR="00302A0B" w:rsidRPr="00302A0B" w:rsidRDefault="00302A0B" w:rsidP="00F80434">
            <w:pPr>
              <w:spacing w:after="0"/>
            </w:pPr>
            <w:r>
              <w:t>YD17</w:t>
            </w:r>
          </w:p>
        </w:tc>
        <w:tc>
          <w:tcPr>
            <w:tcW w:w="4678" w:type="dxa"/>
            <w:hideMark/>
          </w:tcPr>
          <w:p w14:paraId="5340F919" w14:textId="77777777" w:rsidR="00302A0B" w:rsidRPr="00302A0B" w:rsidRDefault="00302A0B" w:rsidP="00F80434">
            <w:pPr>
              <w:spacing w:after="0"/>
              <w:rPr>
                <w:b/>
                <w:bCs/>
              </w:rPr>
            </w:pPr>
            <w:r>
              <w:rPr>
                <w:b/>
              </w:rPr>
              <w:t>A household may have various sources of income and many household members may have earnings. Thinking of the total income of your household, how does your household make ends meet?</w:t>
            </w:r>
          </w:p>
        </w:tc>
        <w:tc>
          <w:tcPr>
            <w:tcW w:w="789" w:type="dxa"/>
            <w:noWrap/>
            <w:hideMark/>
          </w:tcPr>
          <w:p w14:paraId="7EA10FF1" w14:textId="77777777" w:rsidR="00302A0B" w:rsidRPr="00302A0B" w:rsidRDefault="00302A0B" w:rsidP="00F80434">
            <w:pPr>
              <w:spacing w:after="0"/>
            </w:pPr>
            <w:r>
              <w:t>328</w:t>
            </w:r>
          </w:p>
        </w:tc>
        <w:tc>
          <w:tcPr>
            <w:tcW w:w="1767" w:type="dxa"/>
            <w:hideMark/>
          </w:tcPr>
          <w:p w14:paraId="03ED84EB" w14:textId="77777777" w:rsidR="00302A0B" w:rsidRPr="00302A0B" w:rsidRDefault="00302A0B" w:rsidP="00F80434">
            <w:pPr>
              <w:spacing w:after="0"/>
            </w:pPr>
            <w:r>
              <w:t>With great difficulties</w:t>
            </w:r>
          </w:p>
        </w:tc>
      </w:tr>
      <w:tr w:rsidR="00302A0B" w:rsidRPr="00302A0B" w14:paraId="6D00A28A" w14:textId="77777777" w:rsidTr="00F80434">
        <w:trPr>
          <w:cantSplit/>
        </w:trPr>
        <w:tc>
          <w:tcPr>
            <w:tcW w:w="1980" w:type="dxa"/>
            <w:hideMark/>
          </w:tcPr>
          <w:p w14:paraId="04C6368F" w14:textId="77777777" w:rsidR="00302A0B" w:rsidRPr="00302A0B" w:rsidRDefault="00302A0B" w:rsidP="00F80434">
            <w:pPr>
              <w:spacing w:after="0"/>
            </w:pPr>
            <w:r>
              <w:t> </w:t>
            </w:r>
          </w:p>
        </w:tc>
        <w:tc>
          <w:tcPr>
            <w:tcW w:w="992" w:type="dxa"/>
            <w:hideMark/>
          </w:tcPr>
          <w:p w14:paraId="4327C139" w14:textId="77777777" w:rsidR="00302A0B" w:rsidRPr="00302A0B" w:rsidRDefault="00302A0B" w:rsidP="00F80434">
            <w:pPr>
              <w:spacing w:after="0"/>
            </w:pPr>
            <w:r>
              <w:t> </w:t>
            </w:r>
          </w:p>
        </w:tc>
        <w:tc>
          <w:tcPr>
            <w:tcW w:w="4678" w:type="dxa"/>
            <w:hideMark/>
          </w:tcPr>
          <w:p w14:paraId="672C872A" w14:textId="77777777" w:rsidR="00302A0B" w:rsidRPr="00302A0B" w:rsidRDefault="00302A0B" w:rsidP="00F80434">
            <w:pPr>
              <w:spacing w:after="0"/>
            </w:pPr>
            <w:r>
              <w:t> </w:t>
            </w:r>
          </w:p>
        </w:tc>
        <w:tc>
          <w:tcPr>
            <w:tcW w:w="789" w:type="dxa"/>
            <w:noWrap/>
            <w:hideMark/>
          </w:tcPr>
          <w:p w14:paraId="324A3FD5" w14:textId="77777777" w:rsidR="00302A0B" w:rsidRPr="00302A0B" w:rsidRDefault="00302A0B" w:rsidP="00F80434">
            <w:pPr>
              <w:spacing w:after="0"/>
            </w:pPr>
            <w:r>
              <w:t>326</w:t>
            </w:r>
          </w:p>
        </w:tc>
        <w:tc>
          <w:tcPr>
            <w:tcW w:w="1767" w:type="dxa"/>
            <w:hideMark/>
          </w:tcPr>
          <w:p w14:paraId="657FA598" w14:textId="77777777" w:rsidR="00302A0B" w:rsidRPr="00302A0B" w:rsidRDefault="00302A0B" w:rsidP="00F80434">
            <w:pPr>
              <w:spacing w:after="0"/>
            </w:pPr>
            <w:r>
              <w:t>With difficulties</w:t>
            </w:r>
          </w:p>
        </w:tc>
      </w:tr>
      <w:tr w:rsidR="00302A0B" w:rsidRPr="00302A0B" w14:paraId="706F4C6D" w14:textId="77777777" w:rsidTr="00F80434">
        <w:trPr>
          <w:cantSplit/>
        </w:trPr>
        <w:tc>
          <w:tcPr>
            <w:tcW w:w="1980" w:type="dxa"/>
            <w:hideMark/>
          </w:tcPr>
          <w:p w14:paraId="4C687EAB" w14:textId="77777777" w:rsidR="00302A0B" w:rsidRPr="00302A0B" w:rsidRDefault="00302A0B" w:rsidP="00F80434">
            <w:pPr>
              <w:spacing w:after="0"/>
            </w:pPr>
            <w:r>
              <w:t> </w:t>
            </w:r>
          </w:p>
        </w:tc>
        <w:tc>
          <w:tcPr>
            <w:tcW w:w="992" w:type="dxa"/>
            <w:hideMark/>
          </w:tcPr>
          <w:p w14:paraId="5FD04DBF" w14:textId="77777777" w:rsidR="00302A0B" w:rsidRPr="00302A0B" w:rsidRDefault="00302A0B" w:rsidP="00F80434">
            <w:pPr>
              <w:spacing w:after="0"/>
            </w:pPr>
            <w:r>
              <w:t> </w:t>
            </w:r>
          </w:p>
        </w:tc>
        <w:tc>
          <w:tcPr>
            <w:tcW w:w="4678" w:type="dxa"/>
            <w:hideMark/>
          </w:tcPr>
          <w:p w14:paraId="55437A3E" w14:textId="77777777" w:rsidR="00302A0B" w:rsidRPr="00302A0B" w:rsidRDefault="00302A0B" w:rsidP="00F80434">
            <w:pPr>
              <w:spacing w:after="0"/>
            </w:pPr>
            <w:r>
              <w:t> </w:t>
            </w:r>
          </w:p>
        </w:tc>
        <w:tc>
          <w:tcPr>
            <w:tcW w:w="789" w:type="dxa"/>
            <w:noWrap/>
            <w:hideMark/>
          </w:tcPr>
          <w:p w14:paraId="18B57EE8" w14:textId="77777777" w:rsidR="00302A0B" w:rsidRPr="00302A0B" w:rsidRDefault="00302A0B" w:rsidP="00F80434">
            <w:pPr>
              <w:spacing w:after="0"/>
            </w:pPr>
            <w:r>
              <w:t>316</w:t>
            </w:r>
          </w:p>
        </w:tc>
        <w:tc>
          <w:tcPr>
            <w:tcW w:w="1767" w:type="dxa"/>
            <w:hideMark/>
          </w:tcPr>
          <w:p w14:paraId="05D250B8" w14:textId="77777777" w:rsidR="00302A0B" w:rsidRPr="00302A0B" w:rsidRDefault="00302A0B" w:rsidP="00F80434">
            <w:pPr>
              <w:spacing w:after="0"/>
            </w:pPr>
            <w:r>
              <w:t>With some difficulties</w:t>
            </w:r>
          </w:p>
        </w:tc>
      </w:tr>
      <w:tr w:rsidR="00302A0B" w:rsidRPr="00302A0B" w14:paraId="55906AB2" w14:textId="77777777" w:rsidTr="00F80434">
        <w:trPr>
          <w:cantSplit/>
        </w:trPr>
        <w:tc>
          <w:tcPr>
            <w:tcW w:w="1980" w:type="dxa"/>
            <w:hideMark/>
          </w:tcPr>
          <w:p w14:paraId="78D3EA87" w14:textId="77777777" w:rsidR="00302A0B" w:rsidRPr="00302A0B" w:rsidRDefault="00302A0B" w:rsidP="00F80434">
            <w:pPr>
              <w:spacing w:after="0"/>
            </w:pPr>
            <w:r>
              <w:t> </w:t>
            </w:r>
          </w:p>
        </w:tc>
        <w:tc>
          <w:tcPr>
            <w:tcW w:w="992" w:type="dxa"/>
            <w:hideMark/>
          </w:tcPr>
          <w:p w14:paraId="74D943D6" w14:textId="77777777" w:rsidR="00302A0B" w:rsidRPr="00302A0B" w:rsidRDefault="00302A0B" w:rsidP="00F80434">
            <w:pPr>
              <w:spacing w:after="0"/>
            </w:pPr>
            <w:r>
              <w:t> </w:t>
            </w:r>
          </w:p>
        </w:tc>
        <w:tc>
          <w:tcPr>
            <w:tcW w:w="4678" w:type="dxa"/>
            <w:hideMark/>
          </w:tcPr>
          <w:p w14:paraId="4E0C6041" w14:textId="77777777" w:rsidR="00302A0B" w:rsidRPr="00302A0B" w:rsidRDefault="00302A0B" w:rsidP="00F80434">
            <w:pPr>
              <w:spacing w:after="0"/>
            </w:pPr>
            <w:r>
              <w:t> </w:t>
            </w:r>
          </w:p>
        </w:tc>
        <w:tc>
          <w:tcPr>
            <w:tcW w:w="789" w:type="dxa"/>
            <w:noWrap/>
            <w:hideMark/>
          </w:tcPr>
          <w:p w14:paraId="4BD56CAA" w14:textId="77777777" w:rsidR="00302A0B" w:rsidRPr="00302A0B" w:rsidRDefault="00302A0B" w:rsidP="00F80434">
            <w:pPr>
              <w:spacing w:after="0"/>
            </w:pPr>
            <w:r>
              <w:t>133</w:t>
            </w:r>
          </w:p>
        </w:tc>
        <w:tc>
          <w:tcPr>
            <w:tcW w:w="1767" w:type="dxa"/>
            <w:hideMark/>
          </w:tcPr>
          <w:p w14:paraId="55B6816F" w14:textId="77777777" w:rsidR="00302A0B" w:rsidRPr="00302A0B" w:rsidRDefault="00302A0B" w:rsidP="00F80434">
            <w:pPr>
              <w:spacing w:after="0"/>
            </w:pPr>
            <w:r>
              <w:t>Quite easily</w:t>
            </w:r>
          </w:p>
        </w:tc>
      </w:tr>
      <w:tr w:rsidR="00302A0B" w:rsidRPr="00302A0B" w14:paraId="1B27817E" w14:textId="77777777" w:rsidTr="00F80434">
        <w:trPr>
          <w:cantSplit/>
        </w:trPr>
        <w:tc>
          <w:tcPr>
            <w:tcW w:w="1980" w:type="dxa"/>
            <w:hideMark/>
          </w:tcPr>
          <w:p w14:paraId="205A13AB" w14:textId="77777777" w:rsidR="00302A0B" w:rsidRPr="00302A0B" w:rsidRDefault="00302A0B" w:rsidP="00F80434">
            <w:pPr>
              <w:spacing w:after="0"/>
            </w:pPr>
            <w:r>
              <w:t> </w:t>
            </w:r>
          </w:p>
        </w:tc>
        <w:tc>
          <w:tcPr>
            <w:tcW w:w="992" w:type="dxa"/>
            <w:hideMark/>
          </w:tcPr>
          <w:p w14:paraId="3AB15B44" w14:textId="77777777" w:rsidR="00302A0B" w:rsidRPr="00302A0B" w:rsidRDefault="00302A0B" w:rsidP="00F80434">
            <w:pPr>
              <w:spacing w:after="0"/>
            </w:pPr>
            <w:r>
              <w:t> </w:t>
            </w:r>
          </w:p>
        </w:tc>
        <w:tc>
          <w:tcPr>
            <w:tcW w:w="4678" w:type="dxa"/>
            <w:hideMark/>
          </w:tcPr>
          <w:p w14:paraId="410718DE" w14:textId="77777777" w:rsidR="00302A0B" w:rsidRPr="00302A0B" w:rsidRDefault="00302A0B" w:rsidP="00F80434">
            <w:pPr>
              <w:spacing w:after="0"/>
            </w:pPr>
            <w:r>
              <w:t> </w:t>
            </w:r>
          </w:p>
        </w:tc>
        <w:tc>
          <w:tcPr>
            <w:tcW w:w="789" w:type="dxa"/>
            <w:noWrap/>
            <w:hideMark/>
          </w:tcPr>
          <w:p w14:paraId="4851DC55" w14:textId="77777777" w:rsidR="00302A0B" w:rsidRPr="00302A0B" w:rsidRDefault="00302A0B" w:rsidP="00F80434">
            <w:pPr>
              <w:spacing w:after="0"/>
            </w:pPr>
            <w:r>
              <w:t>110</w:t>
            </w:r>
          </w:p>
        </w:tc>
        <w:tc>
          <w:tcPr>
            <w:tcW w:w="1767" w:type="dxa"/>
            <w:hideMark/>
          </w:tcPr>
          <w:p w14:paraId="077E8100" w14:textId="77777777" w:rsidR="00302A0B" w:rsidRPr="00302A0B" w:rsidRDefault="00302A0B" w:rsidP="00F80434">
            <w:pPr>
              <w:spacing w:after="0"/>
            </w:pPr>
            <w:r>
              <w:t>Easily</w:t>
            </w:r>
          </w:p>
        </w:tc>
      </w:tr>
      <w:tr w:rsidR="00302A0B" w:rsidRPr="00302A0B" w14:paraId="17420524" w14:textId="77777777" w:rsidTr="00F80434">
        <w:trPr>
          <w:cantSplit/>
        </w:trPr>
        <w:tc>
          <w:tcPr>
            <w:tcW w:w="1980" w:type="dxa"/>
            <w:hideMark/>
          </w:tcPr>
          <w:p w14:paraId="559F83DB" w14:textId="77777777" w:rsidR="00302A0B" w:rsidRPr="00302A0B" w:rsidRDefault="00302A0B" w:rsidP="00F80434">
            <w:pPr>
              <w:spacing w:after="0"/>
            </w:pPr>
            <w:r>
              <w:t> </w:t>
            </w:r>
          </w:p>
        </w:tc>
        <w:tc>
          <w:tcPr>
            <w:tcW w:w="992" w:type="dxa"/>
            <w:hideMark/>
          </w:tcPr>
          <w:p w14:paraId="63925487" w14:textId="77777777" w:rsidR="00302A0B" w:rsidRPr="00302A0B" w:rsidRDefault="00302A0B" w:rsidP="00F80434">
            <w:pPr>
              <w:spacing w:after="0"/>
            </w:pPr>
            <w:r>
              <w:t> </w:t>
            </w:r>
          </w:p>
        </w:tc>
        <w:tc>
          <w:tcPr>
            <w:tcW w:w="4678" w:type="dxa"/>
            <w:hideMark/>
          </w:tcPr>
          <w:p w14:paraId="7FC1B56D" w14:textId="77777777" w:rsidR="00302A0B" w:rsidRPr="00302A0B" w:rsidRDefault="00302A0B" w:rsidP="00F80434">
            <w:pPr>
              <w:spacing w:after="0"/>
            </w:pPr>
            <w:r>
              <w:t> </w:t>
            </w:r>
          </w:p>
        </w:tc>
        <w:tc>
          <w:tcPr>
            <w:tcW w:w="789" w:type="dxa"/>
            <w:noWrap/>
            <w:hideMark/>
          </w:tcPr>
          <w:p w14:paraId="455A1680" w14:textId="77777777" w:rsidR="00302A0B" w:rsidRPr="00302A0B" w:rsidRDefault="00302A0B" w:rsidP="00F80434">
            <w:pPr>
              <w:spacing w:after="0"/>
            </w:pPr>
            <w:r>
              <w:t>127</w:t>
            </w:r>
          </w:p>
        </w:tc>
        <w:tc>
          <w:tcPr>
            <w:tcW w:w="1767" w:type="dxa"/>
            <w:hideMark/>
          </w:tcPr>
          <w:p w14:paraId="2C1E08BD" w14:textId="77777777" w:rsidR="00302A0B" w:rsidRPr="00302A0B" w:rsidRDefault="00302A0B" w:rsidP="00F80434">
            <w:pPr>
              <w:spacing w:after="0"/>
            </w:pPr>
            <w:r>
              <w:t>Very easily</w:t>
            </w:r>
          </w:p>
        </w:tc>
      </w:tr>
      <w:tr w:rsidR="00302A0B" w:rsidRPr="00302A0B" w14:paraId="38D12915" w14:textId="77777777" w:rsidTr="00F80434">
        <w:trPr>
          <w:cantSplit/>
        </w:trPr>
        <w:tc>
          <w:tcPr>
            <w:tcW w:w="1980" w:type="dxa"/>
            <w:hideMark/>
          </w:tcPr>
          <w:p w14:paraId="5ACBFEAF" w14:textId="77777777" w:rsidR="00302A0B" w:rsidRPr="00302A0B" w:rsidRDefault="00302A0B" w:rsidP="00F80434">
            <w:pPr>
              <w:spacing w:after="0"/>
            </w:pPr>
            <w:r>
              <w:t>always</w:t>
            </w:r>
          </w:p>
        </w:tc>
        <w:tc>
          <w:tcPr>
            <w:tcW w:w="992" w:type="dxa"/>
            <w:hideMark/>
          </w:tcPr>
          <w:p w14:paraId="5EF659C9" w14:textId="77777777" w:rsidR="00302A0B" w:rsidRPr="00302A0B" w:rsidRDefault="00302A0B" w:rsidP="00F80434">
            <w:pPr>
              <w:spacing w:after="0"/>
            </w:pPr>
            <w:r>
              <w:t>YD18</w:t>
            </w:r>
          </w:p>
        </w:tc>
        <w:tc>
          <w:tcPr>
            <w:tcW w:w="4678" w:type="dxa"/>
            <w:hideMark/>
          </w:tcPr>
          <w:p w14:paraId="2BDF6889" w14:textId="77777777" w:rsidR="00302A0B" w:rsidRPr="00302A0B" w:rsidRDefault="00302A0B" w:rsidP="00F80434">
            <w:pPr>
              <w:spacing w:after="0"/>
              <w:rPr>
                <w:b/>
                <w:bCs/>
              </w:rPr>
            </w:pPr>
            <w:r>
              <w:rPr>
                <w:b/>
              </w:rPr>
              <w:t>What is your household's average monthly net income, i.e. the average total sum received in euros by all household members? Also include various support, stipends, pensions, etc.</w:t>
            </w:r>
          </w:p>
        </w:tc>
        <w:tc>
          <w:tcPr>
            <w:tcW w:w="789" w:type="dxa"/>
            <w:noWrap/>
            <w:hideMark/>
          </w:tcPr>
          <w:p w14:paraId="34BA148E" w14:textId="77777777" w:rsidR="00302A0B" w:rsidRPr="00302A0B" w:rsidRDefault="00302A0B" w:rsidP="00F80434">
            <w:pPr>
              <w:spacing w:after="0"/>
            </w:pPr>
            <w:r>
              <w:t> </w:t>
            </w:r>
          </w:p>
        </w:tc>
        <w:tc>
          <w:tcPr>
            <w:tcW w:w="1767" w:type="dxa"/>
            <w:hideMark/>
          </w:tcPr>
          <w:p w14:paraId="61B35BAF" w14:textId="77777777" w:rsidR="00302A0B" w:rsidRPr="00302A0B" w:rsidRDefault="00302A0B" w:rsidP="00F80434">
            <w:pPr>
              <w:spacing w:after="0"/>
            </w:pPr>
            <w:r>
              <w:t> </w:t>
            </w:r>
          </w:p>
        </w:tc>
      </w:tr>
      <w:tr w:rsidR="00302A0B" w:rsidRPr="00302A0B" w14:paraId="35C4BC3C" w14:textId="77777777" w:rsidTr="00F80434">
        <w:trPr>
          <w:cantSplit/>
        </w:trPr>
        <w:tc>
          <w:tcPr>
            <w:tcW w:w="1980" w:type="dxa"/>
            <w:hideMark/>
          </w:tcPr>
          <w:p w14:paraId="4B21E2AB" w14:textId="77777777" w:rsidR="00302A0B" w:rsidRPr="00302A0B" w:rsidRDefault="00302A0B" w:rsidP="00F80434">
            <w:pPr>
              <w:spacing w:after="0"/>
            </w:pPr>
            <w:r>
              <w:t>YD18 = refusal, don’t know, unanswered</w:t>
            </w:r>
          </w:p>
        </w:tc>
        <w:tc>
          <w:tcPr>
            <w:tcW w:w="992" w:type="dxa"/>
            <w:hideMark/>
          </w:tcPr>
          <w:p w14:paraId="6E01A45E" w14:textId="77777777" w:rsidR="00302A0B" w:rsidRPr="00302A0B" w:rsidRDefault="00302A0B" w:rsidP="00F80434">
            <w:pPr>
              <w:spacing w:after="0"/>
            </w:pPr>
            <w:r>
              <w:t>YD19</w:t>
            </w:r>
          </w:p>
        </w:tc>
        <w:tc>
          <w:tcPr>
            <w:tcW w:w="4678" w:type="dxa"/>
            <w:hideMark/>
          </w:tcPr>
          <w:p w14:paraId="500B99B7" w14:textId="77777777" w:rsidR="00302A0B" w:rsidRPr="00302A0B" w:rsidRDefault="00302A0B" w:rsidP="00F80434">
            <w:pPr>
              <w:spacing w:after="0"/>
              <w:rPr>
                <w:b/>
                <w:bCs/>
              </w:rPr>
            </w:pPr>
            <w:r>
              <w:rPr>
                <w:b/>
              </w:rPr>
              <w:t>Please indicate in which of the following ranges was the average monthly net income.</w:t>
            </w:r>
          </w:p>
        </w:tc>
        <w:tc>
          <w:tcPr>
            <w:tcW w:w="789" w:type="dxa"/>
            <w:noWrap/>
            <w:hideMark/>
          </w:tcPr>
          <w:p w14:paraId="6814ED26" w14:textId="77777777" w:rsidR="00302A0B" w:rsidRPr="00302A0B" w:rsidRDefault="00302A0B" w:rsidP="00F80434">
            <w:pPr>
              <w:spacing w:after="0"/>
            </w:pPr>
            <w:r>
              <w:t>175</w:t>
            </w:r>
          </w:p>
        </w:tc>
        <w:tc>
          <w:tcPr>
            <w:tcW w:w="1767" w:type="dxa"/>
            <w:hideMark/>
          </w:tcPr>
          <w:p w14:paraId="05DACBAF" w14:textId="77777777" w:rsidR="00302A0B" w:rsidRPr="00302A0B" w:rsidRDefault="00302A0B" w:rsidP="00F80434">
            <w:pPr>
              <w:spacing w:after="0"/>
            </w:pPr>
            <w:r>
              <w:t>Up to 450 euros</w:t>
            </w:r>
          </w:p>
        </w:tc>
      </w:tr>
      <w:tr w:rsidR="00302A0B" w:rsidRPr="00302A0B" w14:paraId="50158707" w14:textId="77777777" w:rsidTr="00F80434">
        <w:trPr>
          <w:cantSplit/>
        </w:trPr>
        <w:tc>
          <w:tcPr>
            <w:tcW w:w="1980" w:type="dxa"/>
            <w:hideMark/>
          </w:tcPr>
          <w:p w14:paraId="57762476" w14:textId="77777777" w:rsidR="00302A0B" w:rsidRPr="00302A0B" w:rsidRDefault="00302A0B" w:rsidP="00F80434">
            <w:pPr>
              <w:spacing w:after="0"/>
            </w:pPr>
            <w:r>
              <w:t> </w:t>
            </w:r>
          </w:p>
        </w:tc>
        <w:tc>
          <w:tcPr>
            <w:tcW w:w="992" w:type="dxa"/>
            <w:hideMark/>
          </w:tcPr>
          <w:p w14:paraId="6A619476" w14:textId="77777777" w:rsidR="00302A0B" w:rsidRPr="00302A0B" w:rsidRDefault="00302A0B" w:rsidP="00F80434">
            <w:pPr>
              <w:spacing w:after="0"/>
            </w:pPr>
            <w:r>
              <w:t> </w:t>
            </w:r>
          </w:p>
        </w:tc>
        <w:tc>
          <w:tcPr>
            <w:tcW w:w="4678" w:type="dxa"/>
            <w:hideMark/>
          </w:tcPr>
          <w:p w14:paraId="3C896BA7" w14:textId="77777777" w:rsidR="00302A0B" w:rsidRPr="00302A0B" w:rsidRDefault="00302A0B" w:rsidP="00F80434">
            <w:pPr>
              <w:spacing w:after="0"/>
            </w:pPr>
            <w:r>
              <w:t> </w:t>
            </w:r>
          </w:p>
        </w:tc>
        <w:tc>
          <w:tcPr>
            <w:tcW w:w="789" w:type="dxa"/>
            <w:noWrap/>
            <w:hideMark/>
          </w:tcPr>
          <w:p w14:paraId="7EF3B803" w14:textId="77777777" w:rsidR="00302A0B" w:rsidRPr="00302A0B" w:rsidRDefault="00302A0B" w:rsidP="00F80434">
            <w:pPr>
              <w:spacing w:after="0"/>
            </w:pPr>
            <w:r>
              <w:t>176</w:t>
            </w:r>
          </w:p>
        </w:tc>
        <w:tc>
          <w:tcPr>
            <w:tcW w:w="1767" w:type="dxa"/>
            <w:hideMark/>
          </w:tcPr>
          <w:p w14:paraId="66E73CD4" w14:textId="77777777" w:rsidR="00302A0B" w:rsidRPr="00302A0B" w:rsidRDefault="00302A0B" w:rsidP="00F80434">
            <w:pPr>
              <w:spacing w:after="0"/>
            </w:pPr>
            <w:r>
              <w:t>451 to 800 euros</w:t>
            </w:r>
          </w:p>
        </w:tc>
      </w:tr>
      <w:tr w:rsidR="00302A0B" w:rsidRPr="00302A0B" w14:paraId="32FDA1B6" w14:textId="77777777" w:rsidTr="00F80434">
        <w:trPr>
          <w:cantSplit/>
        </w:trPr>
        <w:tc>
          <w:tcPr>
            <w:tcW w:w="1980" w:type="dxa"/>
            <w:hideMark/>
          </w:tcPr>
          <w:p w14:paraId="64E9F49A" w14:textId="77777777" w:rsidR="00302A0B" w:rsidRPr="00302A0B" w:rsidRDefault="00302A0B" w:rsidP="00F80434">
            <w:pPr>
              <w:spacing w:after="0"/>
            </w:pPr>
            <w:r>
              <w:t> </w:t>
            </w:r>
          </w:p>
        </w:tc>
        <w:tc>
          <w:tcPr>
            <w:tcW w:w="992" w:type="dxa"/>
            <w:hideMark/>
          </w:tcPr>
          <w:p w14:paraId="7E59A8B5" w14:textId="77777777" w:rsidR="00302A0B" w:rsidRPr="00302A0B" w:rsidRDefault="00302A0B" w:rsidP="00F80434">
            <w:pPr>
              <w:spacing w:after="0"/>
            </w:pPr>
            <w:r>
              <w:t> </w:t>
            </w:r>
          </w:p>
        </w:tc>
        <w:tc>
          <w:tcPr>
            <w:tcW w:w="4678" w:type="dxa"/>
            <w:hideMark/>
          </w:tcPr>
          <w:p w14:paraId="50AA361E" w14:textId="77777777" w:rsidR="00302A0B" w:rsidRPr="00302A0B" w:rsidRDefault="00302A0B" w:rsidP="00F80434">
            <w:pPr>
              <w:spacing w:after="0"/>
            </w:pPr>
            <w:r>
              <w:t> </w:t>
            </w:r>
          </w:p>
        </w:tc>
        <w:tc>
          <w:tcPr>
            <w:tcW w:w="789" w:type="dxa"/>
            <w:noWrap/>
            <w:hideMark/>
          </w:tcPr>
          <w:p w14:paraId="2CEAFB3C" w14:textId="77777777" w:rsidR="00302A0B" w:rsidRPr="00302A0B" w:rsidRDefault="00302A0B" w:rsidP="00F80434">
            <w:pPr>
              <w:spacing w:after="0"/>
            </w:pPr>
            <w:r>
              <w:t>177</w:t>
            </w:r>
          </w:p>
        </w:tc>
        <w:tc>
          <w:tcPr>
            <w:tcW w:w="1767" w:type="dxa"/>
            <w:hideMark/>
          </w:tcPr>
          <w:p w14:paraId="4DB4FA92" w14:textId="77777777" w:rsidR="00302A0B" w:rsidRPr="00302A0B" w:rsidRDefault="00302A0B" w:rsidP="00F80434">
            <w:pPr>
              <w:spacing w:after="0"/>
            </w:pPr>
            <w:r>
              <w:t>801 to 1,150 euros</w:t>
            </w:r>
          </w:p>
        </w:tc>
      </w:tr>
      <w:tr w:rsidR="00302A0B" w:rsidRPr="00302A0B" w14:paraId="4E7A4528" w14:textId="77777777" w:rsidTr="00F80434">
        <w:trPr>
          <w:cantSplit/>
        </w:trPr>
        <w:tc>
          <w:tcPr>
            <w:tcW w:w="1980" w:type="dxa"/>
            <w:hideMark/>
          </w:tcPr>
          <w:p w14:paraId="47318175" w14:textId="77777777" w:rsidR="00302A0B" w:rsidRPr="00302A0B" w:rsidRDefault="00302A0B" w:rsidP="00F80434">
            <w:pPr>
              <w:spacing w:after="0"/>
            </w:pPr>
            <w:r>
              <w:t> </w:t>
            </w:r>
          </w:p>
        </w:tc>
        <w:tc>
          <w:tcPr>
            <w:tcW w:w="992" w:type="dxa"/>
            <w:hideMark/>
          </w:tcPr>
          <w:p w14:paraId="51404423" w14:textId="77777777" w:rsidR="00302A0B" w:rsidRPr="00302A0B" w:rsidRDefault="00302A0B" w:rsidP="00F80434">
            <w:pPr>
              <w:spacing w:after="0"/>
            </w:pPr>
            <w:r>
              <w:t> </w:t>
            </w:r>
          </w:p>
        </w:tc>
        <w:tc>
          <w:tcPr>
            <w:tcW w:w="4678" w:type="dxa"/>
            <w:hideMark/>
          </w:tcPr>
          <w:p w14:paraId="2982DC5E" w14:textId="77777777" w:rsidR="00302A0B" w:rsidRPr="00302A0B" w:rsidRDefault="00302A0B" w:rsidP="00F80434">
            <w:pPr>
              <w:spacing w:after="0"/>
            </w:pPr>
            <w:r>
              <w:t> </w:t>
            </w:r>
          </w:p>
        </w:tc>
        <w:tc>
          <w:tcPr>
            <w:tcW w:w="789" w:type="dxa"/>
            <w:noWrap/>
            <w:hideMark/>
          </w:tcPr>
          <w:p w14:paraId="1C4CB9F9" w14:textId="77777777" w:rsidR="00302A0B" w:rsidRPr="00302A0B" w:rsidRDefault="00302A0B" w:rsidP="00F80434">
            <w:pPr>
              <w:spacing w:after="0"/>
            </w:pPr>
            <w:r>
              <w:t>178</w:t>
            </w:r>
          </w:p>
        </w:tc>
        <w:tc>
          <w:tcPr>
            <w:tcW w:w="1767" w:type="dxa"/>
            <w:hideMark/>
          </w:tcPr>
          <w:p w14:paraId="4687454C" w14:textId="77777777" w:rsidR="00302A0B" w:rsidRPr="00302A0B" w:rsidRDefault="00302A0B" w:rsidP="00F80434">
            <w:pPr>
              <w:spacing w:after="0"/>
            </w:pPr>
            <w:r>
              <w:t>1,151 to 1,500 euros</w:t>
            </w:r>
          </w:p>
        </w:tc>
      </w:tr>
      <w:tr w:rsidR="00302A0B" w:rsidRPr="00302A0B" w14:paraId="7D340E53" w14:textId="77777777" w:rsidTr="00F80434">
        <w:trPr>
          <w:cantSplit/>
        </w:trPr>
        <w:tc>
          <w:tcPr>
            <w:tcW w:w="1980" w:type="dxa"/>
            <w:hideMark/>
          </w:tcPr>
          <w:p w14:paraId="43BBF37C" w14:textId="77777777" w:rsidR="00302A0B" w:rsidRPr="00302A0B" w:rsidRDefault="00302A0B" w:rsidP="00F80434">
            <w:pPr>
              <w:spacing w:after="0"/>
            </w:pPr>
            <w:r>
              <w:lastRenderedPageBreak/>
              <w:t> </w:t>
            </w:r>
          </w:p>
        </w:tc>
        <w:tc>
          <w:tcPr>
            <w:tcW w:w="992" w:type="dxa"/>
            <w:hideMark/>
          </w:tcPr>
          <w:p w14:paraId="1C78C1BA" w14:textId="77777777" w:rsidR="00302A0B" w:rsidRPr="00302A0B" w:rsidRDefault="00302A0B" w:rsidP="00F80434">
            <w:pPr>
              <w:spacing w:after="0"/>
            </w:pPr>
            <w:r>
              <w:t> </w:t>
            </w:r>
          </w:p>
        </w:tc>
        <w:tc>
          <w:tcPr>
            <w:tcW w:w="4678" w:type="dxa"/>
            <w:hideMark/>
          </w:tcPr>
          <w:p w14:paraId="5FACC2B4" w14:textId="77777777" w:rsidR="00302A0B" w:rsidRPr="00302A0B" w:rsidRDefault="00302A0B" w:rsidP="00F80434">
            <w:pPr>
              <w:spacing w:after="0"/>
            </w:pPr>
            <w:r>
              <w:t> </w:t>
            </w:r>
          </w:p>
        </w:tc>
        <w:tc>
          <w:tcPr>
            <w:tcW w:w="789" w:type="dxa"/>
            <w:noWrap/>
            <w:hideMark/>
          </w:tcPr>
          <w:p w14:paraId="01B64DD5" w14:textId="77777777" w:rsidR="00302A0B" w:rsidRPr="00302A0B" w:rsidRDefault="00302A0B" w:rsidP="00F80434">
            <w:pPr>
              <w:spacing w:after="0"/>
            </w:pPr>
            <w:r>
              <w:t>179</w:t>
            </w:r>
          </w:p>
        </w:tc>
        <w:tc>
          <w:tcPr>
            <w:tcW w:w="1767" w:type="dxa"/>
            <w:hideMark/>
          </w:tcPr>
          <w:p w14:paraId="49D4A112" w14:textId="77777777" w:rsidR="00302A0B" w:rsidRPr="00302A0B" w:rsidRDefault="00302A0B" w:rsidP="00F80434">
            <w:pPr>
              <w:spacing w:after="0"/>
            </w:pPr>
            <w:r>
              <w:t>1,501 to 1,900 euros</w:t>
            </w:r>
          </w:p>
        </w:tc>
      </w:tr>
      <w:tr w:rsidR="00302A0B" w:rsidRPr="00302A0B" w14:paraId="6D88608E" w14:textId="77777777" w:rsidTr="00F80434">
        <w:trPr>
          <w:cantSplit/>
        </w:trPr>
        <w:tc>
          <w:tcPr>
            <w:tcW w:w="1980" w:type="dxa"/>
            <w:hideMark/>
          </w:tcPr>
          <w:p w14:paraId="51166E60" w14:textId="77777777" w:rsidR="00302A0B" w:rsidRPr="00302A0B" w:rsidRDefault="00302A0B" w:rsidP="00F80434">
            <w:pPr>
              <w:spacing w:after="0"/>
            </w:pPr>
            <w:r>
              <w:t> </w:t>
            </w:r>
          </w:p>
        </w:tc>
        <w:tc>
          <w:tcPr>
            <w:tcW w:w="992" w:type="dxa"/>
            <w:hideMark/>
          </w:tcPr>
          <w:p w14:paraId="64954C30" w14:textId="77777777" w:rsidR="00302A0B" w:rsidRPr="00302A0B" w:rsidRDefault="00302A0B" w:rsidP="00F80434">
            <w:pPr>
              <w:spacing w:after="0"/>
            </w:pPr>
            <w:r>
              <w:t> </w:t>
            </w:r>
          </w:p>
        </w:tc>
        <w:tc>
          <w:tcPr>
            <w:tcW w:w="4678" w:type="dxa"/>
            <w:hideMark/>
          </w:tcPr>
          <w:p w14:paraId="4E98BC2E" w14:textId="77777777" w:rsidR="00302A0B" w:rsidRPr="00302A0B" w:rsidRDefault="00302A0B" w:rsidP="00F80434">
            <w:pPr>
              <w:spacing w:after="0"/>
            </w:pPr>
            <w:r>
              <w:t> </w:t>
            </w:r>
          </w:p>
        </w:tc>
        <w:tc>
          <w:tcPr>
            <w:tcW w:w="789" w:type="dxa"/>
            <w:noWrap/>
            <w:hideMark/>
          </w:tcPr>
          <w:p w14:paraId="54781C62" w14:textId="77777777" w:rsidR="00302A0B" w:rsidRPr="00302A0B" w:rsidRDefault="00302A0B" w:rsidP="00F80434">
            <w:pPr>
              <w:spacing w:after="0"/>
            </w:pPr>
            <w:r>
              <w:t>180</w:t>
            </w:r>
          </w:p>
        </w:tc>
        <w:tc>
          <w:tcPr>
            <w:tcW w:w="1767" w:type="dxa"/>
            <w:hideMark/>
          </w:tcPr>
          <w:p w14:paraId="1EE5B61E" w14:textId="77777777" w:rsidR="00302A0B" w:rsidRPr="00302A0B" w:rsidRDefault="00302A0B" w:rsidP="00F80434">
            <w:pPr>
              <w:spacing w:after="0"/>
            </w:pPr>
            <w:r>
              <w:t>1,901 to 2,300 euros</w:t>
            </w:r>
          </w:p>
        </w:tc>
      </w:tr>
      <w:tr w:rsidR="00302A0B" w:rsidRPr="00302A0B" w14:paraId="4814C017" w14:textId="77777777" w:rsidTr="00F80434">
        <w:trPr>
          <w:cantSplit/>
        </w:trPr>
        <w:tc>
          <w:tcPr>
            <w:tcW w:w="1980" w:type="dxa"/>
            <w:hideMark/>
          </w:tcPr>
          <w:p w14:paraId="23ED289D" w14:textId="77777777" w:rsidR="00302A0B" w:rsidRPr="00302A0B" w:rsidRDefault="00302A0B" w:rsidP="00F80434">
            <w:pPr>
              <w:spacing w:after="0"/>
            </w:pPr>
            <w:r>
              <w:t> </w:t>
            </w:r>
          </w:p>
        </w:tc>
        <w:tc>
          <w:tcPr>
            <w:tcW w:w="992" w:type="dxa"/>
            <w:hideMark/>
          </w:tcPr>
          <w:p w14:paraId="5C3BE0C8" w14:textId="77777777" w:rsidR="00302A0B" w:rsidRPr="00302A0B" w:rsidRDefault="00302A0B" w:rsidP="00F80434">
            <w:pPr>
              <w:spacing w:after="0"/>
            </w:pPr>
            <w:r>
              <w:t> </w:t>
            </w:r>
          </w:p>
        </w:tc>
        <w:tc>
          <w:tcPr>
            <w:tcW w:w="4678" w:type="dxa"/>
            <w:hideMark/>
          </w:tcPr>
          <w:p w14:paraId="002B3905" w14:textId="77777777" w:rsidR="00302A0B" w:rsidRPr="00302A0B" w:rsidRDefault="00302A0B" w:rsidP="00F80434">
            <w:pPr>
              <w:spacing w:after="0"/>
            </w:pPr>
            <w:r>
              <w:t> </w:t>
            </w:r>
          </w:p>
        </w:tc>
        <w:tc>
          <w:tcPr>
            <w:tcW w:w="789" w:type="dxa"/>
            <w:noWrap/>
            <w:hideMark/>
          </w:tcPr>
          <w:p w14:paraId="1537188F" w14:textId="77777777" w:rsidR="00302A0B" w:rsidRPr="00302A0B" w:rsidRDefault="00302A0B" w:rsidP="00F80434">
            <w:pPr>
              <w:spacing w:after="0"/>
            </w:pPr>
            <w:r>
              <w:t>181</w:t>
            </w:r>
          </w:p>
        </w:tc>
        <w:tc>
          <w:tcPr>
            <w:tcW w:w="1767" w:type="dxa"/>
            <w:hideMark/>
          </w:tcPr>
          <w:p w14:paraId="7DB5F213" w14:textId="77777777" w:rsidR="00302A0B" w:rsidRPr="00302A0B" w:rsidRDefault="00302A0B" w:rsidP="00F80434">
            <w:pPr>
              <w:spacing w:after="0"/>
            </w:pPr>
            <w:r>
              <w:t>2,301 to 3,000 euros</w:t>
            </w:r>
          </w:p>
        </w:tc>
      </w:tr>
      <w:tr w:rsidR="00302A0B" w:rsidRPr="00302A0B" w14:paraId="6D7D6BE4" w14:textId="77777777" w:rsidTr="00F80434">
        <w:trPr>
          <w:cantSplit/>
        </w:trPr>
        <w:tc>
          <w:tcPr>
            <w:tcW w:w="1980" w:type="dxa"/>
            <w:hideMark/>
          </w:tcPr>
          <w:p w14:paraId="5F1A01B4" w14:textId="77777777" w:rsidR="00302A0B" w:rsidRPr="00302A0B" w:rsidRDefault="00302A0B" w:rsidP="00F80434">
            <w:pPr>
              <w:spacing w:after="0"/>
            </w:pPr>
            <w:r>
              <w:t> </w:t>
            </w:r>
          </w:p>
        </w:tc>
        <w:tc>
          <w:tcPr>
            <w:tcW w:w="992" w:type="dxa"/>
            <w:hideMark/>
          </w:tcPr>
          <w:p w14:paraId="03C03DF2" w14:textId="77777777" w:rsidR="00302A0B" w:rsidRPr="00302A0B" w:rsidRDefault="00302A0B" w:rsidP="00F80434">
            <w:pPr>
              <w:spacing w:after="0"/>
            </w:pPr>
            <w:r>
              <w:t> </w:t>
            </w:r>
          </w:p>
        </w:tc>
        <w:tc>
          <w:tcPr>
            <w:tcW w:w="4678" w:type="dxa"/>
            <w:hideMark/>
          </w:tcPr>
          <w:p w14:paraId="01152171" w14:textId="77777777" w:rsidR="00302A0B" w:rsidRPr="00302A0B" w:rsidRDefault="00302A0B" w:rsidP="00F80434">
            <w:pPr>
              <w:spacing w:after="0"/>
            </w:pPr>
            <w:r>
              <w:t> </w:t>
            </w:r>
          </w:p>
        </w:tc>
        <w:tc>
          <w:tcPr>
            <w:tcW w:w="789" w:type="dxa"/>
            <w:noWrap/>
            <w:hideMark/>
          </w:tcPr>
          <w:p w14:paraId="22B0AC31" w14:textId="77777777" w:rsidR="00302A0B" w:rsidRPr="00302A0B" w:rsidRDefault="00302A0B" w:rsidP="00F80434">
            <w:pPr>
              <w:spacing w:after="0"/>
            </w:pPr>
            <w:r>
              <w:t>182</w:t>
            </w:r>
          </w:p>
        </w:tc>
        <w:tc>
          <w:tcPr>
            <w:tcW w:w="1767" w:type="dxa"/>
            <w:hideMark/>
          </w:tcPr>
          <w:p w14:paraId="6ECA99DB" w14:textId="77777777" w:rsidR="00302A0B" w:rsidRPr="00302A0B" w:rsidRDefault="00302A0B" w:rsidP="00F80434">
            <w:pPr>
              <w:spacing w:after="0"/>
            </w:pPr>
            <w:r>
              <w:t>3,001 to 4,000 euros</w:t>
            </w:r>
          </w:p>
        </w:tc>
      </w:tr>
      <w:tr w:rsidR="00302A0B" w:rsidRPr="00302A0B" w14:paraId="250D34F9" w14:textId="77777777" w:rsidTr="00F80434">
        <w:trPr>
          <w:cantSplit/>
        </w:trPr>
        <w:tc>
          <w:tcPr>
            <w:tcW w:w="1980" w:type="dxa"/>
            <w:hideMark/>
          </w:tcPr>
          <w:p w14:paraId="7FA0FFB0" w14:textId="77777777" w:rsidR="00302A0B" w:rsidRPr="00302A0B" w:rsidRDefault="00302A0B" w:rsidP="00F80434">
            <w:pPr>
              <w:spacing w:after="0"/>
            </w:pPr>
            <w:r>
              <w:t> </w:t>
            </w:r>
          </w:p>
        </w:tc>
        <w:tc>
          <w:tcPr>
            <w:tcW w:w="992" w:type="dxa"/>
            <w:hideMark/>
          </w:tcPr>
          <w:p w14:paraId="5E7DF880" w14:textId="77777777" w:rsidR="00302A0B" w:rsidRPr="00302A0B" w:rsidRDefault="00302A0B" w:rsidP="00F80434">
            <w:pPr>
              <w:spacing w:after="0"/>
            </w:pPr>
            <w:r>
              <w:t> </w:t>
            </w:r>
          </w:p>
        </w:tc>
        <w:tc>
          <w:tcPr>
            <w:tcW w:w="4678" w:type="dxa"/>
            <w:hideMark/>
          </w:tcPr>
          <w:p w14:paraId="21B32031" w14:textId="77777777" w:rsidR="00302A0B" w:rsidRPr="00302A0B" w:rsidRDefault="00302A0B" w:rsidP="00F80434">
            <w:pPr>
              <w:spacing w:after="0"/>
            </w:pPr>
            <w:r>
              <w:t> </w:t>
            </w:r>
          </w:p>
        </w:tc>
        <w:tc>
          <w:tcPr>
            <w:tcW w:w="789" w:type="dxa"/>
            <w:noWrap/>
            <w:hideMark/>
          </w:tcPr>
          <w:p w14:paraId="6FE6BB89" w14:textId="77777777" w:rsidR="00302A0B" w:rsidRPr="00302A0B" w:rsidRDefault="00302A0B" w:rsidP="00F80434">
            <w:pPr>
              <w:spacing w:after="0"/>
            </w:pPr>
            <w:r>
              <w:t>183</w:t>
            </w:r>
          </w:p>
        </w:tc>
        <w:tc>
          <w:tcPr>
            <w:tcW w:w="1767" w:type="dxa"/>
            <w:hideMark/>
          </w:tcPr>
          <w:p w14:paraId="01B55868" w14:textId="77777777" w:rsidR="00302A0B" w:rsidRPr="00302A0B" w:rsidRDefault="00302A0B" w:rsidP="00F80434">
            <w:pPr>
              <w:spacing w:after="0"/>
            </w:pPr>
            <w:r>
              <w:t>4,001 euros or more</w:t>
            </w:r>
          </w:p>
        </w:tc>
      </w:tr>
      <w:tr w:rsidR="00302A0B" w:rsidRPr="00302A0B" w14:paraId="280534A5" w14:textId="77777777" w:rsidTr="00F80434">
        <w:trPr>
          <w:cantSplit/>
        </w:trPr>
        <w:tc>
          <w:tcPr>
            <w:tcW w:w="1980" w:type="dxa"/>
            <w:hideMark/>
          </w:tcPr>
          <w:p w14:paraId="06B5E7DD" w14:textId="77777777" w:rsidR="00302A0B" w:rsidRPr="00302A0B" w:rsidRDefault="00302A0B" w:rsidP="00F80434">
            <w:pPr>
              <w:spacing w:after="0"/>
            </w:pPr>
            <w:r>
              <w:t>always</w:t>
            </w:r>
          </w:p>
        </w:tc>
        <w:tc>
          <w:tcPr>
            <w:tcW w:w="992" w:type="dxa"/>
            <w:hideMark/>
          </w:tcPr>
          <w:p w14:paraId="0B8CC4A2" w14:textId="77777777" w:rsidR="00302A0B" w:rsidRPr="00302A0B" w:rsidRDefault="00302A0B" w:rsidP="00F80434">
            <w:pPr>
              <w:spacing w:after="0"/>
            </w:pPr>
            <w:r>
              <w:t>F02valik</w:t>
            </w:r>
          </w:p>
        </w:tc>
        <w:tc>
          <w:tcPr>
            <w:tcW w:w="4678" w:type="dxa"/>
            <w:hideMark/>
          </w:tcPr>
          <w:p w14:paraId="326028EF" w14:textId="77777777" w:rsidR="00302A0B" w:rsidRPr="00302A0B" w:rsidRDefault="00302A0B" w:rsidP="00F80434">
            <w:pPr>
              <w:spacing w:after="0"/>
            </w:pPr>
            <w:r>
              <w:rPr>
                <w:b/>
                <w:bCs/>
              </w:rPr>
              <w:t>PRODUCTION FOR OWN CONSUMPTION</w:t>
            </w:r>
            <w:r>
              <w:br/>
            </w:r>
            <w:r>
              <w:rPr>
                <w:b/>
                <w:bCs/>
              </w:rPr>
              <w:t>The next few questions are about production for own consumption.</w:t>
            </w:r>
            <w:r>
              <w:rPr>
                <w:b/>
              </w:rPr>
              <w:t xml:space="preserve"> </w:t>
            </w:r>
            <w:r>
              <w:rPr>
                <w:b/>
              </w:rPr>
              <w:br/>
              <w:t>Which animals, poultry, gardening products or other agricultural products did your household grow/produce for own consumption last year?</w:t>
            </w:r>
            <w:r>
              <w:br/>
            </w:r>
            <w:r>
              <w:rPr>
                <w:i/>
              </w:rPr>
              <w:t>Multiple answers are possible.</w:t>
            </w:r>
          </w:p>
        </w:tc>
        <w:tc>
          <w:tcPr>
            <w:tcW w:w="789" w:type="dxa"/>
            <w:noWrap/>
            <w:hideMark/>
          </w:tcPr>
          <w:p w14:paraId="2E0F2780" w14:textId="77777777" w:rsidR="00302A0B" w:rsidRPr="00302A0B" w:rsidRDefault="00302A0B" w:rsidP="00F80434">
            <w:pPr>
              <w:spacing w:after="0"/>
            </w:pPr>
            <w:r>
              <w:t>201</w:t>
            </w:r>
          </w:p>
        </w:tc>
        <w:tc>
          <w:tcPr>
            <w:tcW w:w="1767" w:type="dxa"/>
            <w:hideMark/>
          </w:tcPr>
          <w:p w14:paraId="166B28B4" w14:textId="77777777" w:rsidR="00302A0B" w:rsidRPr="00302A0B" w:rsidRDefault="00302A0B" w:rsidP="00F80434">
            <w:pPr>
              <w:spacing w:after="0"/>
            </w:pPr>
            <w:r>
              <w:t>Milk</w:t>
            </w:r>
          </w:p>
        </w:tc>
      </w:tr>
      <w:tr w:rsidR="00302A0B" w:rsidRPr="00302A0B" w14:paraId="3D615176" w14:textId="77777777" w:rsidTr="00F80434">
        <w:trPr>
          <w:cantSplit/>
        </w:trPr>
        <w:tc>
          <w:tcPr>
            <w:tcW w:w="1980" w:type="dxa"/>
            <w:hideMark/>
          </w:tcPr>
          <w:p w14:paraId="6AC15AB5" w14:textId="77777777" w:rsidR="00302A0B" w:rsidRPr="00302A0B" w:rsidRDefault="00302A0B" w:rsidP="00F80434">
            <w:pPr>
              <w:spacing w:after="0"/>
            </w:pPr>
            <w:r>
              <w:t> </w:t>
            </w:r>
          </w:p>
        </w:tc>
        <w:tc>
          <w:tcPr>
            <w:tcW w:w="992" w:type="dxa"/>
            <w:hideMark/>
          </w:tcPr>
          <w:p w14:paraId="16C1B782" w14:textId="77777777" w:rsidR="00302A0B" w:rsidRPr="00302A0B" w:rsidRDefault="00302A0B" w:rsidP="00F80434">
            <w:pPr>
              <w:spacing w:after="0"/>
            </w:pPr>
            <w:r>
              <w:t> </w:t>
            </w:r>
          </w:p>
        </w:tc>
        <w:tc>
          <w:tcPr>
            <w:tcW w:w="4678" w:type="dxa"/>
            <w:hideMark/>
          </w:tcPr>
          <w:p w14:paraId="20A9C354" w14:textId="77777777" w:rsidR="00302A0B" w:rsidRPr="00302A0B" w:rsidRDefault="00302A0B" w:rsidP="00F80434">
            <w:pPr>
              <w:spacing w:after="0"/>
            </w:pPr>
            <w:r>
              <w:t> </w:t>
            </w:r>
          </w:p>
        </w:tc>
        <w:tc>
          <w:tcPr>
            <w:tcW w:w="789" w:type="dxa"/>
            <w:noWrap/>
            <w:hideMark/>
          </w:tcPr>
          <w:p w14:paraId="2BB743D6" w14:textId="77777777" w:rsidR="00302A0B" w:rsidRPr="00302A0B" w:rsidRDefault="00302A0B" w:rsidP="00F80434">
            <w:pPr>
              <w:spacing w:after="0"/>
            </w:pPr>
            <w:r>
              <w:t>202</w:t>
            </w:r>
          </w:p>
        </w:tc>
        <w:tc>
          <w:tcPr>
            <w:tcW w:w="1767" w:type="dxa"/>
            <w:hideMark/>
          </w:tcPr>
          <w:p w14:paraId="30B225CF" w14:textId="77777777" w:rsidR="00302A0B" w:rsidRPr="00302A0B" w:rsidRDefault="00302A0B" w:rsidP="00F80434">
            <w:pPr>
              <w:spacing w:after="0"/>
            </w:pPr>
            <w:r>
              <w:t>Eggs</w:t>
            </w:r>
          </w:p>
        </w:tc>
      </w:tr>
      <w:tr w:rsidR="00302A0B" w:rsidRPr="00302A0B" w14:paraId="595EA60C" w14:textId="77777777" w:rsidTr="00F80434">
        <w:trPr>
          <w:cantSplit/>
        </w:trPr>
        <w:tc>
          <w:tcPr>
            <w:tcW w:w="1980" w:type="dxa"/>
            <w:hideMark/>
          </w:tcPr>
          <w:p w14:paraId="597EFED9" w14:textId="77777777" w:rsidR="00302A0B" w:rsidRPr="00302A0B" w:rsidRDefault="00302A0B" w:rsidP="00F80434">
            <w:pPr>
              <w:spacing w:after="0"/>
            </w:pPr>
            <w:r>
              <w:t> </w:t>
            </w:r>
          </w:p>
        </w:tc>
        <w:tc>
          <w:tcPr>
            <w:tcW w:w="992" w:type="dxa"/>
            <w:hideMark/>
          </w:tcPr>
          <w:p w14:paraId="7803A2A5" w14:textId="77777777" w:rsidR="00302A0B" w:rsidRPr="00302A0B" w:rsidRDefault="00302A0B" w:rsidP="00F80434">
            <w:pPr>
              <w:spacing w:after="0"/>
            </w:pPr>
            <w:r>
              <w:t> </w:t>
            </w:r>
          </w:p>
        </w:tc>
        <w:tc>
          <w:tcPr>
            <w:tcW w:w="4678" w:type="dxa"/>
            <w:hideMark/>
          </w:tcPr>
          <w:p w14:paraId="3E838FA6" w14:textId="77777777" w:rsidR="00302A0B" w:rsidRPr="00302A0B" w:rsidRDefault="00302A0B" w:rsidP="00F80434">
            <w:pPr>
              <w:spacing w:after="0"/>
            </w:pPr>
            <w:r>
              <w:t> </w:t>
            </w:r>
          </w:p>
        </w:tc>
        <w:tc>
          <w:tcPr>
            <w:tcW w:w="789" w:type="dxa"/>
            <w:noWrap/>
            <w:hideMark/>
          </w:tcPr>
          <w:p w14:paraId="582AA8F2" w14:textId="77777777" w:rsidR="00302A0B" w:rsidRPr="00302A0B" w:rsidRDefault="00302A0B" w:rsidP="00F80434">
            <w:pPr>
              <w:spacing w:after="0"/>
            </w:pPr>
            <w:r>
              <w:t>203</w:t>
            </w:r>
          </w:p>
        </w:tc>
        <w:tc>
          <w:tcPr>
            <w:tcW w:w="1767" w:type="dxa"/>
            <w:hideMark/>
          </w:tcPr>
          <w:p w14:paraId="77A03D5A" w14:textId="77777777" w:rsidR="00302A0B" w:rsidRPr="00302A0B" w:rsidRDefault="00302A0B" w:rsidP="00F80434">
            <w:pPr>
              <w:spacing w:after="0"/>
            </w:pPr>
            <w:r>
              <w:t>Potatoes</w:t>
            </w:r>
          </w:p>
        </w:tc>
      </w:tr>
      <w:tr w:rsidR="00302A0B" w:rsidRPr="00302A0B" w14:paraId="075C1FED" w14:textId="77777777" w:rsidTr="00F80434">
        <w:trPr>
          <w:cantSplit/>
        </w:trPr>
        <w:tc>
          <w:tcPr>
            <w:tcW w:w="1980" w:type="dxa"/>
            <w:hideMark/>
          </w:tcPr>
          <w:p w14:paraId="1F14FA0C" w14:textId="77777777" w:rsidR="00302A0B" w:rsidRPr="00302A0B" w:rsidRDefault="00302A0B" w:rsidP="00F80434">
            <w:pPr>
              <w:spacing w:after="0"/>
            </w:pPr>
            <w:r>
              <w:t> </w:t>
            </w:r>
          </w:p>
        </w:tc>
        <w:tc>
          <w:tcPr>
            <w:tcW w:w="992" w:type="dxa"/>
            <w:hideMark/>
          </w:tcPr>
          <w:p w14:paraId="02C9501E" w14:textId="77777777" w:rsidR="00302A0B" w:rsidRPr="00302A0B" w:rsidRDefault="00302A0B" w:rsidP="00F80434">
            <w:pPr>
              <w:spacing w:after="0"/>
            </w:pPr>
            <w:r>
              <w:t> </w:t>
            </w:r>
          </w:p>
        </w:tc>
        <w:tc>
          <w:tcPr>
            <w:tcW w:w="4678" w:type="dxa"/>
            <w:hideMark/>
          </w:tcPr>
          <w:p w14:paraId="00133365" w14:textId="77777777" w:rsidR="00302A0B" w:rsidRPr="00302A0B" w:rsidRDefault="00302A0B" w:rsidP="00F80434">
            <w:pPr>
              <w:spacing w:after="0"/>
            </w:pPr>
            <w:r>
              <w:t> </w:t>
            </w:r>
          </w:p>
        </w:tc>
        <w:tc>
          <w:tcPr>
            <w:tcW w:w="789" w:type="dxa"/>
            <w:noWrap/>
            <w:hideMark/>
          </w:tcPr>
          <w:p w14:paraId="7BA74869" w14:textId="77777777" w:rsidR="00302A0B" w:rsidRPr="00302A0B" w:rsidRDefault="00302A0B" w:rsidP="00F80434">
            <w:pPr>
              <w:spacing w:after="0"/>
            </w:pPr>
            <w:r>
              <w:t>204</w:t>
            </w:r>
          </w:p>
        </w:tc>
        <w:tc>
          <w:tcPr>
            <w:tcW w:w="1767" w:type="dxa"/>
            <w:hideMark/>
          </w:tcPr>
          <w:p w14:paraId="5B91E71D" w14:textId="77777777" w:rsidR="00302A0B" w:rsidRPr="00302A0B" w:rsidRDefault="00302A0B" w:rsidP="00F80434">
            <w:pPr>
              <w:spacing w:after="0"/>
            </w:pPr>
            <w:r>
              <w:t>Pork</w:t>
            </w:r>
          </w:p>
        </w:tc>
      </w:tr>
      <w:tr w:rsidR="00302A0B" w:rsidRPr="00302A0B" w14:paraId="5A9DBC26" w14:textId="77777777" w:rsidTr="00F80434">
        <w:trPr>
          <w:cantSplit/>
        </w:trPr>
        <w:tc>
          <w:tcPr>
            <w:tcW w:w="1980" w:type="dxa"/>
            <w:hideMark/>
          </w:tcPr>
          <w:p w14:paraId="74417926" w14:textId="77777777" w:rsidR="00302A0B" w:rsidRPr="00302A0B" w:rsidRDefault="00302A0B" w:rsidP="00F80434">
            <w:pPr>
              <w:spacing w:after="0"/>
            </w:pPr>
            <w:r>
              <w:t> </w:t>
            </w:r>
          </w:p>
        </w:tc>
        <w:tc>
          <w:tcPr>
            <w:tcW w:w="992" w:type="dxa"/>
            <w:hideMark/>
          </w:tcPr>
          <w:p w14:paraId="0ED18D89" w14:textId="77777777" w:rsidR="00302A0B" w:rsidRPr="00302A0B" w:rsidRDefault="00302A0B" w:rsidP="00F80434">
            <w:pPr>
              <w:spacing w:after="0"/>
            </w:pPr>
            <w:r>
              <w:t> </w:t>
            </w:r>
          </w:p>
        </w:tc>
        <w:tc>
          <w:tcPr>
            <w:tcW w:w="4678" w:type="dxa"/>
            <w:hideMark/>
          </w:tcPr>
          <w:p w14:paraId="182F7572" w14:textId="77777777" w:rsidR="00302A0B" w:rsidRPr="00302A0B" w:rsidRDefault="00302A0B" w:rsidP="00F80434">
            <w:pPr>
              <w:spacing w:after="0"/>
            </w:pPr>
            <w:r>
              <w:t> </w:t>
            </w:r>
          </w:p>
        </w:tc>
        <w:tc>
          <w:tcPr>
            <w:tcW w:w="789" w:type="dxa"/>
            <w:noWrap/>
            <w:hideMark/>
          </w:tcPr>
          <w:p w14:paraId="6FB9647D" w14:textId="77777777" w:rsidR="00302A0B" w:rsidRPr="00302A0B" w:rsidRDefault="00302A0B" w:rsidP="00F80434">
            <w:pPr>
              <w:spacing w:after="0"/>
            </w:pPr>
            <w:r>
              <w:t>205</w:t>
            </w:r>
          </w:p>
        </w:tc>
        <w:tc>
          <w:tcPr>
            <w:tcW w:w="1767" w:type="dxa"/>
            <w:hideMark/>
          </w:tcPr>
          <w:p w14:paraId="3650F397" w14:textId="77777777" w:rsidR="00302A0B" w:rsidRPr="00302A0B" w:rsidRDefault="00302A0B" w:rsidP="00F80434">
            <w:pPr>
              <w:spacing w:after="0"/>
            </w:pPr>
            <w:r>
              <w:t>Beef or mutton</w:t>
            </w:r>
          </w:p>
        </w:tc>
      </w:tr>
      <w:tr w:rsidR="00302A0B" w:rsidRPr="00302A0B" w14:paraId="1B625767" w14:textId="77777777" w:rsidTr="00F80434">
        <w:trPr>
          <w:cantSplit/>
        </w:trPr>
        <w:tc>
          <w:tcPr>
            <w:tcW w:w="1980" w:type="dxa"/>
            <w:hideMark/>
          </w:tcPr>
          <w:p w14:paraId="7047E4E7" w14:textId="77777777" w:rsidR="00302A0B" w:rsidRPr="00302A0B" w:rsidRDefault="00302A0B" w:rsidP="00F80434">
            <w:pPr>
              <w:spacing w:after="0"/>
            </w:pPr>
            <w:r>
              <w:t> </w:t>
            </w:r>
          </w:p>
        </w:tc>
        <w:tc>
          <w:tcPr>
            <w:tcW w:w="992" w:type="dxa"/>
            <w:hideMark/>
          </w:tcPr>
          <w:p w14:paraId="11256FBA" w14:textId="77777777" w:rsidR="00302A0B" w:rsidRPr="00302A0B" w:rsidRDefault="00302A0B" w:rsidP="00F80434">
            <w:pPr>
              <w:spacing w:after="0"/>
            </w:pPr>
            <w:r>
              <w:t> </w:t>
            </w:r>
          </w:p>
        </w:tc>
        <w:tc>
          <w:tcPr>
            <w:tcW w:w="4678" w:type="dxa"/>
            <w:hideMark/>
          </w:tcPr>
          <w:p w14:paraId="643BE525" w14:textId="77777777" w:rsidR="00302A0B" w:rsidRPr="00302A0B" w:rsidRDefault="00302A0B" w:rsidP="00F80434">
            <w:pPr>
              <w:spacing w:after="0"/>
            </w:pPr>
            <w:r>
              <w:t> </w:t>
            </w:r>
          </w:p>
        </w:tc>
        <w:tc>
          <w:tcPr>
            <w:tcW w:w="789" w:type="dxa"/>
            <w:noWrap/>
            <w:hideMark/>
          </w:tcPr>
          <w:p w14:paraId="68D2AD95" w14:textId="77777777" w:rsidR="00302A0B" w:rsidRPr="00302A0B" w:rsidRDefault="00302A0B" w:rsidP="00F80434">
            <w:pPr>
              <w:spacing w:after="0"/>
            </w:pPr>
            <w:r>
              <w:t>206</w:t>
            </w:r>
          </w:p>
        </w:tc>
        <w:tc>
          <w:tcPr>
            <w:tcW w:w="1767" w:type="dxa"/>
            <w:hideMark/>
          </w:tcPr>
          <w:p w14:paraId="755A119B" w14:textId="77777777" w:rsidR="00302A0B" w:rsidRPr="00302A0B" w:rsidRDefault="00302A0B" w:rsidP="00F80434">
            <w:pPr>
              <w:spacing w:after="0"/>
            </w:pPr>
            <w:r>
              <w:t>Apples or pears</w:t>
            </w:r>
          </w:p>
        </w:tc>
      </w:tr>
      <w:tr w:rsidR="00302A0B" w:rsidRPr="00302A0B" w14:paraId="192B32E8" w14:textId="77777777" w:rsidTr="00F80434">
        <w:trPr>
          <w:cantSplit/>
        </w:trPr>
        <w:tc>
          <w:tcPr>
            <w:tcW w:w="1980" w:type="dxa"/>
            <w:hideMark/>
          </w:tcPr>
          <w:p w14:paraId="26BFDA12" w14:textId="77777777" w:rsidR="00302A0B" w:rsidRPr="00302A0B" w:rsidRDefault="00302A0B" w:rsidP="00F80434">
            <w:pPr>
              <w:spacing w:after="0"/>
            </w:pPr>
            <w:r>
              <w:t> </w:t>
            </w:r>
          </w:p>
        </w:tc>
        <w:tc>
          <w:tcPr>
            <w:tcW w:w="992" w:type="dxa"/>
            <w:hideMark/>
          </w:tcPr>
          <w:p w14:paraId="291D9B3D" w14:textId="77777777" w:rsidR="00302A0B" w:rsidRPr="00302A0B" w:rsidRDefault="00302A0B" w:rsidP="00F80434">
            <w:pPr>
              <w:spacing w:after="0"/>
            </w:pPr>
            <w:r>
              <w:t> </w:t>
            </w:r>
          </w:p>
        </w:tc>
        <w:tc>
          <w:tcPr>
            <w:tcW w:w="4678" w:type="dxa"/>
            <w:hideMark/>
          </w:tcPr>
          <w:p w14:paraId="6FD93D90" w14:textId="77777777" w:rsidR="00302A0B" w:rsidRPr="00302A0B" w:rsidRDefault="00302A0B" w:rsidP="00F80434">
            <w:pPr>
              <w:spacing w:after="0"/>
            </w:pPr>
            <w:r>
              <w:t> </w:t>
            </w:r>
          </w:p>
        </w:tc>
        <w:tc>
          <w:tcPr>
            <w:tcW w:w="789" w:type="dxa"/>
            <w:noWrap/>
            <w:hideMark/>
          </w:tcPr>
          <w:p w14:paraId="7C1BA54F" w14:textId="77777777" w:rsidR="00302A0B" w:rsidRPr="00302A0B" w:rsidRDefault="00302A0B" w:rsidP="00F80434">
            <w:pPr>
              <w:spacing w:after="0"/>
            </w:pPr>
            <w:r>
              <w:t>207</w:t>
            </w:r>
          </w:p>
        </w:tc>
        <w:tc>
          <w:tcPr>
            <w:tcW w:w="1767" w:type="dxa"/>
            <w:hideMark/>
          </w:tcPr>
          <w:p w14:paraId="4BA1CC66" w14:textId="77777777" w:rsidR="00302A0B" w:rsidRPr="00302A0B" w:rsidRDefault="00302A0B" w:rsidP="00F80434">
            <w:pPr>
              <w:spacing w:after="0"/>
            </w:pPr>
            <w:r>
              <w:t>Cabbage or cauliflower</w:t>
            </w:r>
          </w:p>
        </w:tc>
      </w:tr>
      <w:tr w:rsidR="00302A0B" w:rsidRPr="00302A0B" w14:paraId="02324C5D" w14:textId="77777777" w:rsidTr="00F80434">
        <w:trPr>
          <w:cantSplit/>
        </w:trPr>
        <w:tc>
          <w:tcPr>
            <w:tcW w:w="1980" w:type="dxa"/>
            <w:hideMark/>
          </w:tcPr>
          <w:p w14:paraId="294CBD8F" w14:textId="77777777" w:rsidR="00302A0B" w:rsidRPr="00302A0B" w:rsidRDefault="00302A0B" w:rsidP="00F80434">
            <w:pPr>
              <w:spacing w:after="0"/>
            </w:pPr>
            <w:r>
              <w:t> </w:t>
            </w:r>
          </w:p>
        </w:tc>
        <w:tc>
          <w:tcPr>
            <w:tcW w:w="992" w:type="dxa"/>
            <w:hideMark/>
          </w:tcPr>
          <w:p w14:paraId="0010D12C" w14:textId="77777777" w:rsidR="00302A0B" w:rsidRPr="00302A0B" w:rsidRDefault="00302A0B" w:rsidP="00F80434">
            <w:pPr>
              <w:spacing w:after="0"/>
            </w:pPr>
            <w:r>
              <w:t> </w:t>
            </w:r>
          </w:p>
        </w:tc>
        <w:tc>
          <w:tcPr>
            <w:tcW w:w="4678" w:type="dxa"/>
            <w:hideMark/>
          </w:tcPr>
          <w:p w14:paraId="20353DA2" w14:textId="77777777" w:rsidR="00302A0B" w:rsidRPr="00302A0B" w:rsidRDefault="00302A0B" w:rsidP="00F80434">
            <w:pPr>
              <w:spacing w:after="0"/>
            </w:pPr>
            <w:r>
              <w:t> </w:t>
            </w:r>
          </w:p>
        </w:tc>
        <w:tc>
          <w:tcPr>
            <w:tcW w:w="789" w:type="dxa"/>
            <w:noWrap/>
            <w:hideMark/>
          </w:tcPr>
          <w:p w14:paraId="358A2F9E" w14:textId="77777777" w:rsidR="00302A0B" w:rsidRPr="00302A0B" w:rsidRDefault="00302A0B" w:rsidP="00F80434">
            <w:pPr>
              <w:spacing w:after="0"/>
            </w:pPr>
            <w:r>
              <w:t>208</w:t>
            </w:r>
          </w:p>
        </w:tc>
        <w:tc>
          <w:tcPr>
            <w:tcW w:w="1767" w:type="dxa"/>
            <w:hideMark/>
          </w:tcPr>
          <w:p w14:paraId="1151979E" w14:textId="77777777" w:rsidR="00302A0B" w:rsidRPr="00302A0B" w:rsidRDefault="00302A0B" w:rsidP="00F80434">
            <w:pPr>
              <w:spacing w:after="0"/>
            </w:pPr>
            <w:r>
              <w:t>Tomatoes</w:t>
            </w:r>
          </w:p>
        </w:tc>
      </w:tr>
      <w:tr w:rsidR="00302A0B" w:rsidRPr="00302A0B" w14:paraId="77609B3D" w14:textId="77777777" w:rsidTr="00F80434">
        <w:trPr>
          <w:cantSplit/>
        </w:trPr>
        <w:tc>
          <w:tcPr>
            <w:tcW w:w="1980" w:type="dxa"/>
            <w:hideMark/>
          </w:tcPr>
          <w:p w14:paraId="5EA83598" w14:textId="77777777" w:rsidR="00302A0B" w:rsidRPr="00302A0B" w:rsidRDefault="00302A0B" w:rsidP="00F80434">
            <w:pPr>
              <w:spacing w:after="0"/>
            </w:pPr>
            <w:r>
              <w:t> </w:t>
            </w:r>
          </w:p>
        </w:tc>
        <w:tc>
          <w:tcPr>
            <w:tcW w:w="992" w:type="dxa"/>
            <w:hideMark/>
          </w:tcPr>
          <w:p w14:paraId="761CEFB2" w14:textId="77777777" w:rsidR="00302A0B" w:rsidRPr="00302A0B" w:rsidRDefault="00302A0B" w:rsidP="00F80434">
            <w:pPr>
              <w:spacing w:after="0"/>
            </w:pPr>
            <w:r>
              <w:t> </w:t>
            </w:r>
          </w:p>
        </w:tc>
        <w:tc>
          <w:tcPr>
            <w:tcW w:w="4678" w:type="dxa"/>
            <w:hideMark/>
          </w:tcPr>
          <w:p w14:paraId="4F246A96" w14:textId="77777777" w:rsidR="00302A0B" w:rsidRPr="00302A0B" w:rsidRDefault="00302A0B" w:rsidP="00F80434">
            <w:pPr>
              <w:spacing w:after="0"/>
            </w:pPr>
            <w:r>
              <w:t> </w:t>
            </w:r>
          </w:p>
        </w:tc>
        <w:tc>
          <w:tcPr>
            <w:tcW w:w="789" w:type="dxa"/>
            <w:noWrap/>
            <w:hideMark/>
          </w:tcPr>
          <w:p w14:paraId="4319DE20" w14:textId="77777777" w:rsidR="00302A0B" w:rsidRPr="00302A0B" w:rsidRDefault="00302A0B" w:rsidP="00F80434">
            <w:pPr>
              <w:spacing w:after="0"/>
            </w:pPr>
            <w:r>
              <w:t>209</w:t>
            </w:r>
          </w:p>
        </w:tc>
        <w:tc>
          <w:tcPr>
            <w:tcW w:w="1767" w:type="dxa"/>
            <w:hideMark/>
          </w:tcPr>
          <w:p w14:paraId="526B3F1A" w14:textId="77777777" w:rsidR="00302A0B" w:rsidRPr="00302A0B" w:rsidRDefault="00302A0B" w:rsidP="00F80434">
            <w:pPr>
              <w:spacing w:after="0"/>
            </w:pPr>
            <w:r>
              <w:t>Cucumbers</w:t>
            </w:r>
          </w:p>
        </w:tc>
      </w:tr>
      <w:tr w:rsidR="00302A0B" w:rsidRPr="00302A0B" w14:paraId="7EF976A2" w14:textId="77777777" w:rsidTr="00F80434">
        <w:trPr>
          <w:cantSplit/>
        </w:trPr>
        <w:tc>
          <w:tcPr>
            <w:tcW w:w="1980" w:type="dxa"/>
            <w:hideMark/>
          </w:tcPr>
          <w:p w14:paraId="50306859" w14:textId="77777777" w:rsidR="00302A0B" w:rsidRPr="00302A0B" w:rsidRDefault="00302A0B" w:rsidP="00F80434">
            <w:pPr>
              <w:spacing w:after="0"/>
            </w:pPr>
            <w:r>
              <w:t> </w:t>
            </w:r>
          </w:p>
        </w:tc>
        <w:tc>
          <w:tcPr>
            <w:tcW w:w="992" w:type="dxa"/>
            <w:hideMark/>
          </w:tcPr>
          <w:p w14:paraId="6C1FFB77" w14:textId="77777777" w:rsidR="00302A0B" w:rsidRPr="00302A0B" w:rsidRDefault="00302A0B" w:rsidP="00F80434">
            <w:pPr>
              <w:spacing w:after="0"/>
            </w:pPr>
            <w:r>
              <w:t> </w:t>
            </w:r>
          </w:p>
        </w:tc>
        <w:tc>
          <w:tcPr>
            <w:tcW w:w="4678" w:type="dxa"/>
            <w:hideMark/>
          </w:tcPr>
          <w:p w14:paraId="21FEFBF8" w14:textId="77777777" w:rsidR="00302A0B" w:rsidRPr="00302A0B" w:rsidRDefault="00302A0B" w:rsidP="00F80434">
            <w:pPr>
              <w:spacing w:after="0"/>
            </w:pPr>
            <w:r>
              <w:t> </w:t>
            </w:r>
          </w:p>
        </w:tc>
        <w:tc>
          <w:tcPr>
            <w:tcW w:w="789" w:type="dxa"/>
            <w:noWrap/>
            <w:hideMark/>
          </w:tcPr>
          <w:p w14:paraId="4E1516C2" w14:textId="77777777" w:rsidR="00302A0B" w:rsidRPr="00302A0B" w:rsidRDefault="00302A0B" w:rsidP="00F80434">
            <w:pPr>
              <w:spacing w:after="0"/>
            </w:pPr>
            <w:r>
              <w:t>210</w:t>
            </w:r>
          </w:p>
        </w:tc>
        <w:tc>
          <w:tcPr>
            <w:tcW w:w="1767" w:type="dxa"/>
            <w:hideMark/>
          </w:tcPr>
          <w:p w14:paraId="1A16FD20" w14:textId="77777777" w:rsidR="00302A0B" w:rsidRPr="00302A0B" w:rsidRDefault="00302A0B" w:rsidP="00F80434">
            <w:pPr>
              <w:spacing w:after="0"/>
            </w:pPr>
            <w:r>
              <w:t>Pumpkins</w:t>
            </w:r>
          </w:p>
        </w:tc>
      </w:tr>
      <w:tr w:rsidR="00302A0B" w:rsidRPr="00302A0B" w14:paraId="49FEF0C0" w14:textId="77777777" w:rsidTr="00F80434">
        <w:trPr>
          <w:cantSplit/>
        </w:trPr>
        <w:tc>
          <w:tcPr>
            <w:tcW w:w="1980" w:type="dxa"/>
            <w:hideMark/>
          </w:tcPr>
          <w:p w14:paraId="43492607" w14:textId="77777777" w:rsidR="00302A0B" w:rsidRPr="00302A0B" w:rsidRDefault="00302A0B" w:rsidP="00F80434">
            <w:pPr>
              <w:spacing w:after="0"/>
            </w:pPr>
            <w:r>
              <w:t> </w:t>
            </w:r>
          </w:p>
        </w:tc>
        <w:tc>
          <w:tcPr>
            <w:tcW w:w="992" w:type="dxa"/>
            <w:hideMark/>
          </w:tcPr>
          <w:p w14:paraId="6844BA13" w14:textId="77777777" w:rsidR="00302A0B" w:rsidRPr="00302A0B" w:rsidRDefault="00302A0B" w:rsidP="00F80434">
            <w:pPr>
              <w:spacing w:after="0"/>
            </w:pPr>
            <w:r>
              <w:t> </w:t>
            </w:r>
          </w:p>
        </w:tc>
        <w:tc>
          <w:tcPr>
            <w:tcW w:w="4678" w:type="dxa"/>
            <w:hideMark/>
          </w:tcPr>
          <w:p w14:paraId="2FA35B72" w14:textId="77777777" w:rsidR="00302A0B" w:rsidRPr="00302A0B" w:rsidRDefault="00302A0B" w:rsidP="00F80434">
            <w:pPr>
              <w:spacing w:after="0"/>
            </w:pPr>
            <w:r>
              <w:t> </w:t>
            </w:r>
          </w:p>
        </w:tc>
        <w:tc>
          <w:tcPr>
            <w:tcW w:w="789" w:type="dxa"/>
            <w:noWrap/>
            <w:hideMark/>
          </w:tcPr>
          <w:p w14:paraId="28F7F783" w14:textId="77777777" w:rsidR="00302A0B" w:rsidRPr="00302A0B" w:rsidRDefault="00302A0B" w:rsidP="00F80434">
            <w:pPr>
              <w:spacing w:after="0"/>
            </w:pPr>
            <w:r>
              <w:t>211</w:t>
            </w:r>
          </w:p>
        </w:tc>
        <w:tc>
          <w:tcPr>
            <w:tcW w:w="1767" w:type="dxa"/>
            <w:hideMark/>
          </w:tcPr>
          <w:p w14:paraId="4BDF20ED" w14:textId="77777777" w:rsidR="00302A0B" w:rsidRPr="00302A0B" w:rsidRDefault="00302A0B" w:rsidP="00F80434">
            <w:pPr>
              <w:spacing w:after="0"/>
            </w:pPr>
            <w:r>
              <w:t>Beets or turnips</w:t>
            </w:r>
          </w:p>
        </w:tc>
      </w:tr>
      <w:tr w:rsidR="00302A0B" w:rsidRPr="00302A0B" w14:paraId="2378B980" w14:textId="77777777" w:rsidTr="00F80434">
        <w:trPr>
          <w:cantSplit/>
        </w:trPr>
        <w:tc>
          <w:tcPr>
            <w:tcW w:w="1980" w:type="dxa"/>
            <w:hideMark/>
          </w:tcPr>
          <w:p w14:paraId="5466C89F" w14:textId="77777777" w:rsidR="00302A0B" w:rsidRPr="00302A0B" w:rsidRDefault="00302A0B" w:rsidP="00F80434">
            <w:pPr>
              <w:spacing w:after="0"/>
            </w:pPr>
            <w:r>
              <w:t> </w:t>
            </w:r>
          </w:p>
        </w:tc>
        <w:tc>
          <w:tcPr>
            <w:tcW w:w="992" w:type="dxa"/>
            <w:hideMark/>
          </w:tcPr>
          <w:p w14:paraId="062B518F" w14:textId="77777777" w:rsidR="00302A0B" w:rsidRPr="00302A0B" w:rsidRDefault="00302A0B" w:rsidP="00F80434">
            <w:pPr>
              <w:spacing w:after="0"/>
            </w:pPr>
            <w:r>
              <w:t> </w:t>
            </w:r>
          </w:p>
        </w:tc>
        <w:tc>
          <w:tcPr>
            <w:tcW w:w="4678" w:type="dxa"/>
            <w:hideMark/>
          </w:tcPr>
          <w:p w14:paraId="46E48D9A" w14:textId="77777777" w:rsidR="00302A0B" w:rsidRPr="00302A0B" w:rsidRDefault="00302A0B" w:rsidP="00F80434">
            <w:pPr>
              <w:spacing w:after="0"/>
            </w:pPr>
            <w:r>
              <w:t> </w:t>
            </w:r>
          </w:p>
        </w:tc>
        <w:tc>
          <w:tcPr>
            <w:tcW w:w="789" w:type="dxa"/>
            <w:noWrap/>
            <w:hideMark/>
          </w:tcPr>
          <w:p w14:paraId="49191EB1" w14:textId="77777777" w:rsidR="00302A0B" w:rsidRPr="00302A0B" w:rsidRDefault="00302A0B" w:rsidP="00F80434">
            <w:pPr>
              <w:spacing w:after="0"/>
            </w:pPr>
            <w:r>
              <w:t>212</w:t>
            </w:r>
          </w:p>
        </w:tc>
        <w:tc>
          <w:tcPr>
            <w:tcW w:w="1767" w:type="dxa"/>
            <w:hideMark/>
          </w:tcPr>
          <w:p w14:paraId="63BB4CA8" w14:textId="77777777" w:rsidR="00302A0B" w:rsidRPr="00302A0B" w:rsidRDefault="00302A0B" w:rsidP="00F80434">
            <w:pPr>
              <w:spacing w:after="0"/>
            </w:pPr>
            <w:r>
              <w:t>Carrots</w:t>
            </w:r>
          </w:p>
        </w:tc>
      </w:tr>
      <w:tr w:rsidR="00302A0B" w:rsidRPr="00302A0B" w14:paraId="2B45CEAC" w14:textId="77777777" w:rsidTr="00F80434">
        <w:trPr>
          <w:cantSplit/>
        </w:trPr>
        <w:tc>
          <w:tcPr>
            <w:tcW w:w="1980" w:type="dxa"/>
            <w:hideMark/>
          </w:tcPr>
          <w:p w14:paraId="69712FA0" w14:textId="77777777" w:rsidR="00302A0B" w:rsidRPr="00302A0B" w:rsidRDefault="00302A0B" w:rsidP="00F80434">
            <w:pPr>
              <w:spacing w:after="0"/>
            </w:pPr>
            <w:r>
              <w:t> </w:t>
            </w:r>
          </w:p>
        </w:tc>
        <w:tc>
          <w:tcPr>
            <w:tcW w:w="992" w:type="dxa"/>
            <w:hideMark/>
          </w:tcPr>
          <w:p w14:paraId="363CFBF2" w14:textId="77777777" w:rsidR="00302A0B" w:rsidRPr="00302A0B" w:rsidRDefault="00302A0B" w:rsidP="00F80434">
            <w:pPr>
              <w:spacing w:after="0"/>
            </w:pPr>
            <w:r>
              <w:t> </w:t>
            </w:r>
          </w:p>
        </w:tc>
        <w:tc>
          <w:tcPr>
            <w:tcW w:w="4678" w:type="dxa"/>
            <w:hideMark/>
          </w:tcPr>
          <w:p w14:paraId="5C9A3F31" w14:textId="77777777" w:rsidR="00302A0B" w:rsidRPr="00302A0B" w:rsidRDefault="00302A0B" w:rsidP="00F80434">
            <w:pPr>
              <w:spacing w:after="0"/>
            </w:pPr>
            <w:r>
              <w:t> </w:t>
            </w:r>
          </w:p>
        </w:tc>
        <w:tc>
          <w:tcPr>
            <w:tcW w:w="789" w:type="dxa"/>
            <w:noWrap/>
            <w:hideMark/>
          </w:tcPr>
          <w:p w14:paraId="24771132" w14:textId="77777777" w:rsidR="00302A0B" w:rsidRPr="00302A0B" w:rsidRDefault="00302A0B" w:rsidP="00F80434">
            <w:pPr>
              <w:spacing w:after="0"/>
            </w:pPr>
            <w:r>
              <w:t>213</w:t>
            </w:r>
          </w:p>
        </w:tc>
        <w:tc>
          <w:tcPr>
            <w:tcW w:w="1767" w:type="dxa"/>
            <w:hideMark/>
          </w:tcPr>
          <w:p w14:paraId="06DB6F34" w14:textId="77777777" w:rsidR="00302A0B" w:rsidRPr="00302A0B" w:rsidRDefault="00302A0B" w:rsidP="00F80434">
            <w:pPr>
              <w:spacing w:after="0"/>
            </w:pPr>
            <w:r>
              <w:t>Plums, cherries or other fruits (incl. grapes and buckthorn berries)</w:t>
            </w:r>
          </w:p>
        </w:tc>
      </w:tr>
      <w:tr w:rsidR="00302A0B" w:rsidRPr="00302A0B" w14:paraId="7EABD4DC" w14:textId="77777777" w:rsidTr="00F80434">
        <w:trPr>
          <w:cantSplit/>
        </w:trPr>
        <w:tc>
          <w:tcPr>
            <w:tcW w:w="1980" w:type="dxa"/>
            <w:hideMark/>
          </w:tcPr>
          <w:p w14:paraId="3016597A" w14:textId="77777777" w:rsidR="00302A0B" w:rsidRPr="00302A0B" w:rsidRDefault="00302A0B" w:rsidP="00F80434">
            <w:pPr>
              <w:spacing w:after="0"/>
            </w:pPr>
            <w:r>
              <w:t> </w:t>
            </w:r>
          </w:p>
        </w:tc>
        <w:tc>
          <w:tcPr>
            <w:tcW w:w="992" w:type="dxa"/>
            <w:hideMark/>
          </w:tcPr>
          <w:p w14:paraId="6473719D" w14:textId="77777777" w:rsidR="00302A0B" w:rsidRPr="00302A0B" w:rsidRDefault="00302A0B" w:rsidP="00F80434">
            <w:pPr>
              <w:spacing w:after="0"/>
            </w:pPr>
            <w:r>
              <w:t> </w:t>
            </w:r>
          </w:p>
        </w:tc>
        <w:tc>
          <w:tcPr>
            <w:tcW w:w="4678" w:type="dxa"/>
            <w:hideMark/>
          </w:tcPr>
          <w:p w14:paraId="3BDA7B23" w14:textId="77777777" w:rsidR="00302A0B" w:rsidRPr="00302A0B" w:rsidRDefault="00302A0B" w:rsidP="00F80434">
            <w:pPr>
              <w:spacing w:after="0"/>
            </w:pPr>
            <w:r>
              <w:t> </w:t>
            </w:r>
          </w:p>
        </w:tc>
        <w:tc>
          <w:tcPr>
            <w:tcW w:w="789" w:type="dxa"/>
            <w:noWrap/>
            <w:hideMark/>
          </w:tcPr>
          <w:p w14:paraId="47B2C528" w14:textId="77777777" w:rsidR="00302A0B" w:rsidRPr="00302A0B" w:rsidRDefault="00302A0B" w:rsidP="00F80434">
            <w:pPr>
              <w:spacing w:after="0"/>
            </w:pPr>
            <w:r>
              <w:t>214</w:t>
            </w:r>
          </w:p>
        </w:tc>
        <w:tc>
          <w:tcPr>
            <w:tcW w:w="1767" w:type="dxa"/>
            <w:hideMark/>
          </w:tcPr>
          <w:p w14:paraId="30426866" w14:textId="77777777" w:rsidR="00302A0B" w:rsidRPr="00302A0B" w:rsidRDefault="00302A0B" w:rsidP="00F80434">
            <w:pPr>
              <w:spacing w:after="0"/>
            </w:pPr>
            <w:r>
              <w:t>Poultry</w:t>
            </w:r>
          </w:p>
        </w:tc>
      </w:tr>
      <w:tr w:rsidR="00302A0B" w:rsidRPr="00302A0B" w14:paraId="649B5B32" w14:textId="77777777" w:rsidTr="00F80434">
        <w:trPr>
          <w:cantSplit/>
        </w:trPr>
        <w:tc>
          <w:tcPr>
            <w:tcW w:w="1980" w:type="dxa"/>
            <w:hideMark/>
          </w:tcPr>
          <w:p w14:paraId="21120AE3" w14:textId="77777777" w:rsidR="00302A0B" w:rsidRPr="00302A0B" w:rsidRDefault="00302A0B" w:rsidP="00F80434">
            <w:pPr>
              <w:spacing w:after="0"/>
            </w:pPr>
            <w:r>
              <w:t> </w:t>
            </w:r>
          </w:p>
        </w:tc>
        <w:tc>
          <w:tcPr>
            <w:tcW w:w="992" w:type="dxa"/>
            <w:hideMark/>
          </w:tcPr>
          <w:p w14:paraId="4C386FD2" w14:textId="77777777" w:rsidR="00302A0B" w:rsidRPr="00302A0B" w:rsidRDefault="00302A0B" w:rsidP="00F80434">
            <w:pPr>
              <w:spacing w:after="0"/>
            </w:pPr>
            <w:r>
              <w:t> </w:t>
            </w:r>
          </w:p>
        </w:tc>
        <w:tc>
          <w:tcPr>
            <w:tcW w:w="4678" w:type="dxa"/>
            <w:hideMark/>
          </w:tcPr>
          <w:p w14:paraId="2C269E76" w14:textId="77777777" w:rsidR="00302A0B" w:rsidRPr="00302A0B" w:rsidRDefault="00302A0B" w:rsidP="00F80434">
            <w:pPr>
              <w:spacing w:after="0"/>
            </w:pPr>
            <w:r>
              <w:t> </w:t>
            </w:r>
          </w:p>
        </w:tc>
        <w:tc>
          <w:tcPr>
            <w:tcW w:w="789" w:type="dxa"/>
            <w:noWrap/>
            <w:hideMark/>
          </w:tcPr>
          <w:p w14:paraId="6099E02B" w14:textId="77777777" w:rsidR="00302A0B" w:rsidRPr="00302A0B" w:rsidRDefault="00302A0B" w:rsidP="00F80434">
            <w:pPr>
              <w:spacing w:after="0"/>
            </w:pPr>
            <w:r>
              <w:t>215</w:t>
            </w:r>
          </w:p>
        </w:tc>
        <w:tc>
          <w:tcPr>
            <w:tcW w:w="1767" w:type="dxa"/>
            <w:hideMark/>
          </w:tcPr>
          <w:p w14:paraId="0A39C085" w14:textId="77777777" w:rsidR="00302A0B" w:rsidRPr="00302A0B" w:rsidRDefault="00302A0B" w:rsidP="00F80434">
            <w:pPr>
              <w:spacing w:after="0"/>
            </w:pPr>
            <w:r>
              <w:t>Strawberries, currants or other berries</w:t>
            </w:r>
          </w:p>
        </w:tc>
      </w:tr>
      <w:tr w:rsidR="00302A0B" w:rsidRPr="00302A0B" w14:paraId="01C9777B" w14:textId="77777777" w:rsidTr="00F80434">
        <w:trPr>
          <w:cantSplit/>
        </w:trPr>
        <w:tc>
          <w:tcPr>
            <w:tcW w:w="1980" w:type="dxa"/>
            <w:hideMark/>
          </w:tcPr>
          <w:p w14:paraId="370685CD" w14:textId="77777777" w:rsidR="00302A0B" w:rsidRPr="00302A0B" w:rsidRDefault="00302A0B" w:rsidP="00F80434">
            <w:pPr>
              <w:spacing w:after="0"/>
            </w:pPr>
            <w:r>
              <w:t> </w:t>
            </w:r>
          </w:p>
        </w:tc>
        <w:tc>
          <w:tcPr>
            <w:tcW w:w="992" w:type="dxa"/>
            <w:hideMark/>
          </w:tcPr>
          <w:p w14:paraId="1047CDE3" w14:textId="77777777" w:rsidR="00302A0B" w:rsidRPr="00302A0B" w:rsidRDefault="00302A0B" w:rsidP="00F80434">
            <w:pPr>
              <w:spacing w:after="0"/>
            </w:pPr>
            <w:r>
              <w:t> </w:t>
            </w:r>
          </w:p>
        </w:tc>
        <w:tc>
          <w:tcPr>
            <w:tcW w:w="4678" w:type="dxa"/>
            <w:hideMark/>
          </w:tcPr>
          <w:p w14:paraId="2DB22AB9" w14:textId="77777777" w:rsidR="00302A0B" w:rsidRPr="00302A0B" w:rsidRDefault="00302A0B" w:rsidP="00F80434">
            <w:pPr>
              <w:spacing w:after="0"/>
            </w:pPr>
            <w:r>
              <w:t> </w:t>
            </w:r>
          </w:p>
        </w:tc>
        <w:tc>
          <w:tcPr>
            <w:tcW w:w="789" w:type="dxa"/>
            <w:noWrap/>
            <w:hideMark/>
          </w:tcPr>
          <w:p w14:paraId="271DC9F5" w14:textId="77777777" w:rsidR="00302A0B" w:rsidRPr="00302A0B" w:rsidRDefault="00302A0B" w:rsidP="00F80434">
            <w:pPr>
              <w:spacing w:after="0"/>
            </w:pPr>
            <w:r>
              <w:t>216</w:t>
            </w:r>
          </w:p>
        </w:tc>
        <w:tc>
          <w:tcPr>
            <w:tcW w:w="1767" w:type="dxa"/>
            <w:hideMark/>
          </w:tcPr>
          <w:p w14:paraId="3CD9922C" w14:textId="77777777" w:rsidR="00302A0B" w:rsidRPr="00302A0B" w:rsidRDefault="00302A0B" w:rsidP="00F80434">
            <w:pPr>
              <w:spacing w:after="0"/>
            </w:pPr>
            <w:r>
              <w:t>Honey</w:t>
            </w:r>
          </w:p>
        </w:tc>
      </w:tr>
      <w:tr w:rsidR="00302A0B" w:rsidRPr="00302A0B" w14:paraId="1B008D50" w14:textId="77777777" w:rsidTr="00F80434">
        <w:trPr>
          <w:cantSplit/>
        </w:trPr>
        <w:tc>
          <w:tcPr>
            <w:tcW w:w="1980" w:type="dxa"/>
            <w:hideMark/>
          </w:tcPr>
          <w:p w14:paraId="28F966D4" w14:textId="77777777" w:rsidR="00302A0B" w:rsidRPr="00302A0B" w:rsidRDefault="00302A0B" w:rsidP="00F80434">
            <w:pPr>
              <w:spacing w:after="0"/>
            </w:pPr>
            <w:r>
              <w:t> </w:t>
            </w:r>
          </w:p>
        </w:tc>
        <w:tc>
          <w:tcPr>
            <w:tcW w:w="992" w:type="dxa"/>
            <w:hideMark/>
          </w:tcPr>
          <w:p w14:paraId="02EA8EE4" w14:textId="77777777" w:rsidR="00302A0B" w:rsidRPr="00302A0B" w:rsidRDefault="00302A0B" w:rsidP="00F80434">
            <w:pPr>
              <w:spacing w:after="0"/>
            </w:pPr>
            <w:r>
              <w:t> </w:t>
            </w:r>
          </w:p>
        </w:tc>
        <w:tc>
          <w:tcPr>
            <w:tcW w:w="4678" w:type="dxa"/>
            <w:hideMark/>
          </w:tcPr>
          <w:p w14:paraId="7B7869F6" w14:textId="77777777" w:rsidR="00302A0B" w:rsidRPr="00302A0B" w:rsidRDefault="00302A0B" w:rsidP="00F80434">
            <w:pPr>
              <w:spacing w:after="0"/>
            </w:pPr>
            <w:r>
              <w:t> </w:t>
            </w:r>
          </w:p>
        </w:tc>
        <w:tc>
          <w:tcPr>
            <w:tcW w:w="789" w:type="dxa"/>
            <w:noWrap/>
            <w:hideMark/>
          </w:tcPr>
          <w:p w14:paraId="5585F7DB" w14:textId="77777777" w:rsidR="00302A0B" w:rsidRPr="00302A0B" w:rsidRDefault="00302A0B" w:rsidP="00F80434">
            <w:pPr>
              <w:spacing w:after="0"/>
            </w:pPr>
            <w:r>
              <w:t>217</w:t>
            </w:r>
          </w:p>
        </w:tc>
        <w:tc>
          <w:tcPr>
            <w:tcW w:w="1767" w:type="dxa"/>
            <w:hideMark/>
          </w:tcPr>
          <w:p w14:paraId="0F827649" w14:textId="77777777" w:rsidR="00302A0B" w:rsidRPr="00302A0B" w:rsidRDefault="00302A0B" w:rsidP="00F80434">
            <w:pPr>
              <w:spacing w:after="0"/>
            </w:pPr>
            <w:r>
              <w:t>Onions</w:t>
            </w:r>
          </w:p>
        </w:tc>
      </w:tr>
      <w:tr w:rsidR="00302A0B" w:rsidRPr="00302A0B" w14:paraId="7D7DAB82" w14:textId="77777777" w:rsidTr="00F80434">
        <w:trPr>
          <w:cantSplit/>
        </w:trPr>
        <w:tc>
          <w:tcPr>
            <w:tcW w:w="1980" w:type="dxa"/>
            <w:hideMark/>
          </w:tcPr>
          <w:p w14:paraId="7F39F1C7" w14:textId="77777777" w:rsidR="00302A0B" w:rsidRPr="00302A0B" w:rsidRDefault="00302A0B" w:rsidP="00F80434">
            <w:pPr>
              <w:spacing w:after="0"/>
            </w:pPr>
            <w:r>
              <w:t> </w:t>
            </w:r>
          </w:p>
        </w:tc>
        <w:tc>
          <w:tcPr>
            <w:tcW w:w="992" w:type="dxa"/>
            <w:hideMark/>
          </w:tcPr>
          <w:p w14:paraId="6CFD5694" w14:textId="77777777" w:rsidR="00302A0B" w:rsidRPr="00302A0B" w:rsidRDefault="00302A0B" w:rsidP="00F80434">
            <w:pPr>
              <w:spacing w:after="0"/>
            </w:pPr>
            <w:r>
              <w:t> </w:t>
            </w:r>
          </w:p>
        </w:tc>
        <w:tc>
          <w:tcPr>
            <w:tcW w:w="4678" w:type="dxa"/>
            <w:hideMark/>
          </w:tcPr>
          <w:p w14:paraId="4DEF4C33" w14:textId="77777777" w:rsidR="00302A0B" w:rsidRPr="00302A0B" w:rsidRDefault="00302A0B" w:rsidP="00F80434">
            <w:pPr>
              <w:spacing w:after="0"/>
            </w:pPr>
            <w:r>
              <w:t> </w:t>
            </w:r>
          </w:p>
        </w:tc>
        <w:tc>
          <w:tcPr>
            <w:tcW w:w="789" w:type="dxa"/>
            <w:noWrap/>
            <w:hideMark/>
          </w:tcPr>
          <w:p w14:paraId="704B11AC" w14:textId="77777777" w:rsidR="00302A0B" w:rsidRPr="00302A0B" w:rsidRDefault="00302A0B" w:rsidP="00F80434">
            <w:pPr>
              <w:spacing w:after="0"/>
            </w:pPr>
            <w:r>
              <w:t>290</w:t>
            </w:r>
          </w:p>
        </w:tc>
        <w:tc>
          <w:tcPr>
            <w:tcW w:w="1767" w:type="dxa"/>
            <w:hideMark/>
          </w:tcPr>
          <w:p w14:paraId="0AF1E8D3" w14:textId="77777777" w:rsidR="00302A0B" w:rsidRPr="00302A0B" w:rsidRDefault="00302A0B" w:rsidP="00F80434">
            <w:pPr>
              <w:spacing w:after="0"/>
            </w:pPr>
            <w:r>
              <w:t>Other vegetables</w:t>
            </w:r>
          </w:p>
        </w:tc>
      </w:tr>
      <w:tr w:rsidR="00302A0B" w:rsidRPr="00302A0B" w14:paraId="718997E9" w14:textId="77777777" w:rsidTr="00F80434">
        <w:trPr>
          <w:cantSplit/>
        </w:trPr>
        <w:tc>
          <w:tcPr>
            <w:tcW w:w="1980" w:type="dxa"/>
            <w:hideMark/>
          </w:tcPr>
          <w:p w14:paraId="592997A8" w14:textId="77777777" w:rsidR="00302A0B" w:rsidRPr="00302A0B" w:rsidRDefault="00302A0B" w:rsidP="00F80434">
            <w:pPr>
              <w:spacing w:after="0"/>
            </w:pPr>
            <w:r>
              <w:t> </w:t>
            </w:r>
          </w:p>
        </w:tc>
        <w:tc>
          <w:tcPr>
            <w:tcW w:w="992" w:type="dxa"/>
            <w:hideMark/>
          </w:tcPr>
          <w:p w14:paraId="2BABE492" w14:textId="77777777" w:rsidR="00302A0B" w:rsidRPr="00302A0B" w:rsidRDefault="00302A0B" w:rsidP="00F80434">
            <w:pPr>
              <w:spacing w:after="0"/>
            </w:pPr>
            <w:r>
              <w:t> </w:t>
            </w:r>
          </w:p>
        </w:tc>
        <w:tc>
          <w:tcPr>
            <w:tcW w:w="4678" w:type="dxa"/>
            <w:hideMark/>
          </w:tcPr>
          <w:p w14:paraId="7C6C7506" w14:textId="77777777" w:rsidR="00302A0B" w:rsidRPr="00302A0B" w:rsidRDefault="00302A0B" w:rsidP="00F80434">
            <w:pPr>
              <w:spacing w:after="0"/>
            </w:pPr>
            <w:r>
              <w:t> </w:t>
            </w:r>
          </w:p>
        </w:tc>
        <w:tc>
          <w:tcPr>
            <w:tcW w:w="789" w:type="dxa"/>
            <w:noWrap/>
            <w:hideMark/>
          </w:tcPr>
          <w:p w14:paraId="67D26C07" w14:textId="77777777" w:rsidR="00302A0B" w:rsidRPr="00302A0B" w:rsidRDefault="00302A0B" w:rsidP="00F80434">
            <w:pPr>
              <w:spacing w:after="0"/>
            </w:pPr>
            <w:r>
              <w:t>291</w:t>
            </w:r>
          </w:p>
        </w:tc>
        <w:tc>
          <w:tcPr>
            <w:tcW w:w="1767" w:type="dxa"/>
            <w:hideMark/>
          </w:tcPr>
          <w:p w14:paraId="0E872455" w14:textId="77777777" w:rsidR="00302A0B" w:rsidRPr="00302A0B" w:rsidRDefault="00302A0B" w:rsidP="00F80434">
            <w:pPr>
              <w:spacing w:after="0"/>
            </w:pPr>
            <w:r>
              <w:t>Other vegetables (incl. herbs)</w:t>
            </w:r>
          </w:p>
        </w:tc>
      </w:tr>
      <w:tr w:rsidR="00302A0B" w:rsidRPr="00302A0B" w14:paraId="24677899" w14:textId="77777777" w:rsidTr="00F80434">
        <w:trPr>
          <w:cantSplit/>
        </w:trPr>
        <w:tc>
          <w:tcPr>
            <w:tcW w:w="1980" w:type="dxa"/>
            <w:hideMark/>
          </w:tcPr>
          <w:p w14:paraId="4695A6FA" w14:textId="77777777" w:rsidR="00302A0B" w:rsidRPr="00302A0B" w:rsidRDefault="00302A0B" w:rsidP="00F80434">
            <w:pPr>
              <w:spacing w:after="0"/>
            </w:pPr>
            <w:r>
              <w:t> </w:t>
            </w:r>
          </w:p>
        </w:tc>
        <w:tc>
          <w:tcPr>
            <w:tcW w:w="992" w:type="dxa"/>
            <w:hideMark/>
          </w:tcPr>
          <w:p w14:paraId="76339CDC" w14:textId="77777777" w:rsidR="00302A0B" w:rsidRPr="00302A0B" w:rsidRDefault="00302A0B" w:rsidP="00F80434">
            <w:pPr>
              <w:spacing w:after="0"/>
            </w:pPr>
            <w:r>
              <w:t> </w:t>
            </w:r>
          </w:p>
        </w:tc>
        <w:tc>
          <w:tcPr>
            <w:tcW w:w="4678" w:type="dxa"/>
            <w:hideMark/>
          </w:tcPr>
          <w:p w14:paraId="35158E2C" w14:textId="77777777" w:rsidR="00302A0B" w:rsidRPr="00302A0B" w:rsidRDefault="00302A0B" w:rsidP="00F80434">
            <w:pPr>
              <w:spacing w:after="0"/>
            </w:pPr>
            <w:r>
              <w:t> </w:t>
            </w:r>
          </w:p>
        </w:tc>
        <w:tc>
          <w:tcPr>
            <w:tcW w:w="789" w:type="dxa"/>
            <w:noWrap/>
            <w:hideMark/>
          </w:tcPr>
          <w:p w14:paraId="16FBF758" w14:textId="77777777" w:rsidR="00302A0B" w:rsidRPr="00302A0B" w:rsidRDefault="00302A0B" w:rsidP="00F80434">
            <w:pPr>
              <w:spacing w:after="0"/>
            </w:pPr>
            <w:r>
              <w:t>901</w:t>
            </w:r>
          </w:p>
        </w:tc>
        <w:tc>
          <w:tcPr>
            <w:tcW w:w="1767" w:type="dxa"/>
            <w:hideMark/>
          </w:tcPr>
          <w:p w14:paraId="5B4C97C6" w14:textId="77777777" w:rsidR="00302A0B" w:rsidRPr="00302A0B" w:rsidRDefault="00302A0B" w:rsidP="00F80434">
            <w:pPr>
              <w:spacing w:after="0"/>
            </w:pPr>
            <w:r>
              <w:t>Something else</w:t>
            </w:r>
          </w:p>
        </w:tc>
      </w:tr>
      <w:tr w:rsidR="00302A0B" w:rsidRPr="00302A0B" w14:paraId="5EAB3C9A" w14:textId="77777777" w:rsidTr="00F80434">
        <w:trPr>
          <w:cantSplit/>
        </w:trPr>
        <w:tc>
          <w:tcPr>
            <w:tcW w:w="1980" w:type="dxa"/>
            <w:hideMark/>
          </w:tcPr>
          <w:p w14:paraId="308A4E1D" w14:textId="77777777" w:rsidR="00302A0B" w:rsidRPr="00302A0B" w:rsidRDefault="00302A0B" w:rsidP="00F80434">
            <w:pPr>
              <w:spacing w:after="0"/>
            </w:pPr>
            <w:r>
              <w:t> </w:t>
            </w:r>
          </w:p>
        </w:tc>
        <w:tc>
          <w:tcPr>
            <w:tcW w:w="992" w:type="dxa"/>
            <w:hideMark/>
          </w:tcPr>
          <w:p w14:paraId="44E381C8" w14:textId="77777777" w:rsidR="00302A0B" w:rsidRPr="00302A0B" w:rsidRDefault="00302A0B" w:rsidP="00F80434">
            <w:pPr>
              <w:spacing w:after="0"/>
            </w:pPr>
            <w:r>
              <w:t> </w:t>
            </w:r>
          </w:p>
        </w:tc>
        <w:tc>
          <w:tcPr>
            <w:tcW w:w="4678" w:type="dxa"/>
            <w:hideMark/>
          </w:tcPr>
          <w:p w14:paraId="66F6A7ED" w14:textId="77777777" w:rsidR="00302A0B" w:rsidRPr="00302A0B" w:rsidRDefault="00302A0B" w:rsidP="00F80434">
            <w:pPr>
              <w:spacing w:after="0"/>
            </w:pPr>
            <w:r>
              <w:t> </w:t>
            </w:r>
          </w:p>
        </w:tc>
        <w:tc>
          <w:tcPr>
            <w:tcW w:w="789" w:type="dxa"/>
            <w:noWrap/>
            <w:hideMark/>
          </w:tcPr>
          <w:p w14:paraId="1F9519DF" w14:textId="77777777" w:rsidR="00302A0B" w:rsidRPr="00302A0B" w:rsidRDefault="00302A0B" w:rsidP="00F80434">
            <w:pPr>
              <w:spacing w:after="0"/>
            </w:pPr>
            <w:r>
              <w:t>903</w:t>
            </w:r>
          </w:p>
        </w:tc>
        <w:tc>
          <w:tcPr>
            <w:tcW w:w="1767" w:type="dxa"/>
            <w:hideMark/>
          </w:tcPr>
          <w:p w14:paraId="360E53A2" w14:textId="77777777" w:rsidR="00302A0B" w:rsidRPr="00302A0B" w:rsidRDefault="00302A0B" w:rsidP="00F80434">
            <w:pPr>
              <w:spacing w:after="0"/>
            </w:pPr>
            <w:r>
              <w:t>Did not grow or produce anything</w:t>
            </w:r>
          </w:p>
        </w:tc>
      </w:tr>
      <w:tr w:rsidR="00302A0B" w:rsidRPr="00302A0B" w14:paraId="37C5A18B" w14:textId="77777777" w:rsidTr="00F80434">
        <w:trPr>
          <w:cantSplit/>
        </w:trPr>
        <w:tc>
          <w:tcPr>
            <w:tcW w:w="1980" w:type="dxa"/>
            <w:hideMark/>
          </w:tcPr>
          <w:p w14:paraId="6A40B61C" w14:textId="77777777" w:rsidR="00302A0B" w:rsidRPr="00302A0B" w:rsidRDefault="00302A0B" w:rsidP="00F80434">
            <w:pPr>
              <w:spacing w:after="0"/>
            </w:pPr>
            <w:r>
              <w:t>F02valik={901}</w:t>
            </w:r>
          </w:p>
        </w:tc>
        <w:tc>
          <w:tcPr>
            <w:tcW w:w="992" w:type="dxa"/>
            <w:hideMark/>
          </w:tcPr>
          <w:p w14:paraId="4F974C07" w14:textId="77777777" w:rsidR="00302A0B" w:rsidRPr="00302A0B" w:rsidRDefault="00302A0B" w:rsidP="00F80434">
            <w:pPr>
              <w:spacing w:after="0"/>
            </w:pPr>
            <w:r>
              <w:t>F02Um</w:t>
            </w:r>
          </w:p>
        </w:tc>
        <w:tc>
          <w:tcPr>
            <w:tcW w:w="4678" w:type="dxa"/>
            <w:hideMark/>
          </w:tcPr>
          <w:p w14:paraId="7A4C8C0B" w14:textId="77777777" w:rsidR="00302A0B" w:rsidRPr="00302A0B" w:rsidRDefault="00302A0B" w:rsidP="00F80434">
            <w:pPr>
              <w:spacing w:after="0"/>
              <w:rPr>
                <w:b/>
                <w:bCs/>
              </w:rPr>
            </w:pPr>
            <w:r>
              <w:rPr>
                <w:b/>
              </w:rPr>
              <w:t>Specify what other animals, poultry, gardening products or agricultural products your household grew/produced for own consumption?</w:t>
            </w:r>
          </w:p>
        </w:tc>
        <w:tc>
          <w:tcPr>
            <w:tcW w:w="789" w:type="dxa"/>
            <w:noWrap/>
            <w:hideMark/>
          </w:tcPr>
          <w:p w14:paraId="65A58A97" w14:textId="77777777" w:rsidR="00302A0B" w:rsidRPr="00302A0B" w:rsidRDefault="00302A0B" w:rsidP="00F80434">
            <w:pPr>
              <w:spacing w:after="0"/>
            </w:pPr>
            <w:r>
              <w:t> </w:t>
            </w:r>
          </w:p>
        </w:tc>
        <w:tc>
          <w:tcPr>
            <w:tcW w:w="1767" w:type="dxa"/>
            <w:hideMark/>
          </w:tcPr>
          <w:p w14:paraId="1AC2A1CB" w14:textId="77777777" w:rsidR="00302A0B" w:rsidRPr="00302A0B" w:rsidRDefault="00302A0B" w:rsidP="00F80434">
            <w:pPr>
              <w:spacing w:after="0"/>
            </w:pPr>
            <w:r>
              <w:t> </w:t>
            </w:r>
          </w:p>
        </w:tc>
      </w:tr>
      <w:tr w:rsidR="00302A0B" w:rsidRPr="00302A0B" w14:paraId="656BE4DA" w14:textId="77777777" w:rsidTr="00F80434">
        <w:trPr>
          <w:cantSplit/>
        </w:trPr>
        <w:tc>
          <w:tcPr>
            <w:tcW w:w="1980" w:type="dxa"/>
            <w:hideMark/>
          </w:tcPr>
          <w:p w14:paraId="33D31F33" w14:textId="77777777" w:rsidR="00302A0B" w:rsidRPr="00302A0B" w:rsidRDefault="00302A0B" w:rsidP="00F80434">
            <w:pPr>
              <w:spacing w:after="0"/>
            </w:pPr>
            <w:r>
              <w:lastRenderedPageBreak/>
              <w:t>if F02valik&lt;&gt;{903}</w:t>
            </w:r>
          </w:p>
        </w:tc>
        <w:tc>
          <w:tcPr>
            <w:tcW w:w="992" w:type="dxa"/>
            <w:hideMark/>
          </w:tcPr>
          <w:p w14:paraId="4560A8DD" w14:textId="77777777" w:rsidR="00302A0B" w:rsidRPr="00302A0B" w:rsidRDefault="00302A0B" w:rsidP="00F80434">
            <w:pPr>
              <w:spacing w:after="0"/>
            </w:pPr>
            <w:r>
              <w:t>F02kogus</w:t>
            </w:r>
          </w:p>
        </w:tc>
        <w:tc>
          <w:tcPr>
            <w:tcW w:w="4678" w:type="dxa"/>
            <w:hideMark/>
          </w:tcPr>
          <w:p w14:paraId="283B0F1D" w14:textId="77777777" w:rsidR="00302A0B" w:rsidRPr="00302A0B" w:rsidRDefault="00302A0B" w:rsidP="00F80434">
            <w:pPr>
              <w:spacing w:after="0"/>
              <w:rPr>
                <w:b/>
                <w:bCs/>
              </w:rPr>
            </w:pPr>
            <w:r>
              <w:rPr>
                <w:b/>
              </w:rPr>
              <w:t>What was the amount of the said agricultural products that your household grew/produced for own consumption last year?</w:t>
            </w:r>
          </w:p>
        </w:tc>
        <w:tc>
          <w:tcPr>
            <w:tcW w:w="789" w:type="dxa"/>
            <w:noWrap/>
            <w:hideMark/>
          </w:tcPr>
          <w:p w14:paraId="7CBF836E" w14:textId="77777777" w:rsidR="00302A0B" w:rsidRPr="00302A0B" w:rsidRDefault="00302A0B" w:rsidP="00F80434">
            <w:pPr>
              <w:spacing w:after="0"/>
            </w:pPr>
            <w:r>
              <w:t> </w:t>
            </w:r>
          </w:p>
        </w:tc>
        <w:tc>
          <w:tcPr>
            <w:tcW w:w="1767" w:type="dxa"/>
            <w:hideMark/>
          </w:tcPr>
          <w:p w14:paraId="5A220021" w14:textId="77777777" w:rsidR="00302A0B" w:rsidRPr="00302A0B" w:rsidRDefault="00302A0B" w:rsidP="00F80434">
            <w:pPr>
              <w:spacing w:after="0"/>
            </w:pPr>
            <w:r>
              <w:t> </w:t>
            </w:r>
          </w:p>
        </w:tc>
      </w:tr>
      <w:tr w:rsidR="00302A0B" w:rsidRPr="00302A0B" w14:paraId="167933BE" w14:textId="77777777" w:rsidTr="00F80434">
        <w:trPr>
          <w:cantSplit/>
        </w:trPr>
        <w:tc>
          <w:tcPr>
            <w:tcW w:w="1980" w:type="dxa"/>
            <w:hideMark/>
          </w:tcPr>
          <w:p w14:paraId="77376A7D" w14:textId="77777777" w:rsidR="00302A0B" w:rsidRPr="00302A0B" w:rsidRDefault="00302A0B" w:rsidP="00F80434">
            <w:pPr>
              <w:spacing w:after="0"/>
            </w:pPr>
            <w:r>
              <w:t>if F02valik={201}</w:t>
            </w:r>
          </w:p>
        </w:tc>
        <w:tc>
          <w:tcPr>
            <w:tcW w:w="992" w:type="dxa"/>
            <w:hideMark/>
          </w:tcPr>
          <w:p w14:paraId="23FD41CF" w14:textId="77777777" w:rsidR="00302A0B" w:rsidRPr="00302A0B" w:rsidRDefault="00302A0B" w:rsidP="00F80434">
            <w:pPr>
              <w:spacing w:after="0"/>
            </w:pPr>
            <w:r>
              <w:t>F02AK</w:t>
            </w:r>
          </w:p>
        </w:tc>
        <w:tc>
          <w:tcPr>
            <w:tcW w:w="4678" w:type="dxa"/>
            <w:hideMark/>
          </w:tcPr>
          <w:p w14:paraId="45D27A8A" w14:textId="77777777" w:rsidR="00302A0B" w:rsidRPr="00302A0B" w:rsidRDefault="00302A0B" w:rsidP="00F80434">
            <w:pPr>
              <w:spacing w:after="0"/>
            </w:pPr>
            <w:r>
              <w:t>Milk (litres)</w:t>
            </w:r>
          </w:p>
        </w:tc>
        <w:tc>
          <w:tcPr>
            <w:tcW w:w="789" w:type="dxa"/>
            <w:noWrap/>
            <w:hideMark/>
          </w:tcPr>
          <w:p w14:paraId="36B3DFE4" w14:textId="77777777" w:rsidR="00302A0B" w:rsidRPr="00302A0B" w:rsidRDefault="00302A0B" w:rsidP="00F80434">
            <w:pPr>
              <w:spacing w:after="0"/>
            </w:pPr>
            <w:r>
              <w:t> </w:t>
            </w:r>
          </w:p>
        </w:tc>
        <w:tc>
          <w:tcPr>
            <w:tcW w:w="1767" w:type="dxa"/>
            <w:hideMark/>
          </w:tcPr>
          <w:p w14:paraId="2DA10CEA" w14:textId="77777777" w:rsidR="00302A0B" w:rsidRPr="00302A0B" w:rsidRDefault="00302A0B" w:rsidP="00F80434">
            <w:pPr>
              <w:spacing w:after="0"/>
            </w:pPr>
            <w:r>
              <w:t> </w:t>
            </w:r>
          </w:p>
        </w:tc>
      </w:tr>
      <w:tr w:rsidR="00302A0B" w:rsidRPr="00302A0B" w14:paraId="084CDC0E" w14:textId="77777777" w:rsidTr="00F80434">
        <w:trPr>
          <w:cantSplit/>
        </w:trPr>
        <w:tc>
          <w:tcPr>
            <w:tcW w:w="1980" w:type="dxa"/>
            <w:hideMark/>
          </w:tcPr>
          <w:p w14:paraId="42C2C57B" w14:textId="77777777" w:rsidR="00302A0B" w:rsidRPr="00302A0B" w:rsidRDefault="00302A0B" w:rsidP="00F80434">
            <w:pPr>
              <w:spacing w:after="0"/>
            </w:pPr>
            <w:r>
              <w:t>if F02valik={202}</w:t>
            </w:r>
          </w:p>
        </w:tc>
        <w:tc>
          <w:tcPr>
            <w:tcW w:w="992" w:type="dxa"/>
            <w:hideMark/>
          </w:tcPr>
          <w:p w14:paraId="451EE822" w14:textId="77777777" w:rsidR="00302A0B" w:rsidRPr="00302A0B" w:rsidRDefault="00302A0B" w:rsidP="00F80434">
            <w:pPr>
              <w:spacing w:after="0"/>
            </w:pPr>
            <w:r>
              <w:t>F02BK</w:t>
            </w:r>
          </w:p>
        </w:tc>
        <w:tc>
          <w:tcPr>
            <w:tcW w:w="4678" w:type="dxa"/>
            <w:hideMark/>
          </w:tcPr>
          <w:p w14:paraId="4DBC4222" w14:textId="77777777" w:rsidR="00302A0B" w:rsidRPr="00302A0B" w:rsidRDefault="00302A0B" w:rsidP="00F80434">
            <w:pPr>
              <w:spacing w:after="0"/>
            </w:pPr>
            <w:r>
              <w:t>Eggs (pieces)</w:t>
            </w:r>
          </w:p>
        </w:tc>
        <w:tc>
          <w:tcPr>
            <w:tcW w:w="789" w:type="dxa"/>
            <w:noWrap/>
            <w:hideMark/>
          </w:tcPr>
          <w:p w14:paraId="4A41EDC4" w14:textId="77777777" w:rsidR="00302A0B" w:rsidRPr="00302A0B" w:rsidRDefault="00302A0B" w:rsidP="00F80434">
            <w:pPr>
              <w:spacing w:after="0"/>
            </w:pPr>
            <w:r>
              <w:t> </w:t>
            </w:r>
          </w:p>
        </w:tc>
        <w:tc>
          <w:tcPr>
            <w:tcW w:w="1767" w:type="dxa"/>
            <w:hideMark/>
          </w:tcPr>
          <w:p w14:paraId="5E4B42C1" w14:textId="77777777" w:rsidR="00302A0B" w:rsidRPr="00302A0B" w:rsidRDefault="00302A0B" w:rsidP="00F80434">
            <w:pPr>
              <w:spacing w:after="0"/>
            </w:pPr>
            <w:r>
              <w:t> </w:t>
            </w:r>
          </w:p>
        </w:tc>
      </w:tr>
      <w:tr w:rsidR="00302A0B" w:rsidRPr="00302A0B" w14:paraId="4C7740BC" w14:textId="77777777" w:rsidTr="00F80434">
        <w:trPr>
          <w:cantSplit/>
        </w:trPr>
        <w:tc>
          <w:tcPr>
            <w:tcW w:w="1980" w:type="dxa"/>
            <w:hideMark/>
          </w:tcPr>
          <w:p w14:paraId="07A2B4D2" w14:textId="77777777" w:rsidR="00302A0B" w:rsidRPr="00302A0B" w:rsidRDefault="00302A0B" w:rsidP="00F80434">
            <w:pPr>
              <w:spacing w:after="0"/>
            </w:pPr>
            <w:r>
              <w:t>if F02valik={203}</w:t>
            </w:r>
          </w:p>
        </w:tc>
        <w:tc>
          <w:tcPr>
            <w:tcW w:w="992" w:type="dxa"/>
            <w:hideMark/>
          </w:tcPr>
          <w:p w14:paraId="07FF8474" w14:textId="77777777" w:rsidR="00302A0B" w:rsidRPr="00302A0B" w:rsidRDefault="00302A0B" w:rsidP="00F80434">
            <w:pPr>
              <w:spacing w:after="0"/>
            </w:pPr>
            <w:r>
              <w:t>F02CK</w:t>
            </w:r>
          </w:p>
        </w:tc>
        <w:tc>
          <w:tcPr>
            <w:tcW w:w="4678" w:type="dxa"/>
            <w:hideMark/>
          </w:tcPr>
          <w:p w14:paraId="70891767" w14:textId="77777777" w:rsidR="00302A0B" w:rsidRPr="00302A0B" w:rsidRDefault="00302A0B" w:rsidP="00F80434">
            <w:pPr>
              <w:spacing w:after="0"/>
            </w:pPr>
            <w:r>
              <w:t>Potatoes (kg)</w:t>
            </w:r>
          </w:p>
        </w:tc>
        <w:tc>
          <w:tcPr>
            <w:tcW w:w="789" w:type="dxa"/>
            <w:noWrap/>
            <w:hideMark/>
          </w:tcPr>
          <w:p w14:paraId="5653AC46" w14:textId="77777777" w:rsidR="00302A0B" w:rsidRPr="00302A0B" w:rsidRDefault="00302A0B" w:rsidP="00F80434">
            <w:pPr>
              <w:spacing w:after="0"/>
            </w:pPr>
            <w:r>
              <w:t> </w:t>
            </w:r>
          </w:p>
        </w:tc>
        <w:tc>
          <w:tcPr>
            <w:tcW w:w="1767" w:type="dxa"/>
            <w:hideMark/>
          </w:tcPr>
          <w:p w14:paraId="6304DBF5" w14:textId="77777777" w:rsidR="00302A0B" w:rsidRPr="00302A0B" w:rsidRDefault="00302A0B" w:rsidP="00F80434">
            <w:pPr>
              <w:spacing w:after="0"/>
            </w:pPr>
            <w:r>
              <w:t> </w:t>
            </w:r>
          </w:p>
        </w:tc>
      </w:tr>
      <w:tr w:rsidR="00302A0B" w:rsidRPr="00302A0B" w14:paraId="2927E7E4" w14:textId="77777777" w:rsidTr="00F80434">
        <w:trPr>
          <w:cantSplit/>
        </w:trPr>
        <w:tc>
          <w:tcPr>
            <w:tcW w:w="1980" w:type="dxa"/>
            <w:hideMark/>
          </w:tcPr>
          <w:p w14:paraId="15FB5A5F" w14:textId="77777777" w:rsidR="00302A0B" w:rsidRPr="00302A0B" w:rsidRDefault="00302A0B" w:rsidP="00F80434">
            <w:pPr>
              <w:spacing w:after="0"/>
            </w:pPr>
            <w:r>
              <w:t>if F02valik={204}</w:t>
            </w:r>
          </w:p>
        </w:tc>
        <w:tc>
          <w:tcPr>
            <w:tcW w:w="992" w:type="dxa"/>
            <w:hideMark/>
          </w:tcPr>
          <w:p w14:paraId="66C69B77" w14:textId="77777777" w:rsidR="00302A0B" w:rsidRPr="00302A0B" w:rsidRDefault="00302A0B" w:rsidP="00F80434">
            <w:pPr>
              <w:spacing w:after="0"/>
            </w:pPr>
            <w:r>
              <w:t>F02DK</w:t>
            </w:r>
          </w:p>
        </w:tc>
        <w:tc>
          <w:tcPr>
            <w:tcW w:w="4678" w:type="dxa"/>
            <w:hideMark/>
          </w:tcPr>
          <w:p w14:paraId="6C4723D5" w14:textId="77777777" w:rsidR="00302A0B" w:rsidRPr="00302A0B" w:rsidRDefault="00302A0B" w:rsidP="00F80434">
            <w:pPr>
              <w:spacing w:after="0"/>
            </w:pPr>
            <w:r>
              <w:t>Pork (kg)</w:t>
            </w:r>
          </w:p>
        </w:tc>
        <w:tc>
          <w:tcPr>
            <w:tcW w:w="789" w:type="dxa"/>
            <w:noWrap/>
            <w:hideMark/>
          </w:tcPr>
          <w:p w14:paraId="00368909" w14:textId="77777777" w:rsidR="00302A0B" w:rsidRPr="00302A0B" w:rsidRDefault="00302A0B" w:rsidP="00F80434">
            <w:pPr>
              <w:spacing w:after="0"/>
            </w:pPr>
            <w:r>
              <w:t> </w:t>
            </w:r>
          </w:p>
        </w:tc>
        <w:tc>
          <w:tcPr>
            <w:tcW w:w="1767" w:type="dxa"/>
            <w:hideMark/>
          </w:tcPr>
          <w:p w14:paraId="4733CC0D" w14:textId="77777777" w:rsidR="00302A0B" w:rsidRPr="00302A0B" w:rsidRDefault="00302A0B" w:rsidP="00F80434">
            <w:pPr>
              <w:spacing w:after="0"/>
            </w:pPr>
            <w:r>
              <w:t> </w:t>
            </w:r>
          </w:p>
        </w:tc>
      </w:tr>
      <w:tr w:rsidR="00302A0B" w:rsidRPr="00302A0B" w14:paraId="29752AF5" w14:textId="77777777" w:rsidTr="00F80434">
        <w:trPr>
          <w:cantSplit/>
        </w:trPr>
        <w:tc>
          <w:tcPr>
            <w:tcW w:w="1980" w:type="dxa"/>
            <w:hideMark/>
          </w:tcPr>
          <w:p w14:paraId="7AF7DD88" w14:textId="77777777" w:rsidR="00302A0B" w:rsidRPr="00302A0B" w:rsidRDefault="00302A0B" w:rsidP="00F80434">
            <w:pPr>
              <w:spacing w:after="0"/>
            </w:pPr>
            <w:r>
              <w:t>if F02valik={205}</w:t>
            </w:r>
          </w:p>
        </w:tc>
        <w:tc>
          <w:tcPr>
            <w:tcW w:w="992" w:type="dxa"/>
            <w:hideMark/>
          </w:tcPr>
          <w:p w14:paraId="11FAA418" w14:textId="77777777" w:rsidR="00302A0B" w:rsidRPr="00302A0B" w:rsidRDefault="00302A0B" w:rsidP="00F80434">
            <w:pPr>
              <w:spacing w:after="0"/>
            </w:pPr>
            <w:r>
              <w:t>F02EK</w:t>
            </w:r>
          </w:p>
        </w:tc>
        <w:tc>
          <w:tcPr>
            <w:tcW w:w="4678" w:type="dxa"/>
            <w:hideMark/>
          </w:tcPr>
          <w:p w14:paraId="5775DF98" w14:textId="77777777" w:rsidR="00302A0B" w:rsidRPr="00302A0B" w:rsidRDefault="00302A0B" w:rsidP="00F80434">
            <w:pPr>
              <w:spacing w:after="0"/>
            </w:pPr>
            <w:r>
              <w:t>Beef or mutton (kg)</w:t>
            </w:r>
          </w:p>
        </w:tc>
        <w:tc>
          <w:tcPr>
            <w:tcW w:w="789" w:type="dxa"/>
            <w:noWrap/>
            <w:hideMark/>
          </w:tcPr>
          <w:p w14:paraId="600FB0DE" w14:textId="77777777" w:rsidR="00302A0B" w:rsidRPr="00302A0B" w:rsidRDefault="00302A0B" w:rsidP="00F80434">
            <w:pPr>
              <w:spacing w:after="0"/>
            </w:pPr>
            <w:r>
              <w:t> </w:t>
            </w:r>
          </w:p>
        </w:tc>
        <w:tc>
          <w:tcPr>
            <w:tcW w:w="1767" w:type="dxa"/>
            <w:hideMark/>
          </w:tcPr>
          <w:p w14:paraId="55012F01" w14:textId="77777777" w:rsidR="00302A0B" w:rsidRPr="00302A0B" w:rsidRDefault="00302A0B" w:rsidP="00F80434">
            <w:pPr>
              <w:spacing w:after="0"/>
            </w:pPr>
            <w:r>
              <w:t> </w:t>
            </w:r>
          </w:p>
        </w:tc>
      </w:tr>
      <w:tr w:rsidR="00302A0B" w:rsidRPr="00302A0B" w14:paraId="2A92194A" w14:textId="77777777" w:rsidTr="00F80434">
        <w:trPr>
          <w:cantSplit/>
        </w:trPr>
        <w:tc>
          <w:tcPr>
            <w:tcW w:w="1980" w:type="dxa"/>
            <w:hideMark/>
          </w:tcPr>
          <w:p w14:paraId="0EFDBA92" w14:textId="77777777" w:rsidR="00302A0B" w:rsidRPr="00302A0B" w:rsidRDefault="00302A0B" w:rsidP="00F80434">
            <w:pPr>
              <w:spacing w:after="0"/>
            </w:pPr>
            <w:r>
              <w:t>if F02valik={206}</w:t>
            </w:r>
          </w:p>
        </w:tc>
        <w:tc>
          <w:tcPr>
            <w:tcW w:w="992" w:type="dxa"/>
            <w:hideMark/>
          </w:tcPr>
          <w:p w14:paraId="36EB240B" w14:textId="77777777" w:rsidR="00302A0B" w:rsidRPr="00302A0B" w:rsidRDefault="00302A0B" w:rsidP="00F80434">
            <w:pPr>
              <w:spacing w:after="0"/>
            </w:pPr>
            <w:r>
              <w:t>F02FK</w:t>
            </w:r>
          </w:p>
        </w:tc>
        <w:tc>
          <w:tcPr>
            <w:tcW w:w="4678" w:type="dxa"/>
            <w:hideMark/>
          </w:tcPr>
          <w:p w14:paraId="75D28BE4" w14:textId="77777777" w:rsidR="00302A0B" w:rsidRPr="00302A0B" w:rsidRDefault="00302A0B" w:rsidP="00F80434">
            <w:pPr>
              <w:spacing w:after="0"/>
            </w:pPr>
            <w:r>
              <w:t>Apples or pears (kg)</w:t>
            </w:r>
          </w:p>
        </w:tc>
        <w:tc>
          <w:tcPr>
            <w:tcW w:w="789" w:type="dxa"/>
            <w:noWrap/>
            <w:hideMark/>
          </w:tcPr>
          <w:p w14:paraId="294D9820" w14:textId="77777777" w:rsidR="00302A0B" w:rsidRPr="00302A0B" w:rsidRDefault="00302A0B" w:rsidP="00F80434">
            <w:pPr>
              <w:spacing w:after="0"/>
            </w:pPr>
            <w:r>
              <w:t> </w:t>
            </w:r>
          </w:p>
        </w:tc>
        <w:tc>
          <w:tcPr>
            <w:tcW w:w="1767" w:type="dxa"/>
            <w:hideMark/>
          </w:tcPr>
          <w:p w14:paraId="20D1C57D" w14:textId="77777777" w:rsidR="00302A0B" w:rsidRPr="00302A0B" w:rsidRDefault="00302A0B" w:rsidP="00F80434">
            <w:pPr>
              <w:spacing w:after="0"/>
            </w:pPr>
            <w:r>
              <w:t> </w:t>
            </w:r>
          </w:p>
        </w:tc>
      </w:tr>
      <w:tr w:rsidR="00302A0B" w:rsidRPr="00302A0B" w14:paraId="33AD53AB" w14:textId="77777777" w:rsidTr="00F80434">
        <w:trPr>
          <w:cantSplit/>
        </w:trPr>
        <w:tc>
          <w:tcPr>
            <w:tcW w:w="1980" w:type="dxa"/>
            <w:hideMark/>
          </w:tcPr>
          <w:p w14:paraId="41E0ED4C" w14:textId="77777777" w:rsidR="00302A0B" w:rsidRPr="00302A0B" w:rsidRDefault="00302A0B" w:rsidP="00F80434">
            <w:pPr>
              <w:spacing w:after="0"/>
            </w:pPr>
            <w:r>
              <w:t>if F02valik={207}</w:t>
            </w:r>
          </w:p>
        </w:tc>
        <w:tc>
          <w:tcPr>
            <w:tcW w:w="992" w:type="dxa"/>
            <w:hideMark/>
          </w:tcPr>
          <w:p w14:paraId="6CFC4609" w14:textId="77777777" w:rsidR="00302A0B" w:rsidRPr="00302A0B" w:rsidRDefault="00302A0B" w:rsidP="00F80434">
            <w:pPr>
              <w:spacing w:after="0"/>
            </w:pPr>
            <w:r>
              <w:t>F02GK</w:t>
            </w:r>
          </w:p>
        </w:tc>
        <w:tc>
          <w:tcPr>
            <w:tcW w:w="4678" w:type="dxa"/>
            <w:hideMark/>
          </w:tcPr>
          <w:p w14:paraId="2517C7C6" w14:textId="77777777" w:rsidR="00302A0B" w:rsidRPr="00302A0B" w:rsidRDefault="00302A0B" w:rsidP="00F80434">
            <w:pPr>
              <w:spacing w:after="0"/>
            </w:pPr>
            <w:r>
              <w:t>Cabbage or cauliflower (kg)</w:t>
            </w:r>
          </w:p>
        </w:tc>
        <w:tc>
          <w:tcPr>
            <w:tcW w:w="789" w:type="dxa"/>
            <w:noWrap/>
            <w:hideMark/>
          </w:tcPr>
          <w:p w14:paraId="1C57BE30" w14:textId="77777777" w:rsidR="00302A0B" w:rsidRPr="00302A0B" w:rsidRDefault="00302A0B" w:rsidP="00F80434">
            <w:pPr>
              <w:spacing w:after="0"/>
            </w:pPr>
            <w:r>
              <w:t> </w:t>
            </w:r>
          </w:p>
        </w:tc>
        <w:tc>
          <w:tcPr>
            <w:tcW w:w="1767" w:type="dxa"/>
            <w:hideMark/>
          </w:tcPr>
          <w:p w14:paraId="6D28074F" w14:textId="77777777" w:rsidR="00302A0B" w:rsidRPr="00302A0B" w:rsidRDefault="00302A0B" w:rsidP="00F80434">
            <w:pPr>
              <w:spacing w:after="0"/>
            </w:pPr>
            <w:r>
              <w:t> </w:t>
            </w:r>
          </w:p>
        </w:tc>
      </w:tr>
      <w:tr w:rsidR="00302A0B" w:rsidRPr="00302A0B" w14:paraId="774FED5C" w14:textId="77777777" w:rsidTr="00F80434">
        <w:trPr>
          <w:cantSplit/>
        </w:trPr>
        <w:tc>
          <w:tcPr>
            <w:tcW w:w="1980" w:type="dxa"/>
            <w:hideMark/>
          </w:tcPr>
          <w:p w14:paraId="1B6F853D" w14:textId="77777777" w:rsidR="00302A0B" w:rsidRPr="00302A0B" w:rsidRDefault="00302A0B" w:rsidP="00F80434">
            <w:pPr>
              <w:spacing w:after="0"/>
            </w:pPr>
            <w:r>
              <w:t>if F02valik={208}</w:t>
            </w:r>
          </w:p>
        </w:tc>
        <w:tc>
          <w:tcPr>
            <w:tcW w:w="992" w:type="dxa"/>
            <w:hideMark/>
          </w:tcPr>
          <w:p w14:paraId="20573EE4" w14:textId="77777777" w:rsidR="00302A0B" w:rsidRPr="00302A0B" w:rsidRDefault="00302A0B" w:rsidP="00F80434">
            <w:pPr>
              <w:spacing w:after="0"/>
            </w:pPr>
            <w:r>
              <w:t>F02HK</w:t>
            </w:r>
          </w:p>
        </w:tc>
        <w:tc>
          <w:tcPr>
            <w:tcW w:w="4678" w:type="dxa"/>
            <w:hideMark/>
          </w:tcPr>
          <w:p w14:paraId="4E14807A" w14:textId="77777777" w:rsidR="00302A0B" w:rsidRPr="00302A0B" w:rsidRDefault="00302A0B" w:rsidP="00F80434">
            <w:pPr>
              <w:spacing w:after="0"/>
            </w:pPr>
            <w:r>
              <w:t>Tomatoes (kg)</w:t>
            </w:r>
          </w:p>
        </w:tc>
        <w:tc>
          <w:tcPr>
            <w:tcW w:w="789" w:type="dxa"/>
            <w:noWrap/>
            <w:hideMark/>
          </w:tcPr>
          <w:p w14:paraId="0391A563" w14:textId="77777777" w:rsidR="00302A0B" w:rsidRPr="00302A0B" w:rsidRDefault="00302A0B" w:rsidP="00F80434">
            <w:pPr>
              <w:spacing w:after="0"/>
            </w:pPr>
            <w:r>
              <w:t> </w:t>
            </w:r>
          </w:p>
        </w:tc>
        <w:tc>
          <w:tcPr>
            <w:tcW w:w="1767" w:type="dxa"/>
            <w:hideMark/>
          </w:tcPr>
          <w:p w14:paraId="05826B02" w14:textId="77777777" w:rsidR="00302A0B" w:rsidRPr="00302A0B" w:rsidRDefault="00302A0B" w:rsidP="00F80434">
            <w:pPr>
              <w:spacing w:after="0"/>
            </w:pPr>
            <w:r>
              <w:t> </w:t>
            </w:r>
          </w:p>
        </w:tc>
      </w:tr>
      <w:tr w:rsidR="00302A0B" w:rsidRPr="00302A0B" w14:paraId="5F7D9CAA" w14:textId="77777777" w:rsidTr="00F80434">
        <w:trPr>
          <w:cantSplit/>
        </w:trPr>
        <w:tc>
          <w:tcPr>
            <w:tcW w:w="1980" w:type="dxa"/>
            <w:hideMark/>
          </w:tcPr>
          <w:p w14:paraId="5051E71F" w14:textId="77777777" w:rsidR="00302A0B" w:rsidRPr="00302A0B" w:rsidRDefault="00302A0B" w:rsidP="00F80434">
            <w:pPr>
              <w:spacing w:after="0"/>
            </w:pPr>
            <w:r>
              <w:t>if F02valik={209}</w:t>
            </w:r>
          </w:p>
        </w:tc>
        <w:tc>
          <w:tcPr>
            <w:tcW w:w="992" w:type="dxa"/>
            <w:hideMark/>
          </w:tcPr>
          <w:p w14:paraId="711C5E1C" w14:textId="77777777" w:rsidR="00302A0B" w:rsidRPr="00302A0B" w:rsidRDefault="00302A0B" w:rsidP="00F80434">
            <w:pPr>
              <w:spacing w:after="0"/>
            </w:pPr>
            <w:r>
              <w:t>F02IK</w:t>
            </w:r>
          </w:p>
        </w:tc>
        <w:tc>
          <w:tcPr>
            <w:tcW w:w="4678" w:type="dxa"/>
            <w:hideMark/>
          </w:tcPr>
          <w:p w14:paraId="68534DCF" w14:textId="77777777" w:rsidR="00302A0B" w:rsidRPr="00302A0B" w:rsidRDefault="00302A0B" w:rsidP="00F80434">
            <w:pPr>
              <w:spacing w:after="0"/>
            </w:pPr>
            <w:r>
              <w:t>Cucumbers (kg)</w:t>
            </w:r>
          </w:p>
        </w:tc>
        <w:tc>
          <w:tcPr>
            <w:tcW w:w="789" w:type="dxa"/>
            <w:noWrap/>
            <w:hideMark/>
          </w:tcPr>
          <w:p w14:paraId="5EDCDEEE" w14:textId="77777777" w:rsidR="00302A0B" w:rsidRPr="00302A0B" w:rsidRDefault="00302A0B" w:rsidP="00F80434">
            <w:pPr>
              <w:spacing w:after="0"/>
            </w:pPr>
            <w:r>
              <w:t> </w:t>
            </w:r>
          </w:p>
        </w:tc>
        <w:tc>
          <w:tcPr>
            <w:tcW w:w="1767" w:type="dxa"/>
            <w:hideMark/>
          </w:tcPr>
          <w:p w14:paraId="5A613D68" w14:textId="77777777" w:rsidR="00302A0B" w:rsidRPr="00302A0B" w:rsidRDefault="00302A0B" w:rsidP="00F80434">
            <w:pPr>
              <w:spacing w:after="0"/>
            </w:pPr>
            <w:r>
              <w:t> </w:t>
            </w:r>
          </w:p>
        </w:tc>
      </w:tr>
      <w:tr w:rsidR="00302A0B" w:rsidRPr="00302A0B" w14:paraId="035FF852" w14:textId="77777777" w:rsidTr="00F80434">
        <w:trPr>
          <w:cantSplit/>
        </w:trPr>
        <w:tc>
          <w:tcPr>
            <w:tcW w:w="1980" w:type="dxa"/>
            <w:hideMark/>
          </w:tcPr>
          <w:p w14:paraId="70F01673" w14:textId="77777777" w:rsidR="00302A0B" w:rsidRPr="00302A0B" w:rsidRDefault="00302A0B" w:rsidP="00F80434">
            <w:pPr>
              <w:spacing w:after="0"/>
            </w:pPr>
            <w:r>
              <w:t>if F02valik={210}</w:t>
            </w:r>
          </w:p>
        </w:tc>
        <w:tc>
          <w:tcPr>
            <w:tcW w:w="992" w:type="dxa"/>
            <w:hideMark/>
          </w:tcPr>
          <w:p w14:paraId="459A1ACF" w14:textId="77777777" w:rsidR="00302A0B" w:rsidRPr="00302A0B" w:rsidRDefault="00302A0B" w:rsidP="00F80434">
            <w:pPr>
              <w:spacing w:after="0"/>
            </w:pPr>
            <w:r>
              <w:t>F02JK</w:t>
            </w:r>
          </w:p>
        </w:tc>
        <w:tc>
          <w:tcPr>
            <w:tcW w:w="4678" w:type="dxa"/>
            <w:hideMark/>
          </w:tcPr>
          <w:p w14:paraId="440359BB" w14:textId="77777777" w:rsidR="00302A0B" w:rsidRPr="00302A0B" w:rsidRDefault="00302A0B" w:rsidP="00F80434">
            <w:pPr>
              <w:spacing w:after="0"/>
            </w:pPr>
            <w:r>
              <w:t>Pumpkins (kg)</w:t>
            </w:r>
          </w:p>
        </w:tc>
        <w:tc>
          <w:tcPr>
            <w:tcW w:w="789" w:type="dxa"/>
            <w:noWrap/>
            <w:hideMark/>
          </w:tcPr>
          <w:p w14:paraId="4F962F4D" w14:textId="77777777" w:rsidR="00302A0B" w:rsidRPr="00302A0B" w:rsidRDefault="00302A0B" w:rsidP="00F80434">
            <w:pPr>
              <w:spacing w:after="0"/>
            </w:pPr>
            <w:r>
              <w:t> </w:t>
            </w:r>
          </w:p>
        </w:tc>
        <w:tc>
          <w:tcPr>
            <w:tcW w:w="1767" w:type="dxa"/>
            <w:hideMark/>
          </w:tcPr>
          <w:p w14:paraId="4FA18B0B" w14:textId="77777777" w:rsidR="00302A0B" w:rsidRPr="00302A0B" w:rsidRDefault="00302A0B" w:rsidP="00F80434">
            <w:pPr>
              <w:spacing w:after="0"/>
            </w:pPr>
            <w:r>
              <w:t> </w:t>
            </w:r>
          </w:p>
        </w:tc>
      </w:tr>
      <w:tr w:rsidR="00302A0B" w:rsidRPr="00302A0B" w14:paraId="18617DB6" w14:textId="77777777" w:rsidTr="00F80434">
        <w:trPr>
          <w:cantSplit/>
        </w:trPr>
        <w:tc>
          <w:tcPr>
            <w:tcW w:w="1980" w:type="dxa"/>
            <w:hideMark/>
          </w:tcPr>
          <w:p w14:paraId="13C614AB" w14:textId="77777777" w:rsidR="00302A0B" w:rsidRPr="00302A0B" w:rsidRDefault="00302A0B" w:rsidP="00F80434">
            <w:pPr>
              <w:spacing w:after="0"/>
            </w:pPr>
            <w:r>
              <w:t>if F02valik={211}</w:t>
            </w:r>
          </w:p>
        </w:tc>
        <w:tc>
          <w:tcPr>
            <w:tcW w:w="992" w:type="dxa"/>
            <w:hideMark/>
          </w:tcPr>
          <w:p w14:paraId="3113A469" w14:textId="77777777" w:rsidR="00302A0B" w:rsidRPr="00302A0B" w:rsidRDefault="00302A0B" w:rsidP="00F80434">
            <w:pPr>
              <w:spacing w:after="0"/>
            </w:pPr>
            <w:r>
              <w:t>F02KK</w:t>
            </w:r>
          </w:p>
        </w:tc>
        <w:tc>
          <w:tcPr>
            <w:tcW w:w="4678" w:type="dxa"/>
            <w:hideMark/>
          </w:tcPr>
          <w:p w14:paraId="59972423" w14:textId="77777777" w:rsidR="00302A0B" w:rsidRPr="00302A0B" w:rsidRDefault="00302A0B" w:rsidP="00F80434">
            <w:pPr>
              <w:spacing w:after="0"/>
            </w:pPr>
            <w:r>
              <w:t>Beets or turnips (kg)</w:t>
            </w:r>
          </w:p>
        </w:tc>
        <w:tc>
          <w:tcPr>
            <w:tcW w:w="789" w:type="dxa"/>
            <w:noWrap/>
            <w:hideMark/>
          </w:tcPr>
          <w:p w14:paraId="1652444F" w14:textId="77777777" w:rsidR="00302A0B" w:rsidRPr="00302A0B" w:rsidRDefault="00302A0B" w:rsidP="00F80434">
            <w:pPr>
              <w:spacing w:after="0"/>
            </w:pPr>
            <w:r>
              <w:t> </w:t>
            </w:r>
          </w:p>
        </w:tc>
        <w:tc>
          <w:tcPr>
            <w:tcW w:w="1767" w:type="dxa"/>
            <w:hideMark/>
          </w:tcPr>
          <w:p w14:paraId="6D134C42" w14:textId="77777777" w:rsidR="00302A0B" w:rsidRPr="00302A0B" w:rsidRDefault="00302A0B" w:rsidP="00F80434">
            <w:pPr>
              <w:spacing w:after="0"/>
            </w:pPr>
            <w:r>
              <w:t> </w:t>
            </w:r>
          </w:p>
        </w:tc>
      </w:tr>
      <w:tr w:rsidR="00302A0B" w:rsidRPr="00302A0B" w14:paraId="3F1C4DDC" w14:textId="77777777" w:rsidTr="00F80434">
        <w:trPr>
          <w:cantSplit/>
        </w:trPr>
        <w:tc>
          <w:tcPr>
            <w:tcW w:w="1980" w:type="dxa"/>
            <w:hideMark/>
          </w:tcPr>
          <w:p w14:paraId="6F205ACC" w14:textId="77777777" w:rsidR="00302A0B" w:rsidRPr="00302A0B" w:rsidRDefault="00302A0B" w:rsidP="00F80434">
            <w:pPr>
              <w:spacing w:after="0"/>
            </w:pPr>
            <w:r>
              <w:t>if F02valik={212}</w:t>
            </w:r>
          </w:p>
        </w:tc>
        <w:tc>
          <w:tcPr>
            <w:tcW w:w="992" w:type="dxa"/>
            <w:hideMark/>
          </w:tcPr>
          <w:p w14:paraId="47484057" w14:textId="77777777" w:rsidR="00302A0B" w:rsidRPr="00302A0B" w:rsidRDefault="00302A0B" w:rsidP="00F80434">
            <w:pPr>
              <w:spacing w:after="0"/>
            </w:pPr>
            <w:r>
              <w:t>F02LK</w:t>
            </w:r>
          </w:p>
        </w:tc>
        <w:tc>
          <w:tcPr>
            <w:tcW w:w="4678" w:type="dxa"/>
            <w:hideMark/>
          </w:tcPr>
          <w:p w14:paraId="39D929BD" w14:textId="77777777" w:rsidR="00302A0B" w:rsidRPr="00302A0B" w:rsidRDefault="00302A0B" w:rsidP="00F80434">
            <w:pPr>
              <w:spacing w:after="0"/>
            </w:pPr>
            <w:r>
              <w:t>Carrots (kg)</w:t>
            </w:r>
          </w:p>
        </w:tc>
        <w:tc>
          <w:tcPr>
            <w:tcW w:w="789" w:type="dxa"/>
            <w:noWrap/>
            <w:hideMark/>
          </w:tcPr>
          <w:p w14:paraId="5B231339" w14:textId="77777777" w:rsidR="00302A0B" w:rsidRPr="00302A0B" w:rsidRDefault="00302A0B" w:rsidP="00F80434">
            <w:pPr>
              <w:spacing w:after="0"/>
            </w:pPr>
            <w:r>
              <w:t> </w:t>
            </w:r>
          </w:p>
        </w:tc>
        <w:tc>
          <w:tcPr>
            <w:tcW w:w="1767" w:type="dxa"/>
            <w:hideMark/>
          </w:tcPr>
          <w:p w14:paraId="6BA54A32" w14:textId="77777777" w:rsidR="00302A0B" w:rsidRPr="00302A0B" w:rsidRDefault="00302A0B" w:rsidP="00F80434">
            <w:pPr>
              <w:spacing w:after="0"/>
            </w:pPr>
            <w:r>
              <w:t> </w:t>
            </w:r>
          </w:p>
        </w:tc>
      </w:tr>
      <w:tr w:rsidR="00302A0B" w:rsidRPr="00302A0B" w14:paraId="1BB56B47" w14:textId="77777777" w:rsidTr="00F80434">
        <w:trPr>
          <w:cantSplit/>
        </w:trPr>
        <w:tc>
          <w:tcPr>
            <w:tcW w:w="1980" w:type="dxa"/>
            <w:hideMark/>
          </w:tcPr>
          <w:p w14:paraId="3BE3C7C4" w14:textId="77777777" w:rsidR="00302A0B" w:rsidRPr="00302A0B" w:rsidRDefault="00302A0B" w:rsidP="00F80434">
            <w:pPr>
              <w:spacing w:after="0"/>
            </w:pPr>
            <w:r>
              <w:t>if F02valik={213}</w:t>
            </w:r>
          </w:p>
        </w:tc>
        <w:tc>
          <w:tcPr>
            <w:tcW w:w="992" w:type="dxa"/>
            <w:hideMark/>
          </w:tcPr>
          <w:p w14:paraId="2C7371B0" w14:textId="77777777" w:rsidR="00302A0B" w:rsidRPr="00302A0B" w:rsidRDefault="00302A0B" w:rsidP="00F80434">
            <w:pPr>
              <w:spacing w:after="0"/>
            </w:pPr>
            <w:r>
              <w:t>F02MK</w:t>
            </w:r>
          </w:p>
        </w:tc>
        <w:tc>
          <w:tcPr>
            <w:tcW w:w="4678" w:type="dxa"/>
            <w:hideMark/>
          </w:tcPr>
          <w:p w14:paraId="63DD2B5A" w14:textId="77777777" w:rsidR="00302A0B" w:rsidRPr="00302A0B" w:rsidRDefault="00302A0B" w:rsidP="00F80434">
            <w:pPr>
              <w:spacing w:after="0"/>
            </w:pPr>
            <w:r>
              <w:t>Plums, cherries or other fruits, incl. grapes and buckthorn berries (kg)</w:t>
            </w:r>
          </w:p>
        </w:tc>
        <w:tc>
          <w:tcPr>
            <w:tcW w:w="789" w:type="dxa"/>
            <w:noWrap/>
            <w:hideMark/>
          </w:tcPr>
          <w:p w14:paraId="36D5014D" w14:textId="77777777" w:rsidR="00302A0B" w:rsidRPr="00302A0B" w:rsidRDefault="00302A0B" w:rsidP="00F80434">
            <w:pPr>
              <w:spacing w:after="0"/>
            </w:pPr>
            <w:r>
              <w:t> </w:t>
            </w:r>
          </w:p>
        </w:tc>
        <w:tc>
          <w:tcPr>
            <w:tcW w:w="1767" w:type="dxa"/>
            <w:hideMark/>
          </w:tcPr>
          <w:p w14:paraId="249FA624" w14:textId="77777777" w:rsidR="00302A0B" w:rsidRPr="00302A0B" w:rsidRDefault="00302A0B" w:rsidP="00F80434">
            <w:pPr>
              <w:spacing w:after="0"/>
            </w:pPr>
            <w:r>
              <w:t> </w:t>
            </w:r>
          </w:p>
        </w:tc>
      </w:tr>
      <w:tr w:rsidR="00302A0B" w:rsidRPr="00302A0B" w14:paraId="6C051FBB" w14:textId="77777777" w:rsidTr="00F80434">
        <w:trPr>
          <w:cantSplit/>
        </w:trPr>
        <w:tc>
          <w:tcPr>
            <w:tcW w:w="1980" w:type="dxa"/>
            <w:hideMark/>
          </w:tcPr>
          <w:p w14:paraId="19E13F1D" w14:textId="77777777" w:rsidR="00302A0B" w:rsidRPr="00302A0B" w:rsidRDefault="00302A0B" w:rsidP="00F80434">
            <w:pPr>
              <w:spacing w:after="0"/>
            </w:pPr>
            <w:r>
              <w:t>if F02valik={214}</w:t>
            </w:r>
          </w:p>
        </w:tc>
        <w:tc>
          <w:tcPr>
            <w:tcW w:w="992" w:type="dxa"/>
            <w:hideMark/>
          </w:tcPr>
          <w:p w14:paraId="713EF77A" w14:textId="77777777" w:rsidR="00302A0B" w:rsidRPr="00302A0B" w:rsidRDefault="00302A0B" w:rsidP="00F80434">
            <w:pPr>
              <w:spacing w:after="0"/>
            </w:pPr>
            <w:r>
              <w:t>F02NK</w:t>
            </w:r>
          </w:p>
        </w:tc>
        <w:tc>
          <w:tcPr>
            <w:tcW w:w="4678" w:type="dxa"/>
            <w:hideMark/>
          </w:tcPr>
          <w:p w14:paraId="17A8E927" w14:textId="77777777" w:rsidR="00302A0B" w:rsidRPr="00302A0B" w:rsidRDefault="00302A0B" w:rsidP="00F80434">
            <w:pPr>
              <w:spacing w:after="0"/>
            </w:pPr>
            <w:r>
              <w:t>Poultry (kg)</w:t>
            </w:r>
          </w:p>
        </w:tc>
        <w:tc>
          <w:tcPr>
            <w:tcW w:w="789" w:type="dxa"/>
            <w:noWrap/>
            <w:hideMark/>
          </w:tcPr>
          <w:p w14:paraId="46052AF3" w14:textId="77777777" w:rsidR="00302A0B" w:rsidRPr="00302A0B" w:rsidRDefault="00302A0B" w:rsidP="00F80434">
            <w:pPr>
              <w:spacing w:after="0"/>
            </w:pPr>
            <w:r>
              <w:t> </w:t>
            </w:r>
          </w:p>
        </w:tc>
        <w:tc>
          <w:tcPr>
            <w:tcW w:w="1767" w:type="dxa"/>
            <w:hideMark/>
          </w:tcPr>
          <w:p w14:paraId="4F4D8571" w14:textId="77777777" w:rsidR="00302A0B" w:rsidRPr="00302A0B" w:rsidRDefault="00302A0B" w:rsidP="00F80434">
            <w:pPr>
              <w:spacing w:after="0"/>
            </w:pPr>
            <w:r>
              <w:t> </w:t>
            </w:r>
          </w:p>
        </w:tc>
      </w:tr>
      <w:tr w:rsidR="00302A0B" w:rsidRPr="00302A0B" w14:paraId="01253B82" w14:textId="77777777" w:rsidTr="00F80434">
        <w:trPr>
          <w:cantSplit/>
        </w:trPr>
        <w:tc>
          <w:tcPr>
            <w:tcW w:w="1980" w:type="dxa"/>
            <w:hideMark/>
          </w:tcPr>
          <w:p w14:paraId="1B9F476A" w14:textId="77777777" w:rsidR="00302A0B" w:rsidRPr="00302A0B" w:rsidRDefault="00302A0B" w:rsidP="00F80434">
            <w:pPr>
              <w:spacing w:after="0"/>
            </w:pPr>
            <w:r>
              <w:t>if F02valik={215}</w:t>
            </w:r>
          </w:p>
        </w:tc>
        <w:tc>
          <w:tcPr>
            <w:tcW w:w="992" w:type="dxa"/>
            <w:hideMark/>
          </w:tcPr>
          <w:p w14:paraId="4883785C" w14:textId="77777777" w:rsidR="00302A0B" w:rsidRPr="00302A0B" w:rsidRDefault="00302A0B" w:rsidP="00F80434">
            <w:pPr>
              <w:spacing w:after="0"/>
            </w:pPr>
            <w:r>
              <w:t>F02OK</w:t>
            </w:r>
          </w:p>
        </w:tc>
        <w:tc>
          <w:tcPr>
            <w:tcW w:w="4678" w:type="dxa"/>
            <w:hideMark/>
          </w:tcPr>
          <w:p w14:paraId="76AD4CDE" w14:textId="77777777" w:rsidR="00302A0B" w:rsidRPr="00302A0B" w:rsidRDefault="00302A0B" w:rsidP="00F80434">
            <w:pPr>
              <w:spacing w:after="0"/>
            </w:pPr>
            <w:r>
              <w:t>Strawberries, currants or other berries (kg)</w:t>
            </w:r>
          </w:p>
        </w:tc>
        <w:tc>
          <w:tcPr>
            <w:tcW w:w="789" w:type="dxa"/>
            <w:noWrap/>
            <w:hideMark/>
          </w:tcPr>
          <w:p w14:paraId="716ACC9E" w14:textId="77777777" w:rsidR="00302A0B" w:rsidRPr="00302A0B" w:rsidRDefault="00302A0B" w:rsidP="00F80434">
            <w:pPr>
              <w:spacing w:after="0"/>
            </w:pPr>
            <w:r>
              <w:t> </w:t>
            </w:r>
          </w:p>
        </w:tc>
        <w:tc>
          <w:tcPr>
            <w:tcW w:w="1767" w:type="dxa"/>
            <w:hideMark/>
          </w:tcPr>
          <w:p w14:paraId="2938BFDD" w14:textId="77777777" w:rsidR="00302A0B" w:rsidRPr="00302A0B" w:rsidRDefault="00302A0B" w:rsidP="00F80434">
            <w:pPr>
              <w:spacing w:after="0"/>
            </w:pPr>
            <w:r>
              <w:t> </w:t>
            </w:r>
          </w:p>
        </w:tc>
      </w:tr>
      <w:tr w:rsidR="00302A0B" w:rsidRPr="00302A0B" w14:paraId="5031B440" w14:textId="77777777" w:rsidTr="00F80434">
        <w:trPr>
          <w:cantSplit/>
        </w:trPr>
        <w:tc>
          <w:tcPr>
            <w:tcW w:w="1980" w:type="dxa"/>
            <w:hideMark/>
          </w:tcPr>
          <w:p w14:paraId="0C68A2E0" w14:textId="77777777" w:rsidR="00302A0B" w:rsidRPr="00302A0B" w:rsidRDefault="00302A0B" w:rsidP="00F80434">
            <w:pPr>
              <w:spacing w:after="0"/>
            </w:pPr>
            <w:r>
              <w:t>if F02valik={216}</w:t>
            </w:r>
          </w:p>
        </w:tc>
        <w:tc>
          <w:tcPr>
            <w:tcW w:w="992" w:type="dxa"/>
            <w:hideMark/>
          </w:tcPr>
          <w:p w14:paraId="253D2B24" w14:textId="77777777" w:rsidR="00302A0B" w:rsidRPr="00302A0B" w:rsidRDefault="00302A0B" w:rsidP="00F80434">
            <w:pPr>
              <w:spacing w:after="0"/>
            </w:pPr>
            <w:r>
              <w:t>F02PK</w:t>
            </w:r>
          </w:p>
        </w:tc>
        <w:tc>
          <w:tcPr>
            <w:tcW w:w="4678" w:type="dxa"/>
            <w:hideMark/>
          </w:tcPr>
          <w:p w14:paraId="36ACD929" w14:textId="77777777" w:rsidR="00302A0B" w:rsidRPr="00302A0B" w:rsidRDefault="00302A0B" w:rsidP="00F80434">
            <w:pPr>
              <w:spacing w:after="0"/>
            </w:pPr>
            <w:r>
              <w:t>Honey (kg)</w:t>
            </w:r>
          </w:p>
        </w:tc>
        <w:tc>
          <w:tcPr>
            <w:tcW w:w="789" w:type="dxa"/>
            <w:noWrap/>
            <w:hideMark/>
          </w:tcPr>
          <w:p w14:paraId="2013CA42" w14:textId="77777777" w:rsidR="00302A0B" w:rsidRPr="00302A0B" w:rsidRDefault="00302A0B" w:rsidP="00F80434">
            <w:pPr>
              <w:spacing w:after="0"/>
            </w:pPr>
            <w:r>
              <w:t> </w:t>
            </w:r>
          </w:p>
        </w:tc>
        <w:tc>
          <w:tcPr>
            <w:tcW w:w="1767" w:type="dxa"/>
            <w:hideMark/>
          </w:tcPr>
          <w:p w14:paraId="3243055E" w14:textId="77777777" w:rsidR="00302A0B" w:rsidRPr="00302A0B" w:rsidRDefault="00302A0B" w:rsidP="00F80434">
            <w:pPr>
              <w:spacing w:after="0"/>
            </w:pPr>
            <w:r>
              <w:t> </w:t>
            </w:r>
          </w:p>
        </w:tc>
      </w:tr>
      <w:tr w:rsidR="00302A0B" w:rsidRPr="00302A0B" w14:paraId="1125EDB1" w14:textId="77777777" w:rsidTr="00F80434">
        <w:trPr>
          <w:cantSplit/>
        </w:trPr>
        <w:tc>
          <w:tcPr>
            <w:tcW w:w="1980" w:type="dxa"/>
            <w:hideMark/>
          </w:tcPr>
          <w:p w14:paraId="1DDCD192" w14:textId="77777777" w:rsidR="00302A0B" w:rsidRPr="00302A0B" w:rsidRDefault="00302A0B" w:rsidP="00F80434">
            <w:pPr>
              <w:spacing w:after="0"/>
            </w:pPr>
            <w:r>
              <w:t>if F02valik={217}</w:t>
            </w:r>
          </w:p>
        </w:tc>
        <w:tc>
          <w:tcPr>
            <w:tcW w:w="992" w:type="dxa"/>
            <w:hideMark/>
          </w:tcPr>
          <w:p w14:paraId="3B608B1B" w14:textId="77777777" w:rsidR="00302A0B" w:rsidRPr="00302A0B" w:rsidRDefault="00302A0B" w:rsidP="00F80434">
            <w:pPr>
              <w:spacing w:after="0"/>
            </w:pPr>
            <w:r>
              <w:t>F02RK</w:t>
            </w:r>
          </w:p>
        </w:tc>
        <w:tc>
          <w:tcPr>
            <w:tcW w:w="4678" w:type="dxa"/>
            <w:hideMark/>
          </w:tcPr>
          <w:p w14:paraId="01C56613" w14:textId="77777777" w:rsidR="00302A0B" w:rsidRPr="00302A0B" w:rsidRDefault="00302A0B" w:rsidP="00F80434">
            <w:pPr>
              <w:spacing w:after="0"/>
            </w:pPr>
            <w:r>
              <w:t>Onions (kg)</w:t>
            </w:r>
          </w:p>
        </w:tc>
        <w:tc>
          <w:tcPr>
            <w:tcW w:w="789" w:type="dxa"/>
            <w:noWrap/>
            <w:hideMark/>
          </w:tcPr>
          <w:p w14:paraId="0CE9A386" w14:textId="77777777" w:rsidR="00302A0B" w:rsidRPr="00302A0B" w:rsidRDefault="00302A0B" w:rsidP="00F80434">
            <w:pPr>
              <w:spacing w:after="0"/>
            </w:pPr>
            <w:r>
              <w:t> </w:t>
            </w:r>
          </w:p>
        </w:tc>
        <w:tc>
          <w:tcPr>
            <w:tcW w:w="1767" w:type="dxa"/>
            <w:hideMark/>
          </w:tcPr>
          <w:p w14:paraId="7A32FD22" w14:textId="77777777" w:rsidR="00302A0B" w:rsidRPr="00302A0B" w:rsidRDefault="00302A0B" w:rsidP="00F80434">
            <w:pPr>
              <w:spacing w:after="0"/>
            </w:pPr>
            <w:r>
              <w:t> </w:t>
            </w:r>
          </w:p>
        </w:tc>
      </w:tr>
      <w:tr w:rsidR="00302A0B" w:rsidRPr="00302A0B" w14:paraId="14F3DB4B" w14:textId="77777777" w:rsidTr="00F80434">
        <w:trPr>
          <w:cantSplit/>
        </w:trPr>
        <w:tc>
          <w:tcPr>
            <w:tcW w:w="1980" w:type="dxa"/>
            <w:hideMark/>
          </w:tcPr>
          <w:p w14:paraId="771C5CAA" w14:textId="77777777" w:rsidR="00302A0B" w:rsidRPr="00302A0B" w:rsidRDefault="00302A0B" w:rsidP="00F80434">
            <w:pPr>
              <w:spacing w:after="0"/>
            </w:pPr>
            <w:r>
              <w:t>if F02valik={290}</w:t>
            </w:r>
          </w:p>
        </w:tc>
        <w:tc>
          <w:tcPr>
            <w:tcW w:w="992" w:type="dxa"/>
            <w:hideMark/>
          </w:tcPr>
          <w:p w14:paraId="161BDCE6" w14:textId="77777777" w:rsidR="00302A0B" w:rsidRPr="00302A0B" w:rsidRDefault="00302A0B" w:rsidP="00F80434">
            <w:pPr>
              <w:spacing w:after="0"/>
            </w:pPr>
            <w:r>
              <w:t>F02SK</w:t>
            </w:r>
          </w:p>
        </w:tc>
        <w:tc>
          <w:tcPr>
            <w:tcW w:w="4678" w:type="dxa"/>
            <w:hideMark/>
          </w:tcPr>
          <w:p w14:paraId="45F60FD6" w14:textId="77777777" w:rsidR="00302A0B" w:rsidRPr="00302A0B" w:rsidRDefault="00302A0B" w:rsidP="00F80434">
            <w:pPr>
              <w:spacing w:after="0"/>
            </w:pPr>
            <w:r>
              <w:t>Other vegetables (kg)</w:t>
            </w:r>
          </w:p>
        </w:tc>
        <w:tc>
          <w:tcPr>
            <w:tcW w:w="789" w:type="dxa"/>
            <w:noWrap/>
            <w:hideMark/>
          </w:tcPr>
          <w:p w14:paraId="0BCA6BFF" w14:textId="77777777" w:rsidR="00302A0B" w:rsidRPr="00302A0B" w:rsidRDefault="00302A0B" w:rsidP="00F80434">
            <w:pPr>
              <w:spacing w:after="0"/>
            </w:pPr>
            <w:r>
              <w:t> </w:t>
            </w:r>
          </w:p>
        </w:tc>
        <w:tc>
          <w:tcPr>
            <w:tcW w:w="1767" w:type="dxa"/>
            <w:hideMark/>
          </w:tcPr>
          <w:p w14:paraId="6F9DD4A6" w14:textId="77777777" w:rsidR="00302A0B" w:rsidRPr="00302A0B" w:rsidRDefault="00302A0B" w:rsidP="00F80434">
            <w:pPr>
              <w:spacing w:after="0"/>
            </w:pPr>
            <w:r>
              <w:t> </w:t>
            </w:r>
          </w:p>
        </w:tc>
      </w:tr>
      <w:tr w:rsidR="00302A0B" w:rsidRPr="00302A0B" w14:paraId="0DDFA5F2" w14:textId="77777777" w:rsidTr="00F80434">
        <w:trPr>
          <w:cantSplit/>
        </w:trPr>
        <w:tc>
          <w:tcPr>
            <w:tcW w:w="1980" w:type="dxa"/>
            <w:hideMark/>
          </w:tcPr>
          <w:p w14:paraId="6A3090CE" w14:textId="77777777" w:rsidR="00302A0B" w:rsidRPr="00302A0B" w:rsidRDefault="00302A0B" w:rsidP="00F80434">
            <w:pPr>
              <w:spacing w:after="0"/>
            </w:pPr>
            <w:r>
              <w:t>if F02valik={291}</w:t>
            </w:r>
          </w:p>
        </w:tc>
        <w:tc>
          <w:tcPr>
            <w:tcW w:w="992" w:type="dxa"/>
            <w:hideMark/>
          </w:tcPr>
          <w:p w14:paraId="64301064" w14:textId="77777777" w:rsidR="00302A0B" w:rsidRPr="00302A0B" w:rsidRDefault="00302A0B" w:rsidP="00F80434">
            <w:pPr>
              <w:spacing w:after="0"/>
            </w:pPr>
            <w:r>
              <w:t>F02TK</w:t>
            </w:r>
          </w:p>
        </w:tc>
        <w:tc>
          <w:tcPr>
            <w:tcW w:w="4678" w:type="dxa"/>
            <w:hideMark/>
          </w:tcPr>
          <w:p w14:paraId="22F1B933" w14:textId="77777777" w:rsidR="00302A0B" w:rsidRPr="00302A0B" w:rsidRDefault="00302A0B" w:rsidP="00F80434">
            <w:pPr>
              <w:spacing w:after="0"/>
            </w:pPr>
            <w:r>
              <w:t>Other vegetables, incl. herbs (kg)</w:t>
            </w:r>
          </w:p>
        </w:tc>
        <w:tc>
          <w:tcPr>
            <w:tcW w:w="789" w:type="dxa"/>
            <w:noWrap/>
            <w:hideMark/>
          </w:tcPr>
          <w:p w14:paraId="2E5AB072" w14:textId="77777777" w:rsidR="00302A0B" w:rsidRPr="00302A0B" w:rsidRDefault="00302A0B" w:rsidP="00F80434">
            <w:pPr>
              <w:spacing w:after="0"/>
            </w:pPr>
            <w:r>
              <w:t> </w:t>
            </w:r>
          </w:p>
        </w:tc>
        <w:tc>
          <w:tcPr>
            <w:tcW w:w="1767" w:type="dxa"/>
            <w:hideMark/>
          </w:tcPr>
          <w:p w14:paraId="682FD3DD" w14:textId="77777777" w:rsidR="00302A0B" w:rsidRPr="00302A0B" w:rsidRDefault="00302A0B" w:rsidP="00F80434">
            <w:pPr>
              <w:spacing w:after="0"/>
            </w:pPr>
            <w:r>
              <w:t> </w:t>
            </w:r>
          </w:p>
        </w:tc>
      </w:tr>
      <w:tr w:rsidR="00302A0B" w:rsidRPr="00302A0B" w14:paraId="23F3E06E" w14:textId="77777777" w:rsidTr="00F80434">
        <w:trPr>
          <w:cantSplit/>
        </w:trPr>
        <w:tc>
          <w:tcPr>
            <w:tcW w:w="1980" w:type="dxa"/>
            <w:hideMark/>
          </w:tcPr>
          <w:p w14:paraId="57EDF487" w14:textId="77777777" w:rsidR="00302A0B" w:rsidRPr="00302A0B" w:rsidRDefault="00302A0B" w:rsidP="00F80434">
            <w:pPr>
              <w:spacing w:after="0"/>
            </w:pPr>
            <w:r>
              <w:t>if F02valik={901}</w:t>
            </w:r>
          </w:p>
        </w:tc>
        <w:tc>
          <w:tcPr>
            <w:tcW w:w="992" w:type="dxa"/>
            <w:hideMark/>
          </w:tcPr>
          <w:p w14:paraId="5ECAC10C" w14:textId="77777777" w:rsidR="00302A0B" w:rsidRPr="00302A0B" w:rsidRDefault="00302A0B" w:rsidP="00F80434">
            <w:pPr>
              <w:spacing w:after="0"/>
            </w:pPr>
            <w:r>
              <w:t>F02UK</w:t>
            </w:r>
          </w:p>
        </w:tc>
        <w:tc>
          <w:tcPr>
            <w:tcW w:w="4678" w:type="dxa"/>
            <w:hideMark/>
          </w:tcPr>
          <w:p w14:paraId="235CD9AE" w14:textId="77777777" w:rsidR="00302A0B" w:rsidRPr="00302A0B" w:rsidRDefault="00302A0B" w:rsidP="00F80434">
            <w:pPr>
              <w:spacing w:after="0"/>
            </w:pPr>
            <w:r>
              <w:t>/F02Um/ kg</w:t>
            </w:r>
          </w:p>
        </w:tc>
        <w:tc>
          <w:tcPr>
            <w:tcW w:w="789" w:type="dxa"/>
            <w:noWrap/>
            <w:hideMark/>
          </w:tcPr>
          <w:p w14:paraId="3C17A667" w14:textId="77777777" w:rsidR="00302A0B" w:rsidRPr="00302A0B" w:rsidRDefault="00302A0B" w:rsidP="00F80434">
            <w:pPr>
              <w:spacing w:after="0"/>
            </w:pPr>
            <w:r>
              <w:t> </w:t>
            </w:r>
          </w:p>
        </w:tc>
        <w:tc>
          <w:tcPr>
            <w:tcW w:w="1767" w:type="dxa"/>
            <w:hideMark/>
          </w:tcPr>
          <w:p w14:paraId="72578E1D" w14:textId="77777777" w:rsidR="00302A0B" w:rsidRPr="00302A0B" w:rsidRDefault="00302A0B" w:rsidP="00F80434">
            <w:pPr>
              <w:spacing w:after="0"/>
            </w:pPr>
            <w:r>
              <w:t> </w:t>
            </w:r>
          </w:p>
        </w:tc>
      </w:tr>
      <w:tr w:rsidR="00302A0B" w:rsidRPr="00302A0B" w14:paraId="30548B34" w14:textId="77777777" w:rsidTr="00F80434">
        <w:trPr>
          <w:cantSplit/>
        </w:trPr>
        <w:tc>
          <w:tcPr>
            <w:tcW w:w="1980" w:type="dxa"/>
            <w:hideMark/>
          </w:tcPr>
          <w:p w14:paraId="5DF59308" w14:textId="77777777" w:rsidR="00302A0B" w:rsidRPr="00302A0B" w:rsidRDefault="00302A0B" w:rsidP="00F80434">
            <w:pPr>
              <w:spacing w:after="0"/>
            </w:pPr>
            <w:r>
              <w:t xml:space="preserve">If among F02AK to F02UK at least one is =UNK/REF (CAPI/CATI) or is unanswered and should have been answered (CAWI) </w:t>
            </w:r>
          </w:p>
        </w:tc>
        <w:tc>
          <w:tcPr>
            <w:tcW w:w="992" w:type="dxa"/>
            <w:hideMark/>
          </w:tcPr>
          <w:p w14:paraId="31168727" w14:textId="77777777" w:rsidR="00302A0B" w:rsidRPr="00302A0B" w:rsidRDefault="00302A0B" w:rsidP="00F80434">
            <w:pPr>
              <w:spacing w:after="0"/>
            </w:pPr>
            <w:r>
              <w:t>F02vahemik</w:t>
            </w:r>
          </w:p>
        </w:tc>
        <w:tc>
          <w:tcPr>
            <w:tcW w:w="4678" w:type="dxa"/>
            <w:hideMark/>
          </w:tcPr>
          <w:p w14:paraId="484BB690" w14:textId="77777777" w:rsidR="00302A0B" w:rsidRPr="00302A0B" w:rsidRDefault="00302A0B" w:rsidP="00F80434">
            <w:pPr>
              <w:spacing w:after="0"/>
              <w:rPr>
                <w:b/>
                <w:bCs/>
              </w:rPr>
            </w:pPr>
            <w:r>
              <w:rPr>
                <w:b/>
              </w:rPr>
              <w:t>Please estimate in which of the following ranges was the amount of agricultural products grown/produced for own consumption.</w:t>
            </w:r>
          </w:p>
        </w:tc>
        <w:tc>
          <w:tcPr>
            <w:tcW w:w="789" w:type="dxa"/>
            <w:noWrap/>
            <w:hideMark/>
          </w:tcPr>
          <w:p w14:paraId="1BA79286" w14:textId="77777777" w:rsidR="00302A0B" w:rsidRPr="00302A0B" w:rsidRDefault="00302A0B" w:rsidP="00F80434">
            <w:pPr>
              <w:spacing w:after="0"/>
            </w:pPr>
            <w:r>
              <w:t> </w:t>
            </w:r>
          </w:p>
        </w:tc>
        <w:tc>
          <w:tcPr>
            <w:tcW w:w="1767" w:type="dxa"/>
            <w:hideMark/>
          </w:tcPr>
          <w:p w14:paraId="06ACDADA" w14:textId="77777777" w:rsidR="00302A0B" w:rsidRPr="00302A0B" w:rsidRDefault="00302A0B" w:rsidP="00F80434">
            <w:pPr>
              <w:spacing w:after="0"/>
            </w:pPr>
            <w:r>
              <w:t> </w:t>
            </w:r>
          </w:p>
        </w:tc>
      </w:tr>
      <w:tr w:rsidR="00302A0B" w:rsidRPr="00302A0B" w14:paraId="3A121DC5" w14:textId="77777777" w:rsidTr="00F80434">
        <w:trPr>
          <w:cantSplit/>
        </w:trPr>
        <w:tc>
          <w:tcPr>
            <w:tcW w:w="1980" w:type="dxa"/>
            <w:hideMark/>
          </w:tcPr>
          <w:p w14:paraId="366D1199" w14:textId="77777777" w:rsidR="00302A0B" w:rsidRPr="00302A0B" w:rsidRDefault="00302A0B" w:rsidP="00F80434">
            <w:pPr>
              <w:spacing w:after="0"/>
            </w:pPr>
            <w:r>
              <w:t>F02AK=UNK/REF/</w:t>
            </w:r>
            <w:proofErr w:type="spellStart"/>
            <w:r>
              <w:t>vastamata</w:t>
            </w:r>
            <w:proofErr w:type="spellEnd"/>
            <w:r>
              <w:t xml:space="preserve"> and F02valik={201}</w:t>
            </w:r>
          </w:p>
        </w:tc>
        <w:tc>
          <w:tcPr>
            <w:tcW w:w="992" w:type="dxa"/>
            <w:hideMark/>
          </w:tcPr>
          <w:p w14:paraId="1148EDE8" w14:textId="77777777" w:rsidR="00302A0B" w:rsidRPr="00302A0B" w:rsidRDefault="00302A0B" w:rsidP="00F80434">
            <w:pPr>
              <w:spacing w:after="0"/>
            </w:pPr>
            <w:r>
              <w:t>F02A_H</w:t>
            </w:r>
          </w:p>
        </w:tc>
        <w:tc>
          <w:tcPr>
            <w:tcW w:w="4678" w:type="dxa"/>
            <w:hideMark/>
          </w:tcPr>
          <w:p w14:paraId="35DB9029" w14:textId="77777777" w:rsidR="00302A0B" w:rsidRPr="00302A0B" w:rsidRDefault="00302A0B" w:rsidP="00F80434">
            <w:pPr>
              <w:spacing w:after="0"/>
            </w:pPr>
            <w:r>
              <w:t xml:space="preserve">Estimated quantity of milk </w:t>
            </w:r>
          </w:p>
        </w:tc>
        <w:tc>
          <w:tcPr>
            <w:tcW w:w="789" w:type="dxa"/>
            <w:noWrap/>
            <w:hideMark/>
          </w:tcPr>
          <w:p w14:paraId="4336352F" w14:textId="77777777" w:rsidR="00302A0B" w:rsidRPr="00302A0B" w:rsidRDefault="00302A0B" w:rsidP="00F80434">
            <w:pPr>
              <w:spacing w:after="0"/>
            </w:pPr>
            <w:r>
              <w:t>20</w:t>
            </w:r>
          </w:p>
        </w:tc>
        <w:tc>
          <w:tcPr>
            <w:tcW w:w="1767" w:type="dxa"/>
            <w:hideMark/>
          </w:tcPr>
          <w:p w14:paraId="11A32012" w14:textId="77777777" w:rsidR="00302A0B" w:rsidRPr="00302A0B" w:rsidRDefault="00302A0B" w:rsidP="00F80434">
            <w:pPr>
              <w:spacing w:after="0"/>
            </w:pPr>
            <w:r>
              <w:t>Less than 300 litres</w:t>
            </w:r>
          </w:p>
        </w:tc>
      </w:tr>
      <w:tr w:rsidR="00302A0B" w:rsidRPr="00302A0B" w14:paraId="353ECF9A" w14:textId="77777777" w:rsidTr="00F80434">
        <w:trPr>
          <w:cantSplit/>
        </w:trPr>
        <w:tc>
          <w:tcPr>
            <w:tcW w:w="1980" w:type="dxa"/>
            <w:hideMark/>
          </w:tcPr>
          <w:p w14:paraId="640CD020" w14:textId="77777777" w:rsidR="00302A0B" w:rsidRPr="00302A0B" w:rsidRDefault="00302A0B" w:rsidP="00F80434">
            <w:pPr>
              <w:spacing w:after="0"/>
            </w:pPr>
            <w:r>
              <w:t> </w:t>
            </w:r>
          </w:p>
        </w:tc>
        <w:tc>
          <w:tcPr>
            <w:tcW w:w="992" w:type="dxa"/>
            <w:hideMark/>
          </w:tcPr>
          <w:p w14:paraId="5A99595A" w14:textId="77777777" w:rsidR="00302A0B" w:rsidRPr="00302A0B" w:rsidRDefault="00302A0B" w:rsidP="00F80434">
            <w:pPr>
              <w:spacing w:after="0"/>
            </w:pPr>
            <w:r>
              <w:t> </w:t>
            </w:r>
          </w:p>
        </w:tc>
        <w:tc>
          <w:tcPr>
            <w:tcW w:w="4678" w:type="dxa"/>
            <w:hideMark/>
          </w:tcPr>
          <w:p w14:paraId="4805C9F4" w14:textId="77777777" w:rsidR="00302A0B" w:rsidRPr="00302A0B" w:rsidRDefault="00302A0B" w:rsidP="00F80434">
            <w:pPr>
              <w:spacing w:after="0"/>
            </w:pPr>
            <w:r>
              <w:t> </w:t>
            </w:r>
          </w:p>
        </w:tc>
        <w:tc>
          <w:tcPr>
            <w:tcW w:w="789" w:type="dxa"/>
            <w:noWrap/>
            <w:hideMark/>
          </w:tcPr>
          <w:p w14:paraId="212183F0" w14:textId="77777777" w:rsidR="00302A0B" w:rsidRPr="00302A0B" w:rsidRDefault="00302A0B" w:rsidP="00F80434">
            <w:pPr>
              <w:spacing w:after="0"/>
            </w:pPr>
            <w:r>
              <w:t>21</w:t>
            </w:r>
          </w:p>
        </w:tc>
        <w:tc>
          <w:tcPr>
            <w:tcW w:w="1767" w:type="dxa"/>
            <w:hideMark/>
          </w:tcPr>
          <w:p w14:paraId="1DCF500D" w14:textId="77777777" w:rsidR="00302A0B" w:rsidRPr="00302A0B" w:rsidRDefault="00302A0B" w:rsidP="00F80434">
            <w:pPr>
              <w:spacing w:after="0"/>
            </w:pPr>
            <w:r>
              <w:t>300 to 599 litres</w:t>
            </w:r>
          </w:p>
        </w:tc>
      </w:tr>
      <w:tr w:rsidR="00302A0B" w:rsidRPr="00302A0B" w14:paraId="1BF5B797" w14:textId="77777777" w:rsidTr="00F80434">
        <w:trPr>
          <w:cantSplit/>
        </w:trPr>
        <w:tc>
          <w:tcPr>
            <w:tcW w:w="1980" w:type="dxa"/>
            <w:hideMark/>
          </w:tcPr>
          <w:p w14:paraId="45AF085C" w14:textId="77777777" w:rsidR="00302A0B" w:rsidRPr="00302A0B" w:rsidRDefault="00302A0B" w:rsidP="00F80434">
            <w:pPr>
              <w:spacing w:after="0"/>
            </w:pPr>
            <w:r>
              <w:t> </w:t>
            </w:r>
          </w:p>
        </w:tc>
        <w:tc>
          <w:tcPr>
            <w:tcW w:w="992" w:type="dxa"/>
            <w:hideMark/>
          </w:tcPr>
          <w:p w14:paraId="66E07AD9" w14:textId="77777777" w:rsidR="00302A0B" w:rsidRPr="00302A0B" w:rsidRDefault="00302A0B" w:rsidP="00F80434">
            <w:pPr>
              <w:spacing w:after="0"/>
            </w:pPr>
            <w:r>
              <w:t> </w:t>
            </w:r>
          </w:p>
        </w:tc>
        <w:tc>
          <w:tcPr>
            <w:tcW w:w="4678" w:type="dxa"/>
            <w:hideMark/>
          </w:tcPr>
          <w:p w14:paraId="4CD5D755" w14:textId="77777777" w:rsidR="00302A0B" w:rsidRPr="00302A0B" w:rsidRDefault="00302A0B" w:rsidP="00F80434">
            <w:pPr>
              <w:spacing w:after="0"/>
            </w:pPr>
            <w:r>
              <w:t> </w:t>
            </w:r>
          </w:p>
        </w:tc>
        <w:tc>
          <w:tcPr>
            <w:tcW w:w="789" w:type="dxa"/>
            <w:noWrap/>
            <w:hideMark/>
          </w:tcPr>
          <w:p w14:paraId="42B2C56D" w14:textId="77777777" w:rsidR="00302A0B" w:rsidRPr="00302A0B" w:rsidRDefault="00302A0B" w:rsidP="00F80434">
            <w:pPr>
              <w:spacing w:after="0"/>
            </w:pPr>
            <w:r>
              <w:t>22</w:t>
            </w:r>
          </w:p>
        </w:tc>
        <w:tc>
          <w:tcPr>
            <w:tcW w:w="1767" w:type="dxa"/>
            <w:hideMark/>
          </w:tcPr>
          <w:p w14:paraId="5F4CAF80" w14:textId="77777777" w:rsidR="00302A0B" w:rsidRPr="00302A0B" w:rsidRDefault="00302A0B" w:rsidP="00F80434">
            <w:pPr>
              <w:spacing w:after="0"/>
            </w:pPr>
            <w:r>
              <w:t>600 to 800 litres</w:t>
            </w:r>
          </w:p>
        </w:tc>
      </w:tr>
      <w:tr w:rsidR="00302A0B" w:rsidRPr="00302A0B" w14:paraId="3EC7DDF9" w14:textId="77777777" w:rsidTr="00F80434">
        <w:trPr>
          <w:cantSplit/>
        </w:trPr>
        <w:tc>
          <w:tcPr>
            <w:tcW w:w="1980" w:type="dxa"/>
            <w:hideMark/>
          </w:tcPr>
          <w:p w14:paraId="3C90D986" w14:textId="77777777" w:rsidR="00302A0B" w:rsidRPr="00302A0B" w:rsidRDefault="00302A0B" w:rsidP="00F80434">
            <w:pPr>
              <w:spacing w:after="0"/>
            </w:pPr>
            <w:r>
              <w:t> </w:t>
            </w:r>
          </w:p>
        </w:tc>
        <w:tc>
          <w:tcPr>
            <w:tcW w:w="992" w:type="dxa"/>
            <w:hideMark/>
          </w:tcPr>
          <w:p w14:paraId="1BF5AFF7" w14:textId="77777777" w:rsidR="00302A0B" w:rsidRPr="00302A0B" w:rsidRDefault="00302A0B" w:rsidP="00F80434">
            <w:pPr>
              <w:spacing w:after="0"/>
            </w:pPr>
            <w:r>
              <w:t> </w:t>
            </w:r>
          </w:p>
        </w:tc>
        <w:tc>
          <w:tcPr>
            <w:tcW w:w="4678" w:type="dxa"/>
            <w:hideMark/>
          </w:tcPr>
          <w:p w14:paraId="3B6C58BE" w14:textId="77777777" w:rsidR="00302A0B" w:rsidRPr="00302A0B" w:rsidRDefault="00302A0B" w:rsidP="00F80434">
            <w:pPr>
              <w:spacing w:after="0"/>
            </w:pPr>
            <w:r>
              <w:t> </w:t>
            </w:r>
          </w:p>
        </w:tc>
        <w:tc>
          <w:tcPr>
            <w:tcW w:w="789" w:type="dxa"/>
            <w:noWrap/>
            <w:hideMark/>
          </w:tcPr>
          <w:p w14:paraId="46954BD6" w14:textId="77777777" w:rsidR="00302A0B" w:rsidRPr="00302A0B" w:rsidRDefault="00302A0B" w:rsidP="00F80434">
            <w:pPr>
              <w:spacing w:after="0"/>
            </w:pPr>
            <w:r>
              <w:t>23</w:t>
            </w:r>
          </w:p>
        </w:tc>
        <w:tc>
          <w:tcPr>
            <w:tcW w:w="1767" w:type="dxa"/>
            <w:hideMark/>
          </w:tcPr>
          <w:p w14:paraId="688B3046" w14:textId="77777777" w:rsidR="00302A0B" w:rsidRPr="00302A0B" w:rsidRDefault="00302A0B" w:rsidP="00F80434">
            <w:pPr>
              <w:spacing w:after="0"/>
            </w:pPr>
            <w:r>
              <w:t>More than 800 litres</w:t>
            </w:r>
          </w:p>
        </w:tc>
      </w:tr>
      <w:tr w:rsidR="00302A0B" w:rsidRPr="00302A0B" w14:paraId="4FA5FCC9" w14:textId="77777777" w:rsidTr="00F80434">
        <w:trPr>
          <w:cantSplit/>
        </w:trPr>
        <w:tc>
          <w:tcPr>
            <w:tcW w:w="1980" w:type="dxa"/>
            <w:hideMark/>
          </w:tcPr>
          <w:p w14:paraId="149B6C8E" w14:textId="77777777" w:rsidR="00302A0B" w:rsidRPr="00302A0B" w:rsidRDefault="00302A0B" w:rsidP="00F80434">
            <w:pPr>
              <w:spacing w:after="0"/>
            </w:pPr>
            <w:r>
              <w:t>F02BK=UNK/REF/</w:t>
            </w:r>
            <w:proofErr w:type="spellStart"/>
            <w:r>
              <w:t>vastamata</w:t>
            </w:r>
            <w:proofErr w:type="spellEnd"/>
            <w:r>
              <w:t xml:space="preserve"> and F02valik={202}</w:t>
            </w:r>
          </w:p>
        </w:tc>
        <w:tc>
          <w:tcPr>
            <w:tcW w:w="992" w:type="dxa"/>
            <w:hideMark/>
          </w:tcPr>
          <w:p w14:paraId="29A047EC" w14:textId="77777777" w:rsidR="00302A0B" w:rsidRPr="00302A0B" w:rsidRDefault="00302A0B" w:rsidP="00F80434">
            <w:pPr>
              <w:spacing w:after="0"/>
            </w:pPr>
            <w:r>
              <w:t>F02B_H</w:t>
            </w:r>
          </w:p>
        </w:tc>
        <w:tc>
          <w:tcPr>
            <w:tcW w:w="4678" w:type="dxa"/>
            <w:hideMark/>
          </w:tcPr>
          <w:p w14:paraId="04F3F564" w14:textId="77777777" w:rsidR="00302A0B" w:rsidRPr="00302A0B" w:rsidRDefault="00302A0B" w:rsidP="00F80434">
            <w:pPr>
              <w:spacing w:after="0"/>
            </w:pPr>
            <w:r>
              <w:t xml:space="preserve">Estimated quantity of eggs </w:t>
            </w:r>
          </w:p>
        </w:tc>
        <w:tc>
          <w:tcPr>
            <w:tcW w:w="789" w:type="dxa"/>
            <w:noWrap/>
            <w:hideMark/>
          </w:tcPr>
          <w:p w14:paraId="1E19A9D7" w14:textId="77777777" w:rsidR="00302A0B" w:rsidRPr="00302A0B" w:rsidRDefault="00302A0B" w:rsidP="00F80434">
            <w:pPr>
              <w:spacing w:after="0"/>
            </w:pPr>
            <w:r>
              <w:t>22</w:t>
            </w:r>
          </w:p>
        </w:tc>
        <w:tc>
          <w:tcPr>
            <w:tcW w:w="1767" w:type="dxa"/>
            <w:hideMark/>
          </w:tcPr>
          <w:p w14:paraId="59954C89" w14:textId="77777777" w:rsidR="00302A0B" w:rsidRPr="00302A0B" w:rsidRDefault="00302A0B" w:rsidP="00F80434">
            <w:pPr>
              <w:spacing w:after="0"/>
            </w:pPr>
            <w:r>
              <w:t>Less than 100</w:t>
            </w:r>
          </w:p>
        </w:tc>
      </w:tr>
      <w:tr w:rsidR="00302A0B" w:rsidRPr="00302A0B" w14:paraId="0785B4AD" w14:textId="77777777" w:rsidTr="00F80434">
        <w:trPr>
          <w:cantSplit/>
        </w:trPr>
        <w:tc>
          <w:tcPr>
            <w:tcW w:w="1980" w:type="dxa"/>
            <w:hideMark/>
          </w:tcPr>
          <w:p w14:paraId="2DDF7CC5" w14:textId="77777777" w:rsidR="00302A0B" w:rsidRPr="00302A0B" w:rsidRDefault="00302A0B" w:rsidP="00F80434">
            <w:pPr>
              <w:spacing w:after="0"/>
            </w:pPr>
            <w:r>
              <w:t> </w:t>
            </w:r>
          </w:p>
        </w:tc>
        <w:tc>
          <w:tcPr>
            <w:tcW w:w="992" w:type="dxa"/>
            <w:hideMark/>
          </w:tcPr>
          <w:p w14:paraId="71C24B8F" w14:textId="77777777" w:rsidR="00302A0B" w:rsidRPr="00302A0B" w:rsidRDefault="00302A0B" w:rsidP="00F80434">
            <w:pPr>
              <w:spacing w:after="0"/>
            </w:pPr>
            <w:r>
              <w:t> </w:t>
            </w:r>
          </w:p>
        </w:tc>
        <w:tc>
          <w:tcPr>
            <w:tcW w:w="4678" w:type="dxa"/>
            <w:hideMark/>
          </w:tcPr>
          <w:p w14:paraId="45D99D6B" w14:textId="77777777" w:rsidR="00302A0B" w:rsidRPr="00302A0B" w:rsidRDefault="00302A0B" w:rsidP="00F80434">
            <w:pPr>
              <w:spacing w:after="0"/>
            </w:pPr>
            <w:r>
              <w:t> </w:t>
            </w:r>
          </w:p>
        </w:tc>
        <w:tc>
          <w:tcPr>
            <w:tcW w:w="789" w:type="dxa"/>
            <w:noWrap/>
            <w:hideMark/>
          </w:tcPr>
          <w:p w14:paraId="4878DE13" w14:textId="77777777" w:rsidR="00302A0B" w:rsidRPr="00302A0B" w:rsidRDefault="00302A0B" w:rsidP="00F80434">
            <w:pPr>
              <w:spacing w:after="0"/>
            </w:pPr>
            <w:r>
              <w:t>23</w:t>
            </w:r>
          </w:p>
        </w:tc>
        <w:tc>
          <w:tcPr>
            <w:tcW w:w="1767" w:type="dxa"/>
            <w:hideMark/>
          </w:tcPr>
          <w:p w14:paraId="5FEC4E53" w14:textId="77777777" w:rsidR="00302A0B" w:rsidRPr="00302A0B" w:rsidRDefault="00302A0B" w:rsidP="00F80434">
            <w:pPr>
              <w:spacing w:after="0"/>
            </w:pPr>
            <w:r>
              <w:t>100 to 199</w:t>
            </w:r>
          </w:p>
        </w:tc>
      </w:tr>
      <w:tr w:rsidR="00302A0B" w:rsidRPr="00302A0B" w14:paraId="333332D5" w14:textId="77777777" w:rsidTr="00F80434">
        <w:trPr>
          <w:cantSplit/>
        </w:trPr>
        <w:tc>
          <w:tcPr>
            <w:tcW w:w="1980" w:type="dxa"/>
            <w:hideMark/>
          </w:tcPr>
          <w:p w14:paraId="2F710141" w14:textId="77777777" w:rsidR="00302A0B" w:rsidRPr="00302A0B" w:rsidRDefault="00302A0B" w:rsidP="00F80434">
            <w:pPr>
              <w:spacing w:after="0"/>
            </w:pPr>
            <w:r>
              <w:t> </w:t>
            </w:r>
          </w:p>
        </w:tc>
        <w:tc>
          <w:tcPr>
            <w:tcW w:w="992" w:type="dxa"/>
            <w:hideMark/>
          </w:tcPr>
          <w:p w14:paraId="1D49DB21" w14:textId="77777777" w:rsidR="00302A0B" w:rsidRPr="00302A0B" w:rsidRDefault="00302A0B" w:rsidP="00F80434">
            <w:pPr>
              <w:spacing w:after="0"/>
            </w:pPr>
            <w:r>
              <w:t> </w:t>
            </w:r>
          </w:p>
        </w:tc>
        <w:tc>
          <w:tcPr>
            <w:tcW w:w="4678" w:type="dxa"/>
            <w:hideMark/>
          </w:tcPr>
          <w:p w14:paraId="35684387" w14:textId="77777777" w:rsidR="00302A0B" w:rsidRPr="00302A0B" w:rsidRDefault="00302A0B" w:rsidP="00F80434">
            <w:pPr>
              <w:spacing w:after="0"/>
            </w:pPr>
            <w:r>
              <w:t> </w:t>
            </w:r>
          </w:p>
        </w:tc>
        <w:tc>
          <w:tcPr>
            <w:tcW w:w="789" w:type="dxa"/>
            <w:noWrap/>
            <w:hideMark/>
          </w:tcPr>
          <w:p w14:paraId="7BF350E8" w14:textId="77777777" w:rsidR="00302A0B" w:rsidRPr="00302A0B" w:rsidRDefault="00302A0B" w:rsidP="00F80434">
            <w:pPr>
              <w:spacing w:after="0"/>
            </w:pPr>
            <w:r>
              <w:t>24</w:t>
            </w:r>
          </w:p>
        </w:tc>
        <w:tc>
          <w:tcPr>
            <w:tcW w:w="1767" w:type="dxa"/>
            <w:hideMark/>
          </w:tcPr>
          <w:p w14:paraId="4073BD55" w14:textId="77777777" w:rsidR="00302A0B" w:rsidRPr="00302A0B" w:rsidRDefault="00302A0B" w:rsidP="00F80434">
            <w:pPr>
              <w:spacing w:after="0"/>
            </w:pPr>
            <w:r>
              <w:t>200 to 300</w:t>
            </w:r>
          </w:p>
        </w:tc>
      </w:tr>
      <w:tr w:rsidR="00302A0B" w:rsidRPr="00302A0B" w14:paraId="5840A6A6" w14:textId="77777777" w:rsidTr="00F80434">
        <w:trPr>
          <w:cantSplit/>
        </w:trPr>
        <w:tc>
          <w:tcPr>
            <w:tcW w:w="1980" w:type="dxa"/>
            <w:hideMark/>
          </w:tcPr>
          <w:p w14:paraId="4E31DDC2" w14:textId="77777777" w:rsidR="00302A0B" w:rsidRPr="00302A0B" w:rsidRDefault="00302A0B" w:rsidP="00F80434">
            <w:pPr>
              <w:spacing w:after="0"/>
            </w:pPr>
            <w:r>
              <w:t> </w:t>
            </w:r>
          </w:p>
        </w:tc>
        <w:tc>
          <w:tcPr>
            <w:tcW w:w="992" w:type="dxa"/>
            <w:hideMark/>
          </w:tcPr>
          <w:p w14:paraId="6A154725" w14:textId="77777777" w:rsidR="00302A0B" w:rsidRPr="00302A0B" w:rsidRDefault="00302A0B" w:rsidP="00F80434">
            <w:pPr>
              <w:spacing w:after="0"/>
            </w:pPr>
            <w:r>
              <w:t> </w:t>
            </w:r>
          </w:p>
        </w:tc>
        <w:tc>
          <w:tcPr>
            <w:tcW w:w="4678" w:type="dxa"/>
            <w:hideMark/>
          </w:tcPr>
          <w:p w14:paraId="4D575751" w14:textId="77777777" w:rsidR="00302A0B" w:rsidRPr="00302A0B" w:rsidRDefault="00302A0B" w:rsidP="00F80434">
            <w:pPr>
              <w:spacing w:after="0"/>
            </w:pPr>
            <w:r>
              <w:t> </w:t>
            </w:r>
          </w:p>
        </w:tc>
        <w:tc>
          <w:tcPr>
            <w:tcW w:w="789" w:type="dxa"/>
            <w:noWrap/>
            <w:hideMark/>
          </w:tcPr>
          <w:p w14:paraId="2ABDA873" w14:textId="77777777" w:rsidR="00302A0B" w:rsidRPr="00302A0B" w:rsidRDefault="00302A0B" w:rsidP="00F80434">
            <w:pPr>
              <w:spacing w:after="0"/>
            </w:pPr>
            <w:r>
              <w:t>26</w:t>
            </w:r>
          </w:p>
        </w:tc>
        <w:tc>
          <w:tcPr>
            <w:tcW w:w="1767" w:type="dxa"/>
            <w:hideMark/>
          </w:tcPr>
          <w:p w14:paraId="48F41E71" w14:textId="77777777" w:rsidR="00302A0B" w:rsidRPr="00302A0B" w:rsidRDefault="00302A0B" w:rsidP="00F80434">
            <w:pPr>
              <w:spacing w:after="0"/>
            </w:pPr>
            <w:r>
              <w:t>More than 300</w:t>
            </w:r>
          </w:p>
        </w:tc>
      </w:tr>
      <w:tr w:rsidR="00302A0B" w:rsidRPr="00302A0B" w14:paraId="5E53B64B" w14:textId="77777777" w:rsidTr="00F80434">
        <w:trPr>
          <w:cantSplit/>
        </w:trPr>
        <w:tc>
          <w:tcPr>
            <w:tcW w:w="1980" w:type="dxa"/>
            <w:hideMark/>
          </w:tcPr>
          <w:p w14:paraId="434600BA" w14:textId="77777777" w:rsidR="00302A0B" w:rsidRPr="00302A0B" w:rsidRDefault="00302A0B" w:rsidP="00F80434">
            <w:pPr>
              <w:spacing w:after="0"/>
            </w:pPr>
            <w:r>
              <w:t>F02CK=UNK/REF/</w:t>
            </w:r>
            <w:proofErr w:type="spellStart"/>
            <w:r>
              <w:t>vastamata</w:t>
            </w:r>
            <w:proofErr w:type="spellEnd"/>
            <w:r>
              <w:t xml:space="preserve"> and F02valik={203}</w:t>
            </w:r>
          </w:p>
        </w:tc>
        <w:tc>
          <w:tcPr>
            <w:tcW w:w="992" w:type="dxa"/>
            <w:hideMark/>
          </w:tcPr>
          <w:p w14:paraId="6F96B1EA" w14:textId="77777777" w:rsidR="00302A0B" w:rsidRPr="00302A0B" w:rsidRDefault="00302A0B" w:rsidP="00F80434">
            <w:pPr>
              <w:spacing w:after="0"/>
            </w:pPr>
            <w:r>
              <w:t>F02C_H</w:t>
            </w:r>
          </w:p>
        </w:tc>
        <w:tc>
          <w:tcPr>
            <w:tcW w:w="4678" w:type="dxa"/>
            <w:hideMark/>
          </w:tcPr>
          <w:p w14:paraId="03344FC1" w14:textId="77777777" w:rsidR="00302A0B" w:rsidRPr="00302A0B" w:rsidRDefault="00302A0B" w:rsidP="00F80434">
            <w:pPr>
              <w:spacing w:after="0"/>
            </w:pPr>
            <w:r>
              <w:t xml:space="preserve">Estimated quantity of potatoes </w:t>
            </w:r>
          </w:p>
        </w:tc>
        <w:tc>
          <w:tcPr>
            <w:tcW w:w="789" w:type="dxa"/>
            <w:noWrap/>
            <w:hideMark/>
          </w:tcPr>
          <w:p w14:paraId="08E44867" w14:textId="77777777" w:rsidR="00302A0B" w:rsidRPr="00302A0B" w:rsidRDefault="00302A0B" w:rsidP="00F80434">
            <w:pPr>
              <w:spacing w:after="0"/>
            </w:pPr>
            <w:r>
              <w:t>27</w:t>
            </w:r>
          </w:p>
        </w:tc>
        <w:tc>
          <w:tcPr>
            <w:tcW w:w="1767" w:type="dxa"/>
            <w:hideMark/>
          </w:tcPr>
          <w:p w14:paraId="38BA4E1E" w14:textId="77777777" w:rsidR="00302A0B" w:rsidRPr="00302A0B" w:rsidRDefault="00302A0B" w:rsidP="00F80434">
            <w:pPr>
              <w:spacing w:after="0"/>
            </w:pPr>
            <w:r>
              <w:t>Less than 100 kg</w:t>
            </w:r>
          </w:p>
        </w:tc>
      </w:tr>
      <w:tr w:rsidR="00302A0B" w:rsidRPr="00302A0B" w14:paraId="08D08732" w14:textId="77777777" w:rsidTr="00F80434">
        <w:trPr>
          <w:cantSplit/>
        </w:trPr>
        <w:tc>
          <w:tcPr>
            <w:tcW w:w="1980" w:type="dxa"/>
            <w:hideMark/>
          </w:tcPr>
          <w:p w14:paraId="4C855142" w14:textId="77777777" w:rsidR="00302A0B" w:rsidRPr="00302A0B" w:rsidRDefault="00302A0B" w:rsidP="00F80434">
            <w:pPr>
              <w:spacing w:after="0"/>
            </w:pPr>
            <w:r>
              <w:lastRenderedPageBreak/>
              <w:t> </w:t>
            </w:r>
          </w:p>
        </w:tc>
        <w:tc>
          <w:tcPr>
            <w:tcW w:w="992" w:type="dxa"/>
            <w:hideMark/>
          </w:tcPr>
          <w:p w14:paraId="318B2E0A" w14:textId="77777777" w:rsidR="00302A0B" w:rsidRPr="00302A0B" w:rsidRDefault="00302A0B" w:rsidP="00F80434">
            <w:pPr>
              <w:spacing w:after="0"/>
            </w:pPr>
            <w:r>
              <w:t> </w:t>
            </w:r>
          </w:p>
        </w:tc>
        <w:tc>
          <w:tcPr>
            <w:tcW w:w="4678" w:type="dxa"/>
            <w:hideMark/>
          </w:tcPr>
          <w:p w14:paraId="43720009" w14:textId="77777777" w:rsidR="00302A0B" w:rsidRPr="00302A0B" w:rsidRDefault="00302A0B" w:rsidP="00F80434">
            <w:pPr>
              <w:spacing w:after="0"/>
            </w:pPr>
            <w:r>
              <w:t> </w:t>
            </w:r>
          </w:p>
        </w:tc>
        <w:tc>
          <w:tcPr>
            <w:tcW w:w="789" w:type="dxa"/>
            <w:noWrap/>
            <w:hideMark/>
          </w:tcPr>
          <w:p w14:paraId="07784146" w14:textId="77777777" w:rsidR="00302A0B" w:rsidRPr="00302A0B" w:rsidRDefault="00302A0B" w:rsidP="00F80434">
            <w:pPr>
              <w:spacing w:after="0"/>
            </w:pPr>
            <w:r>
              <w:t>29</w:t>
            </w:r>
          </w:p>
        </w:tc>
        <w:tc>
          <w:tcPr>
            <w:tcW w:w="1767" w:type="dxa"/>
            <w:hideMark/>
          </w:tcPr>
          <w:p w14:paraId="2B6CD267" w14:textId="77777777" w:rsidR="00302A0B" w:rsidRPr="00302A0B" w:rsidRDefault="00302A0B" w:rsidP="00F80434">
            <w:pPr>
              <w:spacing w:after="0"/>
            </w:pPr>
            <w:r>
              <w:t>100 to 199 kg</w:t>
            </w:r>
          </w:p>
        </w:tc>
      </w:tr>
      <w:tr w:rsidR="00302A0B" w:rsidRPr="00302A0B" w14:paraId="311430D3" w14:textId="77777777" w:rsidTr="00F80434">
        <w:trPr>
          <w:cantSplit/>
        </w:trPr>
        <w:tc>
          <w:tcPr>
            <w:tcW w:w="1980" w:type="dxa"/>
            <w:hideMark/>
          </w:tcPr>
          <w:p w14:paraId="42DF5178" w14:textId="77777777" w:rsidR="00302A0B" w:rsidRPr="00302A0B" w:rsidRDefault="00302A0B" w:rsidP="00F80434">
            <w:pPr>
              <w:spacing w:after="0"/>
            </w:pPr>
            <w:r>
              <w:t> </w:t>
            </w:r>
          </w:p>
        </w:tc>
        <w:tc>
          <w:tcPr>
            <w:tcW w:w="992" w:type="dxa"/>
            <w:hideMark/>
          </w:tcPr>
          <w:p w14:paraId="0C454D4D" w14:textId="77777777" w:rsidR="00302A0B" w:rsidRPr="00302A0B" w:rsidRDefault="00302A0B" w:rsidP="00F80434">
            <w:pPr>
              <w:spacing w:after="0"/>
            </w:pPr>
            <w:r>
              <w:t> </w:t>
            </w:r>
          </w:p>
        </w:tc>
        <w:tc>
          <w:tcPr>
            <w:tcW w:w="4678" w:type="dxa"/>
            <w:hideMark/>
          </w:tcPr>
          <w:p w14:paraId="59B33B3E" w14:textId="77777777" w:rsidR="00302A0B" w:rsidRPr="00302A0B" w:rsidRDefault="00302A0B" w:rsidP="00F80434">
            <w:pPr>
              <w:spacing w:after="0"/>
            </w:pPr>
            <w:r>
              <w:t> </w:t>
            </w:r>
          </w:p>
        </w:tc>
        <w:tc>
          <w:tcPr>
            <w:tcW w:w="789" w:type="dxa"/>
            <w:noWrap/>
            <w:hideMark/>
          </w:tcPr>
          <w:p w14:paraId="4BF4A32C" w14:textId="77777777" w:rsidR="00302A0B" w:rsidRPr="00302A0B" w:rsidRDefault="00302A0B" w:rsidP="00F80434">
            <w:pPr>
              <w:spacing w:after="0"/>
            </w:pPr>
            <w:r>
              <w:t>30</w:t>
            </w:r>
          </w:p>
        </w:tc>
        <w:tc>
          <w:tcPr>
            <w:tcW w:w="1767" w:type="dxa"/>
            <w:hideMark/>
          </w:tcPr>
          <w:p w14:paraId="0324AD2C" w14:textId="77777777" w:rsidR="00302A0B" w:rsidRPr="00302A0B" w:rsidRDefault="00302A0B" w:rsidP="00F80434">
            <w:pPr>
              <w:spacing w:after="0"/>
            </w:pPr>
            <w:r>
              <w:t>200 to 300 kg</w:t>
            </w:r>
          </w:p>
        </w:tc>
      </w:tr>
      <w:tr w:rsidR="00302A0B" w:rsidRPr="00302A0B" w14:paraId="1846E7BE" w14:textId="77777777" w:rsidTr="00F80434">
        <w:trPr>
          <w:cantSplit/>
        </w:trPr>
        <w:tc>
          <w:tcPr>
            <w:tcW w:w="1980" w:type="dxa"/>
            <w:hideMark/>
          </w:tcPr>
          <w:p w14:paraId="6EA1DF33" w14:textId="77777777" w:rsidR="00302A0B" w:rsidRPr="00302A0B" w:rsidRDefault="00302A0B" w:rsidP="00F80434">
            <w:pPr>
              <w:spacing w:after="0"/>
            </w:pPr>
            <w:r>
              <w:t> </w:t>
            </w:r>
          </w:p>
        </w:tc>
        <w:tc>
          <w:tcPr>
            <w:tcW w:w="992" w:type="dxa"/>
            <w:hideMark/>
          </w:tcPr>
          <w:p w14:paraId="52FCA27C" w14:textId="77777777" w:rsidR="00302A0B" w:rsidRPr="00302A0B" w:rsidRDefault="00302A0B" w:rsidP="00F80434">
            <w:pPr>
              <w:spacing w:after="0"/>
            </w:pPr>
            <w:r>
              <w:t> </w:t>
            </w:r>
          </w:p>
        </w:tc>
        <w:tc>
          <w:tcPr>
            <w:tcW w:w="4678" w:type="dxa"/>
            <w:hideMark/>
          </w:tcPr>
          <w:p w14:paraId="40F24BBC" w14:textId="77777777" w:rsidR="00302A0B" w:rsidRPr="00302A0B" w:rsidRDefault="00302A0B" w:rsidP="00F80434">
            <w:pPr>
              <w:spacing w:after="0"/>
            </w:pPr>
            <w:r>
              <w:t> </w:t>
            </w:r>
          </w:p>
        </w:tc>
        <w:tc>
          <w:tcPr>
            <w:tcW w:w="789" w:type="dxa"/>
            <w:noWrap/>
            <w:hideMark/>
          </w:tcPr>
          <w:p w14:paraId="2A503939" w14:textId="77777777" w:rsidR="00302A0B" w:rsidRPr="00302A0B" w:rsidRDefault="00302A0B" w:rsidP="00F80434">
            <w:pPr>
              <w:spacing w:after="0"/>
            </w:pPr>
            <w:r>
              <w:t>31</w:t>
            </w:r>
          </w:p>
        </w:tc>
        <w:tc>
          <w:tcPr>
            <w:tcW w:w="1767" w:type="dxa"/>
            <w:hideMark/>
          </w:tcPr>
          <w:p w14:paraId="62B015F3" w14:textId="77777777" w:rsidR="00302A0B" w:rsidRPr="00302A0B" w:rsidRDefault="00302A0B" w:rsidP="00F80434">
            <w:pPr>
              <w:spacing w:after="0"/>
            </w:pPr>
            <w:r>
              <w:t>More than 300 kg</w:t>
            </w:r>
          </w:p>
        </w:tc>
      </w:tr>
      <w:tr w:rsidR="00302A0B" w:rsidRPr="00302A0B" w14:paraId="69540D94" w14:textId="77777777" w:rsidTr="00F80434">
        <w:trPr>
          <w:cantSplit/>
        </w:trPr>
        <w:tc>
          <w:tcPr>
            <w:tcW w:w="1980" w:type="dxa"/>
            <w:hideMark/>
          </w:tcPr>
          <w:p w14:paraId="73351D0B" w14:textId="77777777" w:rsidR="00302A0B" w:rsidRPr="00302A0B" w:rsidRDefault="00302A0B" w:rsidP="00F80434">
            <w:pPr>
              <w:spacing w:after="0"/>
            </w:pPr>
            <w:r>
              <w:t>F02DK=UNK/REF/</w:t>
            </w:r>
            <w:proofErr w:type="spellStart"/>
            <w:r>
              <w:t>vastamata</w:t>
            </w:r>
            <w:proofErr w:type="spellEnd"/>
            <w:r>
              <w:t xml:space="preserve"> and F02valik={204}</w:t>
            </w:r>
          </w:p>
        </w:tc>
        <w:tc>
          <w:tcPr>
            <w:tcW w:w="992" w:type="dxa"/>
            <w:hideMark/>
          </w:tcPr>
          <w:p w14:paraId="57A8119A" w14:textId="77777777" w:rsidR="00302A0B" w:rsidRPr="00302A0B" w:rsidRDefault="00302A0B" w:rsidP="00F80434">
            <w:pPr>
              <w:spacing w:after="0"/>
            </w:pPr>
            <w:r>
              <w:t>F02D_H</w:t>
            </w:r>
          </w:p>
        </w:tc>
        <w:tc>
          <w:tcPr>
            <w:tcW w:w="4678" w:type="dxa"/>
            <w:hideMark/>
          </w:tcPr>
          <w:p w14:paraId="65B81C48" w14:textId="77777777" w:rsidR="00302A0B" w:rsidRPr="00302A0B" w:rsidRDefault="00302A0B" w:rsidP="00F80434">
            <w:pPr>
              <w:spacing w:after="0"/>
            </w:pPr>
            <w:r>
              <w:t xml:space="preserve">Estimated quantity of pork </w:t>
            </w:r>
          </w:p>
        </w:tc>
        <w:tc>
          <w:tcPr>
            <w:tcW w:w="789" w:type="dxa"/>
            <w:noWrap/>
            <w:hideMark/>
          </w:tcPr>
          <w:p w14:paraId="6321E01A" w14:textId="77777777" w:rsidR="00302A0B" w:rsidRPr="00302A0B" w:rsidRDefault="00302A0B" w:rsidP="00F80434">
            <w:pPr>
              <w:spacing w:after="0"/>
            </w:pPr>
            <w:r>
              <w:t>21</w:t>
            </w:r>
          </w:p>
        </w:tc>
        <w:tc>
          <w:tcPr>
            <w:tcW w:w="1767" w:type="dxa"/>
            <w:hideMark/>
          </w:tcPr>
          <w:p w14:paraId="259F3F81" w14:textId="77777777" w:rsidR="00302A0B" w:rsidRPr="00302A0B" w:rsidRDefault="00302A0B" w:rsidP="00F80434">
            <w:pPr>
              <w:spacing w:after="0"/>
            </w:pPr>
            <w:r>
              <w:t>Less than 40 kg</w:t>
            </w:r>
          </w:p>
        </w:tc>
      </w:tr>
      <w:tr w:rsidR="00302A0B" w:rsidRPr="00302A0B" w14:paraId="7479BA67" w14:textId="77777777" w:rsidTr="00F80434">
        <w:trPr>
          <w:cantSplit/>
        </w:trPr>
        <w:tc>
          <w:tcPr>
            <w:tcW w:w="1980" w:type="dxa"/>
            <w:hideMark/>
          </w:tcPr>
          <w:p w14:paraId="5899DF2D" w14:textId="77777777" w:rsidR="00302A0B" w:rsidRPr="00302A0B" w:rsidRDefault="00302A0B" w:rsidP="00F80434">
            <w:pPr>
              <w:spacing w:after="0"/>
            </w:pPr>
            <w:r>
              <w:t> </w:t>
            </w:r>
          </w:p>
        </w:tc>
        <w:tc>
          <w:tcPr>
            <w:tcW w:w="992" w:type="dxa"/>
            <w:hideMark/>
          </w:tcPr>
          <w:p w14:paraId="22139738" w14:textId="77777777" w:rsidR="00302A0B" w:rsidRPr="00302A0B" w:rsidRDefault="00302A0B" w:rsidP="00F80434">
            <w:pPr>
              <w:spacing w:after="0"/>
            </w:pPr>
            <w:r>
              <w:t> </w:t>
            </w:r>
          </w:p>
        </w:tc>
        <w:tc>
          <w:tcPr>
            <w:tcW w:w="4678" w:type="dxa"/>
            <w:hideMark/>
          </w:tcPr>
          <w:p w14:paraId="649CF8F6" w14:textId="77777777" w:rsidR="00302A0B" w:rsidRPr="00302A0B" w:rsidRDefault="00302A0B" w:rsidP="00F80434">
            <w:pPr>
              <w:spacing w:after="0"/>
            </w:pPr>
            <w:r>
              <w:t> </w:t>
            </w:r>
          </w:p>
        </w:tc>
        <w:tc>
          <w:tcPr>
            <w:tcW w:w="789" w:type="dxa"/>
            <w:noWrap/>
            <w:hideMark/>
          </w:tcPr>
          <w:p w14:paraId="7507E95A" w14:textId="77777777" w:rsidR="00302A0B" w:rsidRPr="00302A0B" w:rsidRDefault="00302A0B" w:rsidP="00F80434">
            <w:pPr>
              <w:spacing w:after="0"/>
            </w:pPr>
            <w:r>
              <w:t>23</w:t>
            </w:r>
          </w:p>
        </w:tc>
        <w:tc>
          <w:tcPr>
            <w:tcW w:w="1767" w:type="dxa"/>
            <w:hideMark/>
          </w:tcPr>
          <w:p w14:paraId="4B9028CA" w14:textId="77777777" w:rsidR="00302A0B" w:rsidRPr="00302A0B" w:rsidRDefault="00302A0B" w:rsidP="00F80434">
            <w:pPr>
              <w:spacing w:after="0"/>
            </w:pPr>
            <w:r>
              <w:t>40 to 74 kg</w:t>
            </w:r>
          </w:p>
        </w:tc>
      </w:tr>
      <w:tr w:rsidR="00302A0B" w:rsidRPr="00302A0B" w14:paraId="55839309" w14:textId="77777777" w:rsidTr="00F80434">
        <w:trPr>
          <w:cantSplit/>
        </w:trPr>
        <w:tc>
          <w:tcPr>
            <w:tcW w:w="1980" w:type="dxa"/>
            <w:hideMark/>
          </w:tcPr>
          <w:p w14:paraId="7CF0E645" w14:textId="77777777" w:rsidR="00302A0B" w:rsidRPr="00302A0B" w:rsidRDefault="00302A0B" w:rsidP="00F80434">
            <w:pPr>
              <w:spacing w:after="0"/>
            </w:pPr>
            <w:r>
              <w:t> </w:t>
            </w:r>
          </w:p>
        </w:tc>
        <w:tc>
          <w:tcPr>
            <w:tcW w:w="992" w:type="dxa"/>
            <w:hideMark/>
          </w:tcPr>
          <w:p w14:paraId="40BED1CA" w14:textId="77777777" w:rsidR="00302A0B" w:rsidRPr="00302A0B" w:rsidRDefault="00302A0B" w:rsidP="00F80434">
            <w:pPr>
              <w:spacing w:after="0"/>
            </w:pPr>
            <w:r>
              <w:t> </w:t>
            </w:r>
          </w:p>
        </w:tc>
        <w:tc>
          <w:tcPr>
            <w:tcW w:w="4678" w:type="dxa"/>
            <w:hideMark/>
          </w:tcPr>
          <w:p w14:paraId="7382FB6F" w14:textId="77777777" w:rsidR="00302A0B" w:rsidRPr="00302A0B" w:rsidRDefault="00302A0B" w:rsidP="00F80434">
            <w:pPr>
              <w:spacing w:after="0"/>
            </w:pPr>
            <w:r>
              <w:t> </w:t>
            </w:r>
          </w:p>
        </w:tc>
        <w:tc>
          <w:tcPr>
            <w:tcW w:w="789" w:type="dxa"/>
            <w:noWrap/>
            <w:hideMark/>
          </w:tcPr>
          <w:p w14:paraId="02F4D55A" w14:textId="77777777" w:rsidR="00302A0B" w:rsidRPr="00302A0B" w:rsidRDefault="00302A0B" w:rsidP="00F80434">
            <w:pPr>
              <w:spacing w:after="0"/>
            </w:pPr>
            <w:r>
              <w:t>26</w:t>
            </w:r>
          </w:p>
        </w:tc>
        <w:tc>
          <w:tcPr>
            <w:tcW w:w="1767" w:type="dxa"/>
            <w:hideMark/>
          </w:tcPr>
          <w:p w14:paraId="05A99346" w14:textId="77777777" w:rsidR="00302A0B" w:rsidRPr="00302A0B" w:rsidRDefault="00302A0B" w:rsidP="00F80434">
            <w:pPr>
              <w:spacing w:after="0"/>
            </w:pPr>
            <w:r>
              <w:t>75 to 100 kg</w:t>
            </w:r>
          </w:p>
        </w:tc>
      </w:tr>
      <w:tr w:rsidR="00302A0B" w:rsidRPr="00302A0B" w14:paraId="06E82F50" w14:textId="77777777" w:rsidTr="00F80434">
        <w:trPr>
          <w:cantSplit/>
        </w:trPr>
        <w:tc>
          <w:tcPr>
            <w:tcW w:w="1980" w:type="dxa"/>
            <w:hideMark/>
          </w:tcPr>
          <w:p w14:paraId="33ACB05B" w14:textId="77777777" w:rsidR="00302A0B" w:rsidRPr="00302A0B" w:rsidRDefault="00302A0B" w:rsidP="00F80434">
            <w:pPr>
              <w:spacing w:after="0"/>
            </w:pPr>
            <w:r>
              <w:t> </w:t>
            </w:r>
          </w:p>
        </w:tc>
        <w:tc>
          <w:tcPr>
            <w:tcW w:w="992" w:type="dxa"/>
            <w:hideMark/>
          </w:tcPr>
          <w:p w14:paraId="02F6536D" w14:textId="77777777" w:rsidR="00302A0B" w:rsidRPr="00302A0B" w:rsidRDefault="00302A0B" w:rsidP="00F80434">
            <w:pPr>
              <w:spacing w:after="0"/>
            </w:pPr>
            <w:r>
              <w:t> </w:t>
            </w:r>
          </w:p>
        </w:tc>
        <w:tc>
          <w:tcPr>
            <w:tcW w:w="4678" w:type="dxa"/>
            <w:hideMark/>
          </w:tcPr>
          <w:p w14:paraId="3EEB3133" w14:textId="77777777" w:rsidR="00302A0B" w:rsidRPr="00302A0B" w:rsidRDefault="00302A0B" w:rsidP="00F80434">
            <w:pPr>
              <w:spacing w:after="0"/>
            </w:pPr>
            <w:r>
              <w:t> </w:t>
            </w:r>
          </w:p>
        </w:tc>
        <w:tc>
          <w:tcPr>
            <w:tcW w:w="789" w:type="dxa"/>
            <w:noWrap/>
            <w:hideMark/>
          </w:tcPr>
          <w:p w14:paraId="5FCB38A3" w14:textId="77777777" w:rsidR="00302A0B" w:rsidRPr="00302A0B" w:rsidRDefault="00302A0B" w:rsidP="00F80434">
            <w:pPr>
              <w:spacing w:after="0"/>
            </w:pPr>
            <w:r>
              <w:t>28</w:t>
            </w:r>
          </w:p>
        </w:tc>
        <w:tc>
          <w:tcPr>
            <w:tcW w:w="1767" w:type="dxa"/>
            <w:hideMark/>
          </w:tcPr>
          <w:p w14:paraId="12489E28" w14:textId="77777777" w:rsidR="00302A0B" w:rsidRPr="00302A0B" w:rsidRDefault="00302A0B" w:rsidP="00F80434">
            <w:pPr>
              <w:spacing w:after="0"/>
            </w:pPr>
            <w:r>
              <w:t>More than 100 kg</w:t>
            </w:r>
          </w:p>
        </w:tc>
      </w:tr>
      <w:tr w:rsidR="00302A0B" w:rsidRPr="00302A0B" w14:paraId="033E707B" w14:textId="77777777" w:rsidTr="00F80434">
        <w:trPr>
          <w:cantSplit/>
        </w:trPr>
        <w:tc>
          <w:tcPr>
            <w:tcW w:w="1980" w:type="dxa"/>
            <w:hideMark/>
          </w:tcPr>
          <w:p w14:paraId="146BCE2E" w14:textId="77777777" w:rsidR="00302A0B" w:rsidRPr="00302A0B" w:rsidRDefault="00302A0B" w:rsidP="00F80434">
            <w:pPr>
              <w:spacing w:after="0"/>
            </w:pPr>
            <w:r>
              <w:t>F02EK=UNK/REF/</w:t>
            </w:r>
            <w:proofErr w:type="spellStart"/>
            <w:r>
              <w:t>vastamata</w:t>
            </w:r>
            <w:proofErr w:type="spellEnd"/>
            <w:r>
              <w:t xml:space="preserve"> and F02valik={205}</w:t>
            </w:r>
          </w:p>
        </w:tc>
        <w:tc>
          <w:tcPr>
            <w:tcW w:w="992" w:type="dxa"/>
            <w:hideMark/>
          </w:tcPr>
          <w:p w14:paraId="06D18472" w14:textId="77777777" w:rsidR="00302A0B" w:rsidRPr="00302A0B" w:rsidRDefault="00302A0B" w:rsidP="00F80434">
            <w:pPr>
              <w:spacing w:after="0"/>
            </w:pPr>
            <w:r>
              <w:t>F02E_H</w:t>
            </w:r>
          </w:p>
        </w:tc>
        <w:tc>
          <w:tcPr>
            <w:tcW w:w="4678" w:type="dxa"/>
            <w:hideMark/>
          </w:tcPr>
          <w:p w14:paraId="2ED2B2B3" w14:textId="77777777" w:rsidR="00302A0B" w:rsidRPr="00302A0B" w:rsidRDefault="00302A0B" w:rsidP="00F80434">
            <w:pPr>
              <w:spacing w:after="0"/>
            </w:pPr>
            <w:r>
              <w:t xml:space="preserve">Estimated quantity of beef/mutton </w:t>
            </w:r>
          </w:p>
        </w:tc>
        <w:tc>
          <w:tcPr>
            <w:tcW w:w="789" w:type="dxa"/>
            <w:noWrap/>
            <w:hideMark/>
          </w:tcPr>
          <w:p w14:paraId="641E5A16" w14:textId="77777777" w:rsidR="00302A0B" w:rsidRPr="00302A0B" w:rsidRDefault="00302A0B" w:rsidP="00F80434">
            <w:pPr>
              <w:spacing w:after="0"/>
            </w:pPr>
            <w:r>
              <w:t>21</w:t>
            </w:r>
          </w:p>
        </w:tc>
        <w:tc>
          <w:tcPr>
            <w:tcW w:w="1767" w:type="dxa"/>
            <w:hideMark/>
          </w:tcPr>
          <w:p w14:paraId="7B72EEC2" w14:textId="77777777" w:rsidR="00302A0B" w:rsidRPr="00302A0B" w:rsidRDefault="00302A0B" w:rsidP="00F80434">
            <w:pPr>
              <w:spacing w:after="0"/>
            </w:pPr>
            <w:r>
              <w:t>Less than 40 kg</w:t>
            </w:r>
          </w:p>
        </w:tc>
      </w:tr>
      <w:tr w:rsidR="00302A0B" w:rsidRPr="00302A0B" w14:paraId="1FB77D9A" w14:textId="77777777" w:rsidTr="00F80434">
        <w:trPr>
          <w:cantSplit/>
        </w:trPr>
        <w:tc>
          <w:tcPr>
            <w:tcW w:w="1980" w:type="dxa"/>
            <w:hideMark/>
          </w:tcPr>
          <w:p w14:paraId="0D6DD6A9" w14:textId="77777777" w:rsidR="00302A0B" w:rsidRPr="00302A0B" w:rsidRDefault="00302A0B" w:rsidP="00F80434">
            <w:pPr>
              <w:spacing w:after="0"/>
            </w:pPr>
            <w:r>
              <w:t> </w:t>
            </w:r>
          </w:p>
        </w:tc>
        <w:tc>
          <w:tcPr>
            <w:tcW w:w="992" w:type="dxa"/>
            <w:hideMark/>
          </w:tcPr>
          <w:p w14:paraId="49D0B8CF" w14:textId="77777777" w:rsidR="00302A0B" w:rsidRPr="00302A0B" w:rsidRDefault="00302A0B" w:rsidP="00F80434">
            <w:pPr>
              <w:spacing w:after="0"/>
            </w:pPr>
            <w:r>
              <w:t> </w:t>
            </w:r>
          </w:p>
        </w:tc>
        <w:tc>
          <w:tcPr>
            <w:tcW w:w="4678" w:type="dxa"/>
            <w:hideMark/>
          </w:tcPr>
          <w:p w14:paraId="674EBC82" w14:textId="77777777" w:rsidR="00302A0B" w:rsidRPr="00302A0B" w:rsidRDefault="00302A0B" w:rsidP="00F80434">
            <w:pPr>
              <w:spacing w:after="0"/>
            </w:pPr>
            <w:r>
              <w:t> </w:t>
            </w:r>
          </w:p>
        </w:tc>
        <w:tc>
          <w:tcPr>
            <w:tcW w:w="789" w:type="dxa"/>
            <w:noWrap/>
            <w:hideMark/>
          </w:tcPr>
          <w:p w14:paraId="52A2A2DD" w14:textId="77777777" w:rsidR="00302A0B" w:rsidRPr="00302A0B" w:rsidRDefault="00302A0B" w:rsidP="00F80434">
            <w:pPr>
              <w:spacing w:after="0"/>
            </w:pPr>
            <w:r>
              <w:t>23</w:t>
            </w:r>
          </w:p>
        </w:tc>
        <w:tc>
          <w:tcPr>
            <w:tcW w:w="1767" w:type="dxa"/>
            <w:hideMark/>
          </w:tcPr>
          <w:p w14:paraId="444ED7BE" w14:textId="77777777" w:rsidR="00302A0B" w:rsidRPr="00302A0B" w:rsidRDefault="00302A0B" w:rsidP="00F80434">
            <w:pPr>
              <w:spacing w:after="0"/>
            </w:pPr>
            <w:r>
              <w:t>40 to 74 kg</w:t>
            </w:r>
          </w:p>
        </w:tc>
      </w:tr>
      <w:tr w:rsidR="00302A0B" w:rsidRPr="00302A0B" w14:paraId="74D6F343" w14:textId="77777777" w:rsidTr="00F80434">
        <w:trPr>
          <w:cantSplit/>
        </w:trPr>
        <w:tc>
          <w:tcPr>
            <w:tcW w:w="1980" w:type="dxa"/>
            <w:hideMark/>
          </w:tcPr>
          <w:p w14:paraId="5D5A2DCC" w14:textId="77777777" w:rsidR="00302A0B" w:rsidRPr="00302A0B" w:rsidRDefault="00302A0B" w:rsidP="00F80434">
            <w:pPr>
              <w:spacing w:after="0"/>
            </w:pPr>
            <w:r>
              <w:t> </w:t>
            </w:r>
          </w:p>
        </w:tc>
        <w:tc>
          <w:tcPr>
            <w:tcW w:w="992" w:type="dxa"/>
            <w:hideMark/>
          </w:tcPr>
          <w:p w14:paraId="679BD56E" w14:textId="77777777" w:rsidR="00302A0B" w:rsidRPr="00302A0B" w:rsidRDefault="00302A0B" w:rsidP="00F80434">
            <w:pPr>
              <w:spacing w:after="0"/>
            </w:pPr>
            <w:r>
              <w:t> </w:t>
            </w:r>
          </w:p>
        </w:tc>
        <w:tc>
          <w:tcPr>
            <w:tcW w:w="4678" w:type="dxa"/>
            <w:hideMark/>
          </w:tcPr>
          <w:p w14:paraId="6057D37F" w14:textId="77777777" w:rsidR="00302A0B" w:rsidRPr="00302A0B" w:rsidRDefault="00302A0B" w:rsidP="00F80434">
            <w:pPr>
              <w:spacing w:after="0"/>
            </w:pPr>
            <w:r>
              <w:t> </w:t>
            </w:r>
          </w:p>
        </w:tc>
        <w:tc>
          <w:tcPr>
            <w:tcW w:w="789" w:type="dxa"/>
            <w:noWrap/>
            <w:hideMark/>
          </w:tcPr>
          <w:p w14:paraId="2459969D" w14:textId="77777777" w:rsidR="00302A0B" w:rsidRPr="00302A0B" w:rsidRDefault="00302A0B" w:rsidP="00F80434">
            <w:pPr>
              <w:spacing w:after="0"/>
            </w:pPr>
            <w:r>
              <w:t>26</w:t>
            </w:r>
          </w:p>
        </w:tc>
        <w:tc>
          <w:tcPr>
            <w:tcW w:w="1767" w:type="dxa"/>
            <w:hideMark/>
          </w:tcPr>
          <w:p w14:paraId="1BF3D8F5" w14:textId="77777777" w:rsidR="00302A0B" w:rsidRPr="00302A0B" w:rsidRDefault="00302A0B" w:rsidP="00F80434">
            <w:pPr>
              <w:spacing w:after="0"/>
            </w:pPr>
            <w:r>
              <w:t>75 to 100 kg</w:t>
            </w:r>
          </w:p>
        </w:tc>
      </w:tr>
      <w:tr w:rsidR="00302A0B" w:rsidRPr="00302A0B" w14:paraId="1D7037CD" w14:textId="77777777" w:rsidTr="00F80434">
        <w:trPr>
          <w:cantSplit/>
        </w:trPr>
        <w:tc>
          <w:tcPr>
            <w:tcW w:w="1980" w:type="dxa"/>
            <w:hideMark/>
          </w:tcPr>
          <w:p w14:paraId="753F3D62" w14:textId="77777777" w:rsidR="00302A0B" w:rsidRPr="00302A0B" w:rsidRDefault="00302A0B" w:rsidP="00F80434">
            <w:pPr>
              <w:spacing w:after="0"/>
            </w:pPr>
            <w:r>
              <w:t> </w:t>
            </w:r>
          </w:p>
        </w:tc>
        <w:tc>
          <w:tcPr>
            <w:tcW w:w="992" w:type="dxa"/>
            <w:hideMark/>
          </w:tcPr>
          <w:p w14:paraId="1622D61C" w14:textId="77777777" w:rsidR="00302A0B" w:rsidRPr="00302A0B" w:rsidRDefault="00302A0B" w:rsidP="00F80434">
            <w:pPr>
              <w:spacing w:after="0"/>
            </w:pPr>
            <w:r>
              <w:t> </w:t>
            </w:r>
          </w:p>
        </w:tc>
        <w:tc>
          <w:tcPr>
            <w:tcW w:w="4678" w:type="dxa"/>
            <w:hideMark/>
          </w:tcPr>
          <w:p w14:paraId="517CAD3D" w14:textId="77777777" w:rsidR="00302A0B" w:rsidRPr="00302A0B" w:rsidRDefault="00302A0B" w:rsidP="00F80434">
            <w:pPr>
              <w:spacing w:after="0"/>
            </w:pPr>
            <w:r>
              <w:t> </w:t>
            </w:r>
          </w:p>
        </w:tc>
        <w:tc>
          <w:tcPr>
            <w:tcW w:w="789" w:type="dxa"/>
            <w:noWrap/>
            <w:hideMark/>
          </w:tcPr>
          <w:p w14:paraId="370ED86C" w14:textId="77777777" w:rsidR="00302A0B" w:rsidRPr="00302A0B" w:rsidRDefault="00302A0B" w:rsidP="00F80434">
            <w:pPr>
              <w:spacing w:after="0"/>
            </w:pPr>
            <w:r>
              <w:t>28</w:t>
            </w:r>
          </w:p>
        </w:tc>
        <w:tc>
          <w:tcPr>
            <w:tcW w:w="1767" w:type="dxa"/>
            <w:hideMark/>
          </w:tcPr>
          <w:p w14:paraId="4F918A37" w14:textId="77777777" w:rsidR="00302A0B" w:rsidRPr="00302A0B" w:rsidRDefault="00302A0B" w:rsidP="00F80434">
            <w:pPr>
              <w:spacing w:after="0"/>
            </w:pPr>
            <w:r>
              <w:t>More than 100 kg</w:t>
            </w:r>
          </w:p>
        </w:tc>
      </w:tr>
      <w:tr w:rsidR="00302A0B" w:rsidRPr="00302A0B" w14:paraId="2845AA11" w14:textId="77777777" w:rsidTr="00F80434">
        <w:trPr>
          <w:cantSplit/>
        </w:trPr>
        <w:tc>
          <w:tcPr>
            <w:tcW w:w="1980" w:type="dxa"/>
            <w:hideMark/>
          </w:tcPr>
          <w:p w14:paraId="75196273" w14:textId="77777777" w:rsidR="00302A0B" w:rsidRPr="00302A0B" w:rsidRDefault="00302A0B" w:rsidP="00F80434">
            <w:pPr>
              <w:spacing w:after="0"/>
            </w:pPr>
            <w:r>
              <w:t>F02FK=UNK/REF/</w:t>
            </w:r>
            <w:proofErr w:type="spellStart"/>
            <w:r>
              <w:t>vastamata</w:t>
            </w:r>
            <w:proofErr w:type="spellEnd"/>
            <w:r>
              <w:t xml:space="preserve"> and F02valik={206}</w:t>
            </w:r>
          </w:p>
        </w:tc>
        <w:tc>
          <w:tcPr>
            <w:tcW w:w="992" w:type="dxa"/>
            <w:hideMark/>
          </w:tcPr>
          <w:p w14:paraId="69E2D1B5" w14:textId="77777777" w:rsidR="00302A0B" w:rsidRPr="00302A0B" w:rsidRDefault="00302A0B" w:rsidP="00F80434">
            <w:pPr>
              <w:spacing w:after="0"/>
            </w:pPr>
            <w:r>
              <w:t>F02F_H</w:t>
            </w:r>
          </w:p>
        </w:tc>
        <w:tc>
          <w:tcPr>
            <w:tcW w:w="4678" w:type="dxa"/>
            <w:hideMark/>
          </w:tcPr>
          <w:p w14:paraId="3D93F761" w14:textId="77777777" w:rsidR="00302A0B" w:rsidRPr="00302A0B" w:rsidRDefault="00302A0B" w:rsidP="00F80434">
            <w:pPr>
              <w:spacing w:after="0"/>
            </w:pPr>
            <w:r>
              <w:t xml:space="preserve">Estimated quantity of pears and apples </w:t>
            </w:r>
          </w:p>
        </w:tc>
        <w:tc>
          <w:tcPr>
            <w:tcW w:w="789" w:type="dxa"/>
            <w:noWrap/>
            <w:hideMark/>
          </w:tcPr>
          <w:p w14:paraId="708609EB" w14:textId="77777777" w:rsidR="00302A0B" w:rsidRPr="00302A0B" w:rsidRDefault="00302A0B" w:rsidP="00F80434">
            <w:pPr>
              <w:spacing w:after="0"/>
            </w:pPr>
            <w:r>
              <w:t>14</w:t>
            </w:r>
          </w:p>
        </w:tc>
        <w:tc>
          <w:tcPr>
            <w:tcW w:w="1767" w:type="dxa"/>
            <w:hideMark/>
          </w:tcPr>
          <w:p w14:paraId="613779B9" w14:textId="77777777" w:rsidR="00302A0B" w:rsidRPr="00302A0B" w:rsidRDefault="00302A0B" w:rsidP="00F80434">
            <w:pPr>
              <w:spacing w:after="0"/>
            </w:pPr>
            <w:r>
              <w:t>Less than 20 kg</w:t>
            </w:r>
          </w:p>
        </w:tc>
      </w:tr>
      <w:tr w:rsidR="00302A0B" w:rsidRPr="00302A0B" w14:paraId="1E32B76A" w14:textId="77777777" w:rsidTr="00F80434">
        <w:trPr>
          <w:cantSplit/>
        </w:trPr>
        <w:tc>
          <w:tcPr>
            <w:tcW w:w="1980" w:type="dxa"/>
            <w:hideMark/>
          </w:tcPr>
          <w:p w14:paraId="139A0B52" w14:textId="77777777" w:rsidR="00302A0B" w:rsidRPr="00302A0B" w:rsidRDefault="00302A0B" w:rsidP="00F80434">
            <w:pPr>
              <w:spacing w:after="0"/>
            </w:pPr>
            <w:r>
              <w:t> </w:t>
            </w:r>
          </w:p>
        </w:tc>
        <w:tc>
          <w:tcPr>
            <w:tcW w:w="992" w:type="dxa"/>
            <w:hideMark/>
          </w:tcPr>
          <w:p w14:paraId="17B104A9" w14:textId="77777777" w:rsidR="00302A0B" w:rsidRPr="00302A0B" w:rsidRDefault="00302A0B" w:rsidP="00F80434">
            <w:pPr>
              <w:spacing w:after="0"/>
            </w:pPr>
            <w:r>
              <w:t> </w:t>
            </w:r>
          </w:p>
        </w:tc>
        <w:tc>
          <w:tcPr>
            <w:tcW w:w="4678" w:type="dxa"/>
            <w:hideMark/>
          </w:tcPr>
          <w:p w14:paraId="7D0C7FE3" w14:textId="77777777" w:rsidR="00302A0B" w:rsidRPr="00302A0B" w:rsidRDefault="00302A0B" w:rsidP="00F80434">
            <w:pPr>
              <w:spacing w:after="0"/>
            </w:pPr>
            <w:r>
              <w:t> </w:t>
            </w:r>
          </w:p>
        </w:tc>
        <w:tc>
          <w:tcPr>
            <w:tcW w:w="789" w:type="dxa"/>
            <w:noWrap/>
            <w:hideMark/>
          </w:tcPr>
          <w:p w14:paraId="63932604" w14:textId="77777777" w:rsidR="00302A0B" w:rsidRPr="00302A0B" w:rsidRDefault="00302A0B" w:rsidP="00F80434">
            <w:pPr>
              <w:spacing w:after="0"/>
            </w:pPr>
            <w:r>
              <w:t>18</w:t>
            </w:r>
          </w:p>
        </w:tc>
        <w:tc>
          <w:tcPr>
            <w:tcW w:w="1767" w:type="dxa"/>
            <w:hideMark/>
          </w:tcPr>
          <w:p w14:paraId="1F265FB7" w14:textId="77777777" w:rsidR="00302A0B" w:rsidRPr="00302A0B" w:rsidRDefault="00302A0B" w:rsidP="00F80434">
            <w:pPr>
              <w:spacing w:after="0"/>
            </w:pPr>
            <w:r>
              <w:t>20 to 49 kg</w:t>
            </w:r>
          </w:p>
        </w:tc>
      </w:tr>
      <w:tr w:rsidR="00302A0B" w:rsidRPr="00302A0B" w14:paraId="6995EC56" w14:textId="77777777" w:rsidTr="00F80434">
        <w:trPr>
          <w:cantSplit/>
        </w:trPr>
        <w:tc>
          <w:tcPr>
            <w:tcW w:w="1980" w:type="dxa"/>
            <w:hideMark/>
          </w:tcPr>
          <w:p w14:paraId="1AB31F5F" w14:textId="77777777" w:rsidR="00302A0B" w:rsidRPr="00302A0B" w:rsidRDefault="00302A0B" w:rsidP="00F80434">
            <w:pPr>
              <w:spacing w:after="0"/>
            </w:pPr>
            <w:r>
              <w:t> </w:t>
            </w:r>
          </w:p>
        </w:tc>
        <w:tc>
          <w:tcPr>
            <w:tcW w:w="992" w:type="dxa"/>
            <w:hideMark/>
          </w:tcPr>
          <w:p w14:paraId="64C74C63" w14:textId="77777777" w:rsidR="00302A0B" w:rsidRPr="00302A0B" w:rsidRDefault="00302A0B" w:rsidP="00F80434">
            <w:pPr>
              <w:spacing w:after="0"/>
            </w:pPr>
            <w:r>
              <w:t> </w:t>
            </w:r>
          </w:p>
        </w:tc>
        <w:tc>
          <w:tcPr>
            <w:tcW w:w="4678" w:type="dxa"/>
            <w:hideMark/>
          </w:tcPr>
          <w:p w14:paraId="4CCA59BD" w14:textId="77777777" w:rsidR="00302A0B" w:rsidRPr="00302A0B" w:rsidRDefault="00302A0B" w:rsidP="00F80434">
            <w:pPr>
              <w:spacing w:after="0"/>
            </w:pPr>
            <w:r>
              <w:t> </w:t>
            </w:r>
          </w:p>
        </w:tc>
        <w:tc>
          <w:tcPr>
            <w:tcW w:w="789" w:type="dxa"/>
            <w:noWrap/>
            <w:hideMark/>
          </w:tcPr>
          <w:p w14:paraId="09E19775" w14:textId="77777777" w:rsidR="00302A0B" w:rsidRPr="00302A0B" w:rsidRDefault="00302A0B" w:rsidP="00F80434">
            <w:pPr>
              <w:spacing w:after="0"/>
            </w:pPr>
            <w:r>
              <w:t>24</w:t>
            </w:r>
          </w:p>
        </w:tc>
        <w:tc>
          <w:tcPr>
            <w:tcW w:w="1767" w:type="dxa"/>
            <w:hideMark/>
          </w:tcPr>
          <w:p w14:paraId="2E7C1748" w14:textId="77777777" w:rsidR="00302A0B" w:rsidRPr="00302A0B" w:rsidRDefault="00302A0B" w:rsidP="00F80434">
            <w:pPr>
              <w:spacing w:after="0"/>
            </w:pPr>
            <w:r>
              <w:t>50 to 70 kg</w:t>
            </w:r>
          </w:p>
        </w:tc>
      </w:tr>
      <w:tr w:rsidR="00302A0B" w:rsidRPr="00302A0B" w14:paraId="403AB0F4" w14:textId="77777777" w:rsidTr="00F80434">
        <w:trPr>
          <w:cantSplit/>
        </w:trPr>
        <w:tc>
          <w:tcPr>
            <w:tcW w:w="1980" w:type="dxa"/>
            <w:hideMark/>
          </w:tcPr>
          <w:p w14:paraId="37988E83" w14:textId="77777777" w:rsidR="00302A0B" w:rsidRPr="00302A0B" w:rsidRDefault="00302A0B" w:rsidP="00F80434">
            <w:pPr>
              <w:spacing w:after="0"/>
            </w:pPr>
            <w:r>
              <w:t> </w:t>
            </w:r>
          </w:p>
        </w:tc>
        <w:tc>
          <w:tcPr>
            <w:tcW w:w="992" w:type="dxa"/>
            <w:hideMark/>
          </w:tcPr>
          <w:p w14:paraId="72A00750" w14:textId="77777777" w:rsidR="00302A0B" w:rsidRPr="00302A0B" w:rsidRDefault="00302A0B" w:rsidP="00F80434">
            <w:pPr>
              <w:spacing w:after="0"/>
            </w:pPr>
            <w:r>
              <w:t> </w:t>
            </w:r>
          </w:p>
        </w:tc>
        <w:tc>
          <w:tcPr>
            <w:tcW w:w="4678" w:type="dxa"/>
            <w:hideMark/>
          </w:tcPr>
          <w:p w14:paraId="00456C19" w14:textId="77777777" w:rsidR="00302A0B" w:rsidRPr="00302A0B" w:rsidRDefault="00302A0B" w:rsidP="00F80434">
            <w:pPr>
              <w:spacing w:after="0"/>
            </w:pPr>
            <w:r>
              <w:t> </w:t>
            </w:r>
          </w:p>
        </w:tc>
        <w:tc>
          <w:tcPr>
            <w:tcW w:w="789" w:type="dxa"/>
            <w:noWrap/>
            <w:hideMark/>
          </w:tcPr>
          <w:p w14:paraId="02509B15" w14:textId="77777777" w:rsidR="00302A0B" w:rsidRPr="00302A0B" w:rsidRDefault="00302A0B" w:rsidP="00F80434">
            <w:pPr>
              <w:spacing w:after="0"/>
            </w:pPr>
            <w:r>
              <w:t>25</w:t>
            </w:r>
          </w:p>
        </w:tc>
        <w:tc>
          <w:tcPr>
            <w:tcW w:w="1767" w:type="dxa"/>
            <w:hideMark/>
          </w:tcPr>
          <w:p w14:paraId="695A173F" w14:textId="77777777" w:rsidR="00302A0B" w:rsidRPr="00302A0B" w:rsidRDefault="00302A0B" w:rsidP="00F80434">
            <w:pPr>
              <w:spacing w:after="0"/>
            </w:pPr>
            <w:r>
              <w:t>More than 70 kg</w:t>
            </w:r>
          </w:p>
        </w:tc>
      </w:tr>
      <w:tr w:rsidR="00302A0B" w:rsidRPr="00302A0B" w14:paraId="6AD980EE" w14:textId="77777777" w:rsidTr="00F80434">
        <w:trPr>
          <w:cantSplit/>
        </w:trPr>
        <w:tc>
          <w:tcPr>
            <w:tcW w:w="1980" w:type="dxa"/>
            <w:hideMark/>
          </w:tcPr>
          <w:p w14:paraId="26A35BD5" w14:textId="77777777" w:rsidR="00302A0B" w:rsidRPr="00302A0B" w:rsidRDefault="00302A0B" w:rsidP="00F80434">
            <w:pPr>
              <w:spacing w:after="0"/>
            </w:pPr>
            <w:r>
              <w:t>F02GK=UNK/REF/</w:t>
            </w:r>
            <w:proofErr w:type="spellStart"/>
            <w:r>
              <w:t>vastamata</w:t>
            </w:r>
            <w:proofErr w:type="spellEnd"/>
            <w:r>
              <w:t xml:space="preserve"> and F02valik={207}</w:t>
            </w:r>
          </w:p>
        </w:tc>
        <w:tc>
          <w:tcPr>
            <w:tcW w:w="992" w:type="dxa"/>
            <w:hideMark/>
          </w:tcPr>
          <w:p w14:paraId="6406B007" w14:textId="77777777" w:rsidR="00302A0B" w:rsidRPr="00302A0B" w:rsidRDefault="00302A0B" w:rsidP="00F80434">
            <w:pPr>
              <w:spacing w:after="0"/>
            </w:pPr>
            <w:r>
              <w:t>F02G_H</w:t>
            </w:r>
          </w:p>
        </w:tc>
        <w:tc>
          <w:tcPr>
            <w:tcW w:w="4678" w:type="dxa"/>
            <w:hideMark/>
          </w:tcPr>
          <w:p w14:paraId="6F9BD87A" w14:textId="77777777" w:rsidR="00302A0B" w:rsidRPr="00302A0B" w:rsidRDefault="00302A0B" w:rsidP="00F80434">
            <w:pPr>
              <w:spacing w:after="0"/>
            </w:pPr>
            <w:r>
              <w:t>Estimated quantity of cabbage and cauliflower</w:t>
            </w:r>
          </w:p>
        </w:tc>
        <w:tc>
          <w:tcPr>
            <w:tcW w:w="789" w:type="dxa"/>
            <w:noWrap/>
            <w:hideMark/>
          </w:tcPr>
          <w:p w14:paraId="48CCBBA7" w14:textId="77777777" w:rsidR="00302A0B" w:rsidRPr="00302A0B" w:rsidRDefault="00302A0B" w:rsidP="00F80434">
            <w:pPr>
              <w:spacing w:after="0"/>
            </w:pPr>
            <w:r>
              <w:t>06</w:t>
            </w:r>
          </w:p>
        </w:tc>
        <w:tc>
          <w:tcPr>
            <w:tcW w:w="1767" w:type="dxa"/>
            <w:hideMark/>
          </w:tcPr>
          <w:p w14:paraId="7147CEE8" w14:textId="77777777" w:rsidR="00302A0B" w:rsidRPr="00302A0B" w:rsidRDefault="00302A0B" w:rsidP="00F80434">
            <w:pPr>
              <w:spacing w:after="0"/>
            </w:pPr>
            <w:r>
              <w:t>Less than 10 kg</w:t>
            </w:r>
          </w:p>
        </w:tc>
      </w:tr>
      <w:tr w:rsidR="00302A0B" w:rsidRPr="00302A0B" w14:paraId="1FCD46DF" w14:textId="77777777" w:rsidTr="00F80434">
        <w:trPr>
          <w:cantSplit/>
        </w:trPr>
        <w:tc>
          <w:tcPr>
            <w:tcW w:w="1980" w:type="dxa"/>
            <w:hideMark/>
          </w:tcPr>
          <w:p w14:paraId="353424F8" w14:textId="77777777" w:rsidR="00302A0B" w:rsidRPr="00302A0B" w:rsidRDefault="00302A0B" w:rsidP="00F80434">
            <w:pPr>
              <w:spacing w:after="0"/>
            </w:pPr>
            <w:r>
              <w:t> </w:t>
            </w:r>
          </w:p>
        </w:tc>
        <w:tc>
          <w:tcPr>
            <w:tcW w:w="992" w:type="dxa"/>
            <w:hideMark/>
          </w:tcPr>
          <w:p w14:paraId="2C7B1756" w14:textId="77777777" w:rsidR="00302A0B" w:rsidRPr="00302A0B" w:rsidRDefault="00302A0B" w:rsidP="00F80434">
            <w:pPr>
              <w:spacing w:after="0"/>
            </w:pPr>
            <w:r>
              <w:t> </w:t>
            </w:r>
          </w:p>
        </w:tc>
        <w:tc>
          <w:tcPr>
            <w:tcW w:w="4678" w:type="dxa"/>
            <w:hideMark/>
          </w:tcPr>
          <w:p w14:paraId="093AFE89" w14:textId="77777777" w:rsidR="00302A0B" w:rsidRPr="00302A0B" w:rsidRDefault="00302A0B" w:rsidP="00F80434">
            <w:pPr>
              <w:spacing w:after="0"/>
            </w:pPr>
            <w:r>
              <w:t> </w:t>
            </w:r>
          </w:p>
        </w:tc>
        <w:tc>
          <w:tcPr>
            <w:tcW w:w="789" w:type="dxa"/>
            <w:noWrap/>
            <w:hideMark/>
          </w:tcPr>
          <w:p w14:paraId="37437B67" w14:textId="77777777" w:rsidR="00302A0B" w:rsidRPr="00302A0B" w:rsidRDefault="00302A0B" w:rsidP="00F80434">
            <w:pPr>
              <w:spacing w:after="0"/>
            </w:pPr>
            <w:r>
              <w:t>09</w:t>
            </w:r>
          </w:p>
        </w:tc>
        <w:tc>
          <w:tcPr>
            <w:tcW w:w="1767" w:type="dxa"/>
            <w:hideMark/>
          </w:tcPr>
          <w:p w14:paraId="32E1E9A6" w14:textId="77777777" w:rsidR="00302A0B" w:rsidRPr="00302A0B" w:rsidRDefault="00302A0B" w:rsidP="00F80434">
            <w:pPr>
              <w:spacing w:after="0"/>
            </w:pPr>
            <w:r>
              <w:t>10 to 19 kg</w:t>
            </w:r>
          </w:p>
        </w:tc>
      </w:tr>
      <w:tr w:rsidR="00302A0B" w:rsidRPr="00302A0B" w14:paraId="482530D1" w14:textId="77777777" w:rsidTr="00F80434">
        <w:trPr>
          <w:cantSplit/>
        </w:trPr>
        <w:tc>
          <w:tcPr>
            <w:tcW w:w="1980" w:type="dxa"/>
            <w:hideMark/>
          </w:tcPr>
          <w:p w14:paraId="21248A04" w14:textId="77777777" w:rsidR="00302A0B" w:rsidRPr="00302A0B" w:rsidRDefault="00302A0B" w:rsidP="00F80434">
            <w:pPr>
              <w:spacing w:after="0"/>
            </w:pPr>
            <w:r>
              <w:t> </w:t>
            </w:r>
          </w:p>
        </w:tc>
        <w:tc>
          <w:tcPr>
            <w:tcW w:w="992" w:type="dxa"/>
            <w:hideMark/>
          </w:tcPr>
          <w:p w14:paraId="11CF8D5A" w14:textId="77777777" w:rsidR="00302A0B" w:rsidRPr="00302A0B" w:rsidRDefault="00302A0B" w:rsidP="00F80434">
            <w:pPr>
              <w:spacing w:after="0"/>
            </w:pPr>
            <w:r>
              <w:t> </w:t>
            </w:r>
          </w:p>
        </w:tc>
        <w:tc>
          <w:tcPr>
            <w:tcW w:w="4678" w:type="dxa"/>
            <w:hideMark/>
          </w:tcPr>
          <w:p w14:paraId="626E7DA0" w14:textId="77777777" w:rsidR="00302A0B" w:rsidRPr="00302A0B" w:rsidRDefault="00302A0B" w:rsidP="00F80434">
            <w:pPr>
              <w:spacing w:after="0"/>
            </w:pPr>
            <w:r>
              <w:t> </w:t>
            </w:r>
          </w:p>
        </w:tc>
        <w:tc>
          <w:tcPr>
            <w:tcW w:w="789" w:type="dxa"/>
            <w:noWrap/>
            <w:hideMark/>
          </w:tcPr>
          <w:p w14:paraId="43D64B5A" w14:textId="77777777" w:rsidR="00302A0B" w:rsidRPr="00302A0B" w:rsidRDefault="00302A0B" w:rsidP="00F80434">
            <w:pPr>
              <w:spacing w:after="0"/>
            </w:pPr>
            <w:r>
              <w:t>17</w:t>
            </w:r>
          </w:p>
        </w:tc>
        <w:tc>
          <w:tcPr>
            <w:tcW w:w="1767" w:type="dxa"/>
            <w:hideMark/>
          </w:tcPr>
          <w:p w14:paraId="0F158893" w14:textId="77777777" w:rsidR="00302A0B" w:rsidRPr="00302A0B" w:rsidRDefault="00302A0B" w:rsidP="00F80434">
            <w:pPr>
              <w:spacing w:after="0"/>
            </w:pPr>
            <w:r>
              <w:t>20 to 30 kg</w:t>
            </w:r>
          </w:p>
        </w:tc>
      </w:tr>
      <w:tr w:rsidR="00302A0B" w:rsidRPr="00302A0B" w14:paraId="1852909A" w14:textId="77777777" w:rsidTr="00F80434">
        <w:trPr>
          <w:cantSplit/>
        </w:trPr>
        <w:tc>
          <w:tcPr>
            <w:tcW w:w="1980" w:type="dxa"/>
            <w:hideMark/>
          </w:tcPr>
          <w:p w14:paraId="55CE8B5B" w14:textId="77777777" w:rsidR="00302A0B" w:rsidRPr="00302A0B" w:rsidRDefault="00302A0B" w:rsidP="00F80434">
            <w:pPr>
              <w:spacing w:after="0"/>
            </w:pPr>
            <w:r>
              <w:t> </w:t>
            </w:r>
          </w:p>
        </w:tc>
        <w:tc>
          <w:tcPr>
            <w:tcW w:w="992" w:type="dxa"/>
            <w:hideMark/>
          </w:tcPr>
          <w:p w14:paraId="6FC4FC32" w14:textId="77777777" w:rsidR="00302A0B" w:rsidRPr="00302A0B" w:rsidRDefault="00302A0B" w:rsidP="00F80434">
            <w:pPr>
              <w:spacing w:after="0"/>
            </w:pPr>
            <w:r>
              <w:t> </w:t>
            </w:r>
          </w:p>
        </w:tc>
        <w:tc>
          <w:tcPr>
            <w:tcW w:w="4678" w:type="dxa"/>
            <w:hideMark/>
          </w:tcPr>
          <w:p w14:paraId="730BF7B5" w14:textId="77777777" w:rsidR="00302A0B" w:rsidRPr="00302A0B" w:rsidRDefault="00302A0B" w:rsidP="00F80434">
            <w:pPr>
              <w:spacing w:after="0"/>
            </w:pPr>
            <w:r>
              <w:t> </w:t>
            </w:r>
          </w:p>
        </w:tc>
        <w:tc>
          <w:tcPr>
            <w:tcW w:w="789" w:type="dxa"/>
            <w:noWrap/>
            <w:hideMark/>
          </w:tcPr>
          <w:p w14:paraId="2D2ACA2C" w14:textId="77777777" w:rsidR="00302A0B" w:rsidRPr="00302A0B" w:rsidRDefault="00302A0B" w:rsidP="00F80434">
            <w:pPr>
              <w:spacing w:after="0"/>
            </w:pPr>
            <w:r>
              <w:t>20</w:t>
            </w:r>
          </w:p>
        </w:tc>
        <w:tc>
          <w:tcPr>
            <w:tcW w:w="1767" w:type="dxa"/>
            <w:hideMark/>
          </w:tcPr>
          <w:p w14:paraId="5D9AD7B8" w14:textId="77777777" w:rsidR="00302A0B" w:rsidRPr="00302A0B" w:rsidRDefault="00302A0B" w:rsidP="00F80434">
            <w:pPr>
              <w:spacing w:after="0"/>
            </w:pPr>
            <w:r>
              <w:t>More than 30 kg</w:t>
            </w:r>
          </w:p>
        </w:tc>
      </w:tr>
      <w:tr w:rsidR="00302A0B" w:rsidRPr="00302A0B" w14:paraId="42B0CACA" w14:textId="77777777" w:rsidTr="00F80434">
        <w:trPr>
          <w:cantSplit/>
        </w:trPr>
        <w:tc>
          <w:tcPr>
            <w:tcW w:w="1980" w:type="dxa"/>
            <w:hideMark/>
          </w:tcPr>
          <w:p w14:paraId="328226DC" w14:textId="77777777" w:rsidR="00302A0B" w:rsidRPr="00302A0B" w:rsidRDefault="00302A0B" w:rsidP="00F80434">
            <w:pPr>
              <w:spacing w:after="0"/>
            </w:pPr>
            <w:r>
              <w:t>F02HK=UNK/REF/</w:t>
            </w:r>
            <w:proofErr w:type="spellStart"/>
            <w:r>
              <w:t>vastamata</w:t>
            </w:r>
            <w:proofErr w:type="spellEnd"/>
            <w:r>
              <w:t xml:space="preserve"> and F02valik={208}</w:t>
            </w:r>
          </w:p>
        </w:tc>
        <w:tc>
          <w:tcPr>
            <w:tcW w:w="992" w:type="dxa"/>
            <w:hideMark/>
          </w:tcPr>
          <w:p w14:paraId="46198144" w14:textId="77777777" w:rsidR="00302A0B" w:rsidRPr="00302A0B" w:rsidRDefault="00302A0B" w:rsidP="00F80434">
            <w:pPr>
              <w:spacing w:after="0"/>
            </w:pPr>
            <w:r>
              <w:t>F02H_H</w:t>
            </w:r>
          </w:p>
        </w:tc>
        <w:tc>
          <w:tcPr>
            <w:tcW w:w="4678" w:type="dxa"/>
            <w:hideMark/>
          </w:tcPr>
          <w:p w14:paraId="5B80E225" w14:textId="77777777" w:rsidR="00302A0B" w:rsidRPr="00302A0B" w:rsidRDefault="00302A0B" w:rsidP="00F80434">
            <w:pPr>
              <w:spacing w:after="0"/>
            </w:pPr>
            <w:r>
              <w:t xml:space="preserve">Estimated quantity of tomatoes </w:t>
            </w:r>
          </w:p>
        </w:tc>
        <w:tc>
          <w:tcPr>
            <w:tcW w:w="789" w:type="dxa"/>
            <w:noWrap/>
            <w:hideMark/>
          </w:tcPr>
          <w:p w14:paraId="7A709A7A" w14:textId="77777777" w:rsidR="00302A0B" w:rsidRPr="00302A0B" w:rsidRDefault="00302A0B" w:rsidP="00F80434">
            <w:pPr>
              <w:spacing w:after="0"/>
            </w:pPr>
            <w:r>
              <w:t>06</w:t>
            </w:r>
          </w:p>
        </w:tc>
        <w:tc>
          <w:tcPr>
            <w:tcW w:w="1767" w:type="dxa"/>
            <w:hideMark/>
          </w:tcPr>
          <w:p w14:paraId="4CE32FE2" w14:textId="77777777" w:rsidR="00302A0B" w:rsidRPr="00302A0B" w:rsidRDefault="00302A0B" w:rsidP="00F80434">
            <w:pPr>
              <w:spacing w:after="0"/>
            </w:pPr>
            <w:r>
              <w:t>Less than 10 kg</w:t>
            </w:r>
          </w:p>
        </w:tc>
      </w:tr>
      <w:tr w:rsidR="00302A0B" w:rsidRPr="00302A0B" w14:paraId="3592FD41" w14:textId="77777777" w:rsidTr="00F80434">
        <w:trPr>
          <w:cantSplit/>
        </w:trPr>
        <w:tc>
          <w:tcPr>
            <w:tcW w:w="1980" w:type="dxa"/>
            <w:hideMark/>
          </w:tcPr>
          <w:p w14:paraId="1360917C" w14:textId="77777777" w:rsidR="00302A0B" w:rsidRPr="00302A0B" w:rsidRDefault="00302A0B" w:rsidP="00F80434">
            <w:pPr>
              <w:spacing w:after="0"/>
            </w:pPr>
            <w:r>
              <w:t> </w:t>
            </w:r>
          </w:p>
        </w:tc>
        <w:tc>
          <w:tcPr>
            <w:tcW w:w="992" w:type="dxa"/>
            <w:hideMark/>
          </w:tcPr>
          <w:p w14:paraId="7AB9FD50" w14:textId="77777777" w:rsidR="00302A0B" w:rsidRPr="00302A0B" w:rsidRDefault="00302A0B" w:rsidP="00F80434">
            <w:pPr>
              <w:spacing w:after="0"/>
            </w:pPr>
            <w:r>
              <w:t> </w:t>
            </w:r>
          </w:p>
        </w:tc>
        <w:tc>
          <w:tcPr>
            <w:tcW w:w="4678" w:type="dxa"/>
            <w:hideMark/>
          </w:tcPr>
          <w:p w14:paraId="4C37D9E7" w14:textId="77777777" w:rsidR="00302A0B" w:rsidRPr="00302A0B" w:rsidRDefault="00302A0B" w:rsidP="00F80434">
            <w:pPr>
              <w:spacing w:after="0"/>
            </w:pPr>
            <w:r>
              <w:t> </w:t>
            </w:r>
          </w:p>
        </w:tc>
        <w:tc>
          <w:tcPr>
            <w:tcW w:w="789" w:type="dxa"/>
            <w:noWrap/>
            <w:hideMark/>
          </w:tcPr>
          <w:p w14:paraId="15AF45DE" w14:textId="77777777" w:rsidR="00302A0B" w:rsidRPr="00302A0B" w:rsidRDefault="00302A0B" w:rsidP="00F80434">
            <w:pPr>
              <w:spacing w:after="0"/>
            </w:pPr>
            <w:r>
              <w:t>09</w:t>
            </w:r>
          </w:p>
        </w:tc>
        <w:tc>
          <w:tcPr>
            <w:tcW w:w="1767" w:type="dxa"/>
            <w:hideMark/>
          </w:tcPr>
          <w:p w14:paraId="00180C0D" w14:textId="77777777" w:rsidR="00302A0B" w:rsidRPr="00302A0B" w:rsidRDefault="00302A0B" w:rsidP="00F80434">
            <w:pPr>
              <w:spacing w:after="0"/>
            </w:pPr>
            <w:r>
              <w:t>10 to 19 kg</w:t>
            </w:r>
          </w:p>
        </w:tc>
      </w:tr>
      <w:tr w:rsidR="00302A0B" w:rsidRPr="00302A0B" w14:paraId="1C764231" w14:textId="77777777" w:rsidTr="00F80434">
        <w:trPr>
          <w:cantSplit/>
        </w:trPr>
        <w:tc>
          <w:tcPr>
            <w:tcW w:w="1980" w:type="dxa"/>
            <w:hideMark/>
          </w:tcPr>
          <w:p w14:paraId="630A78BC" w14:textId="77777777" w:rsidR="00302A0B" w:rsidRPr="00302A0B" w:rsidRDefault="00302A0B" w:rsidP="00F80434">
            <w:pPr>
              <w:spacing w:after="0"/>
            </w:pPr>
            <w:r>
              <w:t> </w:t>
            </w:r>
          </w:p>
        </w:tc>
        <w:tc>
          <w:tcPr>
            <w:tcW w:w="992" w:type="dxa"/>
            <w:hideMark/>
          </w:tcPr>
          <w:p w14:paraId="23C6AEC6" w14:textId="77777777" w:rsidR="00302A0B" w:rsidRPr="00302A0B" w:rsidRDefault="00302A0B" w:rsidP="00F80434">
            <w:pPr>
              <w:spacing w:after="0"/>
            </w:pPr>
            <w:r>
              <w:t> </w:t>
            </w:r>
          </w:p>
        </w:tc>
        <w:tc>
          <w:tcPr>
            <w:tcW w:w="4678" w:type="dxa"/>
            <w:hideMark/>
          </w:tcPr>
          <w:p w14:paraId="182B99AE" w14:textId="77777777" w:rsidR="00302A0B" w:rsidRPr="00302A0B" w:rsidRDefault="00302A0B" w:rsidP="00F80434">
            <w:pPr>
              <w:spacing w:after="0"/>
            </w:pPr>
            <w:r>
              <w:t> </w:t>
            </w:r>
          </w:p>
        </w:tc>
        <w:tc>
          <w:tcPr>
            <w:tcW w:w="789" w:type="dxa"/>
            <w:noWrap/>
            <w:hideMark/>
          </w:tcPr>
          <w:p w14:paraId="5BB36115" w14:textId="77777777" w:rsidR="00302A0B" w:rsidRPr="00302A0B" w:rsidRDefault="00302A0B" w:rsidP="00F80434">
            <w:pPr>
              <w:spacing w:after="0"/>
            </w:pPr>
            <w:r>
              <w:t>17</w:t>
            </w:r>
          </w:p>
        </w:tc>
        <w:tc>
          <w:tcPr>
            <w:tcW w:w="1767" w:type="dxa"/>
            <w:hideMark/>
          </w:tcPr>
          <w:p w14:paraId="0BA0374D" w14:textId="77777777" w:rsidR="00302A0B" w:rsidRPr="00302A0B" w:rsidRDefault="00302A0B" w:rsidP="00F80434">
            <w:pPr>
              <w:spacing w:after="0"/>
            </w:pPr>
            <w:r>
              <w:t>20 to 30 kg</w:t>
            </w:r>
          </w:p>
        </w:tc>
      </w:tr>
      <w:tr w:rsidR="00302A0B" w:rsidRPr="00302A0B" w14:paraId="7CD0DFC1" w14:textId="77777777" w:rsidTr="00F80434">
        <w:trPr>
          <w:cantSplit/>
        </w:trPr>
        <w:tc>
          <w:tcPr>
            <w:tcW w:w="1980" w:type="dxa"/>
            <w:hideMark/>
          </w:tcPr>
          <w:p w14:paraId="7FD614A2" w14:textId="77777777" w:rsidR="00302A0B" w:rsidRPr="00302A0B" w:rsidRDefault="00302A0B" w:rsidP="00F80434">
            <w:pPr>
              <w:spacing w:after="0"/>
            </w:pPr>
            <w:r>
              <w:t> </w:t>
            </w:r>
          </w:p>
        </w:tc>
        <w:tc>
          <w:tcPr>
            <w:tcW w:w="992" w:type="dxa"/>
            <w:hideMark/>
          </w:tcPr>
          <w:p w14:paraId="52E28BF4" w14:textId="77777777" w:rsidR="00302A0B" w:rsidRPr="00302A0B" w:rsidRDefault="00302A0B" w:rsidP="00F80434">
            <w:pPr>
              <w:spacing w:after="0"/>
            </w:pPr>
            <w:r>
              <w:t> </w:t>
            </w:r>
          </w:p>
        </w:tc>
        <w:tc>
          <w:tcPr>
            <w:tcW w:w="4678" w:type="dxa"/>
            <w:hideMark/>
          </w:tcPr>
          <w:p w14:paraId="581FE848" w14:textId="77777777" w:rsidR="00302A0B" w:rsidRPr="00302A0B" w:rsidRDefault="00302A0B" w:rsidP="00F80434">
            <w:pPr>
              <w:spacing w:after="0"/>
            </w:pPr>
            <w:r>
              <w:t> </w:t>
            </w:r>
          </w:p>
        </w:tc>
        <w:tc>
          <w:tcPr>
            <w:tcW w:w="789" w:type="dxa"/>
            <w:noWrap/>
            <w:hideMark/>
          </w:tcPr>
          <w:p w14:paraId="5B1EE76C" w14:textId="77777777" w:rsidR="00302A0B" w:rsidRPr="00302A0B" w:rsidRDefault="00302A0B" w:rsidP="00F80434">
            <w:pPr>
              <w:spacing w:after="0"/>
            </w:pPr>
            <w:r>
              <w:t>20</w:t>
            </w:r>
          </w:p>
        </w:tc>
        <w:tc>
          <w:tcPr>
            <w:tcW w:w="1767" w:type="dxa"/>
            <w:hideMark/>
          </w:tcPr>
          <w:p w14:paraId="4BA10F32" w14:textId="77777777" w:rsidR="00302A0B" w:rsidRPr="00302A0B" w:rsidRDefault="00302A0B" w:rsidP="00F80434">
            <w:pPr>
              <w:spacing w:after="0"/>
            </w:pPr>
            <w:r>
              <w:t>More than 30 kg</w:t>
            </w:r>
          </w:p>
        </w:tc>
      </w:tr>
      <w:tr w:rsidR="00302A0B" w:rsidRPr="00302A0B" w14:paraId="7C0DBDB2" w14:textId="77777777" w:rsidTr="00F80434">
        <w:trPr>
          <w:cantSplit/>
        </w:trPr>
        <w:tc>
          <w:tcPr>
            <w:tcW w:w="1980" w:type="dxa"/>
            <w:hideMark/>
          </w:tcPr>
          <w:p w14:paraId="7424F336" w14:textId="77777777" w:rsidR="00302A0B" w:rsidRPr="00302A0B" w:rsidRDefault="00302A0B" w:rsidP="00F80434">
            <w:pPr>
              <w:spacing w:after="0"/>
            </w:pPr>
            <w:r>
              <w:t>F02IK=UNK/REF/</w:t>
            </w:r>
            <w:proofErr w:type="spellStart"/>
            <w:r>
              <w:t>vastamata</w:t>
            </w:r>
            <w:proofErr w:type="spellEnd"/>
            <w:r>
              <w:t xml:space="preserve"> and F02valik={209}</w:t>
            </w:r>
          </w:p>
        </w:tc>
        <w:tc>
          <w:tcPr>
            <w:tcW w:w="992" w:type="dxa"/>
            <w:hideMark/>
          </w:tcPr>
          <w:p w14:paraId="48934173" w14:textId="77777777" w:rsidR="00302A0B" w:rsidRPr="00302A0B" w:rsidRDefault="00302A0B" w:rsidP="00F80434">
            <w:pPr>
              <w:spacing w:after="0"/>
            </w:pPr>
            <w:r>
              <w:t>F02I_H</w:t>
            </w:r>
          </w:p>
        </w:tc>
        <w:tc>
          <w:tcPr>
            <w:tcW w:w="4678" w:type="dxa"/>
            <w:hideMark/>
          </w:tcPr>
          <w:p w14:paraId="5442A2BB" w14:textId="77777777" w:rsidR="00302A0B" w:rsidRPr="00302A0B" w:rsidRDefault="00302A0B" w:rsidP="00F80434">
            <w:pPr>
              <w:spacing w:after="0"/>
            </w:pPr>
            <w:r>
              <w:t>Estimated quantity of cucumbers</w:t>
            </w:r>
          </w:p>
        </w:tc>
        <w:tc>
          <w:tcPr>
            <w:tcW w:w="789" w:type="dxa"/>
            <w:noWrap/>
            <w:hideMark/>
          </w:tcPr>
          <w:p w14:paraId="1B69C47D" w14:textId="77777777" w:rsidR="00302A0B" w:rsidRPr="00302A0B" w:rsidRDefault="00302A0B" w:rsidP="00F80434">
            <w:pPr>
              <w:spacing w:after="0"/>
            </w:pPr>
            <w:r>
              <w:t>06</w:t>
            </w:r>
          </w:p>
        </w:tc>
        <w:tc>
          <w:tcPr>
            <w:tcW w:w="1767" w:type="dxa"/>
            <w:hideMark/>
          </w:tcPr>
          <w:p w14:paraId="43A3C01C" w14:textId="77777777" w:rsidR="00302A0B" w:rsidRPr="00302A0B" w:rsidRDefault="00302A0B" w:rsidP="00F80434">
            <w:pPr>
              <w:spacing w:after="0"/>
            </w:pPr>
            <w:r>
              <w:t>Less than 10 kg</w:t>
            </w:r>
          </w:p>
        </w:tc>
      </w:tr>
      <w:tr w:rsidR="00302A0B" w:rsidRPr="00302A0B" w14:paraId="6F2FB22F" w14:textId="77777777" w:rsidTr="00F80434">
        <w:trPr>
          <w:cantSplit/>
        </w:trPr>
        <w:tc>
          <w:tcPr>
            <w:tcW w:w="1980" w:type="dxa"/>
            <w:hideMark/>
          </w:tcPr>
          <w:p w14:paraId="36335977" w14:textId="77777777" w:rsidR="00302A0B" w:rsidRPr="00302A0B" w:rsidRDefault="00302A0B" w:rsidP="00F80434">
            <w:pPr>
              <w:spacing w:after="0"/>
            </w:pPr>
            <w:r>
              <w:t> </w:t>
            </w:r>
          </w:p>
        </w:tc>
        <w:tc>
          <w:tcPr>
            <w:tcW w:w="992" w:type="dxa"/>
            <w:hideMark/>
          </w:tcPr>
          <w:p w14:paraId="6AFBF12F" w14:textId="77777777" w:rsidR="00302A0B" w:rsidRPr="00302A0B" w:rsidRDefault="00302A0B" w:rsidP="00F80434">
            <w:pPr>
              <w:spacing w:after="0"/>
            </w:pPr>
            <w:r>
              <w:t> </w:t>
            </w:r>
          </w:p>
        </w:tc>
        <w:tc>
          <w:tcPr>
            <w:tcW w:w="4678" w:type="dxa"/>
            <w:hideMark/>
          </w:tcPr>
          <w:p w14:paraId="5E6098CD" w14:textId="77777777" w:rsidR="00302A0B" w:rsidRPr="00302A0B" w:rsidRDefault="00302A0B" w:rsidP="00F80434">
            <w:pPr>
              <w:spacing w:after="0"/>
            </w:pPr>
            <w:r>
              <w:t> </w:t>
            </w:r>
          </w:p>
        </w:tc>
        <w:tc>
          <w:tcPr>
            <w:tcW w:w="789" w:type="dxa"/>
            <w:noWrap/>
            <w:hideMark/>
          </w:tcPr>
          <w:p w14:paraId="3AD2CCB6" w14:textId="77777777" w:rsidR="00302A0B" w:rsidRPr="00302A0B" w:rsidRDefault="00302A0B" w:rsidP="00F80434">
            <w:pPr>
              <w:spacing w:after="0"/>
            </w:pPr>
            <w:r>
              <w:t>09</w:t>
            </w:r>
          </w:p>
        </w:tc>
        <w:tc>
          <w:tcPr>
            <w:tcW w:w="1767" w:type="dxa"/>
            <w:hideMark/>
          </w:tcPr>
          <w:p w14:paraId="44042C99" w14:textId="77777777" w:rsidR="00302A0B" w:rsidRPr="00302A0B" w:rsidRDefault="00302A0B" w:rsidP="00F80434">
            <w:pPr>
              <w:spacing w:after="0"/>
            </w:pPr>
            <w:r>
              <w:t>10 to 19 kg</w:t>
            </w:r>
          </w:p>
        </w:tc>
      </w:tr>
      <w:tr w:rsidR="00302A0B" w:rsidRPr="00302A0B" w14:paraId="58BF1A36" w14:textId="77777777" w:rsidTr="00F80434">
        <w:trPr>
          <w:cantSplit/>
        </w:trPr>
        <w:tc>
          <w:tcPr>
            <w:tcW w:w="1980" w:type="dxa"/>
            <w:hideMark/>
          </w:tcPr>
          <w:p w14:paraId="13D3B5A7" w14:textId="77777777" w:rsidR="00302A0B" w:rsidRPr="00302A0B" w:rsidRDefault="00302A0B" w:rsidP="00F80434">
            <w:pPr>
              <w:spacing w:after="0"/>
            </w:pPr>
            <w:r>
              <w:t> </w:t>
            </w:r>
          </w:p>
        </w:tc>
        <w:tc>
          <w:tcPr>
            <w:tcW w:w="992" w:type="dxa"/>
            <w:hideMark/>
          </w:tcPr>
          <w:p w14:paraId="3BEC95D2" w14:textId="77777777" w:rsidR="00302A0B" w:rsidRPr="00302A0B" w:rsidRDefault="00302A0B" w:rsidP="00F80434">
            <w:pPr>
              <w:spacing w:after="0"/>
            </w:pPr>
            <w:r>
              <w:t> </w:t>
            </w:r>
          </w:p>
        </w:tc>
        <w:tc>
          <w:tcPr>
            <w:tcW w:w="4678" w:type="dxa"/>
            <w:hideMark/>
          </w:tcPr>
          <w:p w14:paraId="7E3C5E12" w14:textId="77777777" w:rsidR="00302A0B" w:rsidRPr="00302A0B" w:rsidRDefault="00302A0B" w:rsidP="00F80434">
            <w:pPr>
              <w:spacing w:after="0"/>
            </w:pPr>
            <w:r>
              <w:t> </w:t>
            </w:r>
          </w:p>
        </w:tc>
        <w:tc>
          <w:tcPr>
            <w:tcW w:w="789" w:type="dxa"/>
            <w:noWrap/>
            <w:hideMark/>
          </w:tcPr>
          <w:p w14:paraId="6CF1CF00" w14:textId="77777777" w:rsidR="00302A0B" w:rsidRPr="00302A0B" w:rsidRDefault="00302A0B" w:rsidP="00F80434">
            <w:pPr>
              <w:spacing w:after="0"/>
            </w:pPr>
            <w:r>
              <w:t>17</w:t>
            </w:r>
          </w:p>
        </w:tc>
        <w:tc>
          <w:tcPr>
            <w:tcW w:w="1767" w:type="dxa"/>
            <w:hideMark/>
          </w:tcPr>
          <w:p w14:paraId="139F1396" w14:textId="77777777" w:rsidR="00302A0B" w:rsidRPr="00302A0B" w:rsidRDefault="00302A0B" w:rsidP="00F80434">
            <w:pPr>
              <w:spacing w:after="0"/>
            </w:pPr>
            <w:r>
              <w:t>20 to 30 kg</w:t>
            </w:r>
          </w:p>
        </w:tc>
      </w:tr>
      <w:tr w:rsidR="00302A0B" w:rsidRPr="00302A0B" w14:paraId="440A1F47" w14:textId="77777777" w:rsidTr="00F80434">
        <w:trPr>
          <w:cantSplit/>
        </w:trPr>
        <w:tc>
          <w:tcPr>
            <w:tcW w:w="1980" w:type="dxa"/>
            <w:hideMark/>
          </w:tcPr>
          <w:p w14:paraId="365D76B7" w14:textId="77777777" w:rsidR="00302A0B" w:rsidRPr="00302A0B" w:rsidRDefault="00302A0B" w:rsidP="00F80434">
            <w:pPr>
              <w:spacing w:after="0"/>
            </w:pPr>
            <w:r>
              <w:t> </w:t>
            </w:r>
          </w:p>
        </w:tc>
        <w:tc>
          <w:tcPr>
            <w:tcW w:w="992" w:type="dxa"/>
            <w:hideMark/>
          </w:tcPr>
          <w:p w14:paraId="3AA00FF1" w14:textId="77777777" w:rsidR="00302A0B" w:rsidRPr="00302A0B" w:rsidRDefault="00302A0B" w:rsidP="00F80434">
            <w:pPr>
              <w:spacing w:after="0"/>
            </w:pPr>
            <w:r>
              <w:t> </w:t>
            </w:r>
          </w:p>
        </w:tc>
        <w:tc>
          <w:tcPr>
            <w:tcW w:w="4678" w:type="dxa"/>
            <w:hideMark/>
          </w:tcPr>
          <w:p w14:paraId="299052A4" w14:textId="77777777" w:rsidR="00302A0B" w:rsidRPr="00302A0B" w:rsidRDefault="00302A0B" w:rsidP="00F80434">
            <w:pPr>
              <w:spacing w:after="0"/>
            </w:pPr>
            <w:r>
              <w:t> </w:t>
            </w:r>
          </w:p>
        </w:tc>
        <w:tc>
          <w:tcPr>
            <w:tcW w:w="789" w:type="dxa"/>
            <w:noWrap/>
            <w:hideMark/>
          </w:tcPr>
          <w:p w14:paraId="20BF1900" w14:textId="77777777" w:rsidR="00302A0B" w:rsidRPr="00302A0B" w:rsidRDefault="00302A0B" w:rsidP="00F80434">
            <w:pPr>
              <w:spacing w:after="0"/>
            </w:pPr>
            <w:r>
              <w:t>20</w:t>
            </w:r>
          </w:p>
        </w:tc>
        <w:tc>
          <w:tcPr>
            <w:tcW w:w="1767" w:type="dxa"/>
            <w:hideMark/>
          </w:tcPr>
          <w:p w14:paraId="5E2ECA0C" w14:textId="77777777" w:rsidR="00302A0B" w:rsidRPr="00302A0B" w:rsidRDefault="00302A0B" w:rsidP="00F80434">
            <w:pPr>
              <w:spacing w:after="0"/>
            </w:pPr>
            <w:r>
              <w:t>More than 30 kg</w:t>
            </w:r>
          </w:p>
        </w:tc>
      </w:tr>
      <w:tr w:rsidR="00302A0B" w:rsidRPr="00302A0B" w14:paraId="72ED74CC" w14:textId="77777777" w:rsidTr="00F80434">
        <w:trPr>
          <w:cantSplit/>
        </w:trPr>
        <w:tc>
          <w:tcPr>
            <w:tcW w:w="1980" w:type="dxa"/>
            <w:hideMark/>
          </w:tcPr>
          <w:p w14:paraId="535EB65E" w14:textId="77777777" w:rsidR="00302A0B" w:rsidRPr="00302A0B" w:rsidRDefault="00302A0B" w:rsidP="00F80434">
            <w:pPr>
              <w:spacing w:after="0"/>
            </w:pPr>
            <w:r>
              <w:t>F02JK=UNK/REF/</w:t>
            </w:r>
            <w:proofErr w:type="spellStart"/>
            <w:r>
              <w:t>vastamata</w:t>
            </w:r>
            <w:proofErr w:type="spellEnd"/>
            <w:r>
              <w:t xml:space="preserve"> and F02valik={210}</w:t>
            </w:r>
          </w:p>
        </w:tc>
        <w:tc>
          <w:tcPr>
            <w:tcW w:w="992" w:type="dxa"/>
            <w:hideMark/>
          </w:tcPr>
          <w:p w14:paraId="73870A3D" w14:textId="77777777" w:rsidR="00302A0B" w:rsidRPr="00302A0B" w:rsidRDefault="00302A0B" w:rsidP="00F80434">
            <w:pPr>
              <w:spacing w:after="0"/>
            </w:pPr>
            <w:r>
              <w:t>F02J_H</w:t>
            </w:r>
          </w:p>
        </w:tc>
        <w:tc>
          <w:tcPr>
            <w:tcW w:w="4678" w:type="dxa"/>
            <w:hideMark/>
          </w:tcPr>
          <w:p w14:paraId="1EA0BB0D" w14:textId="77777777" w:rsidR="00302A0B" w:rsidRPr="00302A0B" w:rsidRDefault="00302A0B" w:rsidP="00F80434">
            <w:pPr>
              <w:spacing w:after="0"/>
            </w:pPr>
            <w:r>
              <w:t>Estimated quantity of pumpkins</w:t>
            </w:r>
          </w:p>
        </w:tc>
        <w:tc>
          <w:tcPr>
            <w:tcW w:w="789" w:type="dxa"/>
            <w:noWrap/>
            <w:hideMark/>
          </w:tcPr>
          <w:p w14:paraId="1734A2FD" w14:textId="77777777" w:rsidR="00302A0B" w:rsidRPr="00302A0B" w:rsidRDefault="00302A0B" w:rsidP="00F80434">
            <w:pPr>
              <w:spacing w:after="0"/>
            </w:pPr>
            <w:r>
              <w:t>06</w:t>
            </w:r>
          </w:p>
        </w:tc>
        <w:tc>
          <w:tcPr>
            <w:tcW w:w="1767" w:type="dxa"/>
            <w:hideMark/>
          </w:tcPr>
          <w:p w14:paraId="595D7F67" w14:textId="77777777" w:rsidR="00302A0B" w:rsidRPr="00302A0B" w:rsidRDefault="00302A0B" w:rsidP="00F80434">
            <w:pPr>
              <w:spacing w:after="0"/>
            </w:pPr>
            <w:r>
              <w:t>Less than 10 kg</w:t>
            </w:r>
          </w:p>
        </w:tc>
      </w:tr>
      <w:tr w:rsidR="00302A0B" w:rsidRPr="00302A0B" w14:paraId="727FCC4C" w14:textId="77777777" w:rsidTr="00F80434">
        <w:trPr>
          <w:cantSplit/>
        </w:trPr>
        <w:tc>
          <w:tcPr>
            <w:tcW w:w="1980" w:type="dxa"/>
            <w:hideMark/>
          </w:tcPr>
          <w:p w14:paraId="1AA6A2E8" w14:textId="77777777" w:rsidR="00302A0B" w:rsidRPr="00302A0B" w:rsidRDefault="00302A0B" w:rsidP="00F80434">
            <w:pPr>
              <w:spacing w:after="0"/>
            </w:pPr>
            <w:r>
              <w:t> </w:t>
            </w:r>
          </w:p>
        </w:tc>
        <w:tc>
          <w:tcPr>
            <w:tcW w:w="992" w:type="dxa"/>
            <w:hideMark/>
          </w:tcPr>
          <w:p w14:paraId="05C46E3C" w14:textId="77777777" w:rsidR="00302A0B" w:rsidRPr="00302A0B" w:rsidRDefault="00302A0B" w:rsidP="00F80434">
            <w:pPr>
              <w:spacing w:after="0"/>
            </w:pPr>
            <w:r>
              <w:t> </w:t>
            </w:r>
          </w:p>
        </w:tc>
        <w:tc>
          <w:tcPr>
            <w:tcW w:w="4678" w:type="dxa"/>
            <w:hideMark/>
          </w:tcPr>
          <w:p w14:paraId="5BC5A001" w14:textId="77777777" w:rsidR="00302A0B" w:rsidRPr="00302A0B" w:rsidRDefault="00302A0B" w:rsidP="00F80434">
            <w:pPr>
              <w:spacing w:after="0"/>
            </w:pPr>
            <w:r>
              <w:t> </w:t>
            </w:r>
          </w:p>
        </w:tc>
        <w:tc>
          <w:tcPr>
            <w:tcW w:w="789" w:type="dxa"/>
            <w:noWrap/>
            <w:hideMark/>
          </w:tcPr>
          <w:p w14:paraId="479826A5" w14:textId="77777777" w:rsidR="00302A0B" w:rsidRPr="00302A0B" w:rsidRDefault="00302A0B" w:rsidP="00F80434">
            <w:pPr>
              <w:spacing w:after="0"/>
            </w:pPr>
            <w:r>
              <w:t>11</w:t>
            </w:r>
          </w:p>
        </w:tc>
        <w:tc>
          <w:tcPr>
            <w:tcW w:w="1767" w:type="dxa"/>
            <w:hideMark/>
          </w:tcPr>
          <w:p w14:paraId="330F7171" w14:textId="77777777" w:rsidR="00302A0B" w:rsidRPr="00302A0B" w:rsidRDefault="00302A0B" w:rsidP="00F80434">
            <w:pPr>
              <w:spacing w:after="0"/>
            </w:pPr>
            <w:r>
              <w:t>10 to 14 kg</w:t>
            </w:r>
          </w:p>
        </w:tc>
      </w:tr>
      <w:tr w:rsidR="00302A0B" w:rsidRPr="00302A0B" w14:paraId="0DE03EC7" w14:textId="77777777" w:rsidTr="00F80434">
        <w:trPr>
          <w:cantSplit/>
        </w:trPr>
        <w:tc>
          <w:tcPr>
            <w:tcW w:w="1980" w:type="dxa"/>
            <w:hideMark/>
          </w:tcPr>
          <w:p w14:paraId="2BCD6E0E" w14:textId="77777777" w:rsidR="00302A0B" w:rsidRPr="00302A0B" w:rsidRDefault="00302A0B" w:rsidP="00F80434">
            <w:pPr>
              <w:spacing w:after="0"/>
            </w:pPr>
            <w:r>
              <w:t> </w:t>
            </w:r>
          </w:p>
        </w:tc>
        <w:tc>
          <w:tcPr>
            <w:tcW w:w="992" w:type="dxa"/>
            <w:hideMark/>
          </w:tcPr>
          <w:p w14:paraId="0303DF0A" w14:textId="77777777" w:rsidR="00302A0B" w:rsidRPr="00302A0B" w:rsidRDefault="00302A0B" w:rsidP="00F80434">
            <w:pPr>
              <w:spacing w:after="0"/>
            </w:pPr>
            <w:r>
              <w:t> </w:t>
            </w:r>
          </w:p>
        </w:tc>
        <w:tc>
          <w:tcPr>
            <w:tcW w:w="4678" w:type="dxa"/>
            <w:hideMark/>
          </w:tcPr>
          <w:p w14:paraId="46902ED7" w14:textId="77777777" w:rsidR="00302A0B" w:rsidRPr="00302A0B" w:rsidRDefault="00302A0B" w:rsidP="00F80434">
            <w:pPr>
              <w:spacing w:after="0"/>
            </w:pPr>
            <w:r>
              <w:t> </w:t>
            </w:r>
          </w:p>
        </w:tc>
        <w:tc>
          <w:tcPr>
            <w:tcW w:w="789" w:type="dxa"/>
            <w:noWrap/>
            <w:hideMark/>
          </w:tcPr>
          <w:p w14:paraId="2461CE65" w14:textId="77777777" w:rsidR="00302A0B" w:rsidRPr="00302A0B" w:rsidRDefault="00302A0B" w:rsidP="00F80434">
            <w:pPr>
              <w:spacing w:after="0"/>
            </w:pPr>
            <w:r>
              <w:t>13</w:t>
            </w:r>
          </w:p>
        </w:tc>
        <w:tc>
          <w:tcPr>
            <w:tcW w:w="1767" w:type="dxa"/>
            <w:hideMark/>
          </w:tcPr>
          <w:p w14:paraId="5737AC77" w14:textId="77777777" w:rsidR="00302A0B" w:rsidRPr="00302A0B" w:rsidRDefault="00302A0B" w:rsidP="00F80434">
            <w:pPr>
              <w:spacing w:after="0"/>
            </w:pPr>
            <w:r>
              <w:t>15 to 20 kg</w:t>
            </w:r>
          </w:p>
        </w:tc>
      </w:tr>
      <w:tr w:rsidR="00302A0B" w:rsidRPr="00302A0B" w14:paraId="561BF1B5" w14:textId="77777777" w:rsidTr="00F80434">
        <w:trPr>
          <w:cantSplit/>
        </w:trPr>
        <w:tc>
          <w:tcPr>
            <w:tcW w:w="1980" w:type="dxa"/>
            <w:hideMark/>
          </w:tcPr>
          <w:p w14:paraId="6ED52132" w14:textId="77777777" w:rsidR="00302A0B" w:rsidRPr="00302A0B" w:rsidRDefault="00302A0B" w:rsidP="00F80434">
            <w:pPr>
              <w:spacing w:after="0"/>
            </w:pPr>
            <w:r>
              <w:t> </w:t>
            </w:r>
          </w:p>
        </w:tc>
        <w:tc>
          <w:tcPr>
            <w:tcW w:w="992" w:type="dxa"/>
            <w:hideMark/>
          </w:tcPr>
          <w:p w14:paraId="01677141" w14:textId="77777777" w:rsidR="00302A0B" w:rsidRPr="00302A0B" w:rsidRDefault="00302A0B" w:rsidP="00F80434">
            <w:pPr>
              <w:spacing w:after="0"/>
            </w:pPr>
            <w:r>
              <w:t> </w:t>
            </w:r>
          </w:p>
        </w:tc>
        <w:tc>
          <w:tcPr>
            <w:tcW w:w="4678" w:type="dxa"/>
            <w:hideMark/>
          </w:tcPr>
          <w:p w14:paraId="78708847" w14:textId="77777777" w:rsidR="00302A0B" w:rsidRPr="00302A0B" w:rsidRDefault="00302A0B" w:rsidP="00F80434">
            <w:pPr>
              <w:spacing w:after="0"/>
            </w:pPr>
            <w:r>
              <w:t> </w:t>
            </w:r>
          </w:p>
        </w:tc>
        <w:tc>
          <w:tcPr>
            <w:tcW w:w="789" w:type="dxa"/>
            <w:noWrap/>
            <w:hideMark/>
          </w:tcPr>
          <w:p w14:paraId="1028F872" w14:textId="77777777" w:rsidR="00302A0B" w:rsidRPr="00302A0B" w:rsidRDefault="00302A0B" w:rsidP="00F80434">
            <w:pPr>
              <w:spacing w:after="0"/>
            </w:pPr>
            <w:r>
              <w:t>15</w:t>
            </w:r>
          </w:p>
        </w:tc>
        <w:tc>
          <w:tcPr>
            <w:tcW w:w="1767" w:type="dxa"/>
            <w:hideMark/>
          </w:tcPr>
          <w:p w14:paraId="0ECFD49B" w14:textId="77777777" w:rsidR="00302A0B" w:rsidRPr="00302A0B" w:rsidRDefault="00302A0B" w:rsidP="00F80434">
            <w:pPr>
              <w:spacing w:after="0"/>
            </w:pPr>
            <w:r>
              <w:t>More than 20 kg</w:t>
            </w:r>
          </w:p>
        </w:tc>
      </w:tr>
      <w:tr w:rsidR="00302A0B" w:rsidRPr="00302A0B" w14:paraId="059F9E9D" w14:textId="77777777" w:rsidTr="00F80434">
        <w:trPr>
          <w:cantSplit/>
        </w:trPr>
        <w:tc>
          <w:tcPr>
            <w:tcW w:w="1980" w:type="dxa"/>
            <w:hideMark/>
          </w:tcPr>
          <w:p w14:paraId="09149DD3" w14:textId="77777777" w:rsidR="00302A0B" w:rsidRPr="0079025B" w:rsidRDefault="00302A0B" w:rsidP="00F80434">
            <w:pPr>
              <w:spacing w:after="0"/>
              <w:rPr>
                <w:lang w:val="fi-FI"/>
              </w:rPr>
            </w:pPr>
            <w:r w:rsidRPr="0079025B">
              <w:rPr>
                <w:lang w:val="fi-FI"/>
              </w:rPr>
              <w:lastRenderedPageBreak/>
              <w:t>F02KK=UNK/REF/</w:t>
            </w:r>
            <w:proofErr w:type="spellStart"/>
            <w:r w:rsidRPr="0079025B">
              <w:rPr>
                <w:lang w:val="fi-FI"/>
              </w:rPr>
              <w:t>vastamata</w:t>
            </w:r>
            <w:proofErr w:type="spellEnd"/>
            <w:r w:rsidRPr="0079025B">
              <w:rPr>
                <w:lang w:val="fi-FI"/>
              </w:rPr>
              <w:t xml:space="preserve"> and F02valik={211}</w:t>
            </w:r>
          </w:p>
        </w:tc>
        <w:tc>
          <w:tcPr>
            <w:tcW w:w="992" w:type="dxa"/>
            <w:hideMark/>
          </w:tcPr>
          <w:p w14:paraId="76F75ECC" w14:textId="77777777" w:rsidR="00302A0B" w:rsidRPr="00302A0B" w:rsidRDefault="00302A0B" w:rsidP="00F80434">
            <w:pPr>
              <w:spacing w:after="0"/>
            </w:pPr>
            <w:r>
              <w:t>F02K_H</w:t>
            </w:r>
          </w:p>
        </w:tc>
        <w:tc>
          <w:tcPr>
            <w:tcW w:w="4678" w:type="dxa"/>
            <w:hideMark/>
          </w:tcPr>
          <w:p w14:paraId="0AFCAC54" w14:textId="77777777" w:rsidR="00302A0B" w:rsidRPr="00302A0B" w:rsidRDefault="00302A0B" w:rsidP="00F80434">
            <w:pPr>
              <w:spacing w:after="0"/>
            </w:pPr>
            <w:r>
              <w:t xml:space="preserve">Estimated quantity of beets and turnips </w:t>
            </w:r>
          </w:p>
        </w:tc>
        <w:tc>
          <w:tcPr>
            <w:tcW w:w="789" w:type="dxa"/>
            <w:noWrap/>
            <w:hideMark/>
          </w:tcPr>
          <w:p w14:paraId="1A6BBB81" w14:textId="77777777" w:rsidR="00302A0B" w:rsidRPr="00302A0B" w:rsidRDefault="00302A0B" w:rsidP="00F80434">
            <w:pPr>
              <w:spacing w:after="0"/>
            </w:pPr>
            <w:r>
              <w:t>06</w:t>
            </w:r>
          </w:p>
        </w:tc>
        <w:tc>
          <w:tcPr>
            <w:tcW w:w="1767" w:type="dxa"/>
            <w:hideMark/>
          </w:tcPr>
          <w:p w14:paraId="3205050D" w14:textId="77777777" w:rsidR="00302A0B" w:rsidRPr="00302A0B" w:rsidRDefault="00302A0B" w:rsidP="00F80434">
            <w:pPr>
              <w:spacing w:after="0"/>
            </w:pPr>
            <w:r>
              <w:t>Less than 10 kg</w:t>
            </w:r>
          </w:p>
        </w:tc>
      </w:tr>
      <w:tr w:rsidR="00302A0B" w:rsidRPr="00302A0B" w14:paraId="1BF0A120" w14:textId="77777777" w:rsidTr="00F80434">
        <w:trPr>
          <w:cantSplit/>
        </w:trPr>
        <w:tc>
          <w:tcPr>
            <w:tcW w:w="1980" w:type="dxa"/>
            <w:hideMark/>
          </w:tcPr>
          <w:p w14:paraId="5794AD2C" w14:textId="77777777" w:rsidR="00302A0B" w:rsidRPr="00302A0B" w:rsidRDefault="00302A0B" w:rsidP="00F80434">
            <w:pPr>
              <w:spacing w:after="0"/>
            </w:pPr>
            <w:r>
              <w:t> </w:t>
            </w:r>
          </w:p>
        </w:tc>
        <w:tc>
          <w:tcPr>
            <w:tcW w:w="992" w:type="dxa"/>
            <w:hideMark/>
          </w:tcPr>
          <w:p w14:paraId="7DC45D67" w14:textId="77777777" w:rsidR="00302A0B" w:rsidRPr="00302A0B" w:rsidRDefault="00302A0B" w:rsidP="00F80434">
            <w:pPr>
              <w:spacing w:after="0"/>
            </w:pPr>
            <w:r>
              <w:t> </w:t>
            </w:r>
          </w:p>
        </w:tc>
        <w:tc>
          <w:tcPr>
            <w:tcW w:w="4678" w:type="dxa"/>
            <w:hideMark/>
          </w:tcPr>
          <w:p w14:paraId="71403240" w14:textId="77777777" w:rsidR="00302A0B" w:rsidRPr="00302A0B" w:rsidRDefault="00302A0B" w:rsidP="00F80434">
            <w:pPr>
              <w:spacing w:after="0"/>
            </w:pPr>
            <w:r>
              <w:t> </w:t>
            </w:r>
          </w:p>
        </w:tc>
        <w:tc>
          <w:tcPr>
            <w:tcW w:w="789" w:type="dxa"/>
            <w:noWrap/>
            <w:hideMark/>
          </w:tcPr>
          <w:p w14:paraId="46D4A893" w14:textId="77777777" w:rsidR="00302A0B" w:rsidRPr="00302A0B" w:rsidRDefault="00302A0B" w:rsidP="00F80434">
            <w:pPr>
              <w:spacing w:after="0"/>
            </w:pPr>
            <w:r>
              <w:t>11</w:t>
            </w:r>
          </w:p>
        </w:tc>
        <w:tc>
          <w:tcPr>
            <w:tcW w:w="1767" w:type="dxa"/>
            <w:hideMark/>
          </w:tcPr>
          <w:p w14:paraId="6753FBD2" w14:textId="77777777" w:rsidR="00302A0B" w:rsidRPr="00302A0B" w:rsidRDefault="00302A0B" w:rsidP="00F80434">
            <w:pPr>
              <w:spacing w:after="0"/>
            </w:pPr>
            <w:r>
              <w:t>10 to 14 kg</w:t>
            </w:r>
          </w:p>
        </w:tc>
      </w:tr>
      <w:tr w:rsidR="00302A0B" w:rsidRPr="00302A0B" w14:paraId="7CFBF66B" w14:textId="77777777" w:rsidTr="00F80434">
        <w:trPr>
          <w:cantSplit/>
        </w:trPr>
        <w:tc>
          <w:tcPr>
            <w:tcW w:w="1980" w:type="dxa"/>
            <w:hideMark/>
          </w:tcPr>
          <w:p w14:paraId="7962096F" w14:textId="77777777" w:rsidR="00302A0B" w:rsidRPr="00302A0B" w:rsidRDefault="00302A0B" w:rsidP="00F80434">
            <w:pPr>
              <w:spacing w:after="0"/>
            </w:pPr>
            <w:r>
              <w:t> </w:t>
            </w:r>
          </w:p>
        </w:tc>
        <w:tc>
          <w:tcPr>
            <w:tcW w:w="992" w:type="dxa"/>
            <w:hideMark/>
          </w:tcPr>
          <w:p w14:paraId="4110EC19" w14:textId="77777777" w:rsidR="00302A0B" w:rsidRPr="00302A0B" w:rsidRDefault="00302A0B" w:rsidP="00F80434">
            <w:pPr>
              <w:spacing w:after="0"/>
            </w:pPr>
            <w:r>
              <w:t> </w:t>
            </w:r>
          </w:p>
        </w:tc>
        <w:tc>
          <w:tcPr>
            <w:tcW w:w="4678" w:type="dxa"/>
            <w:hideMark/>
          </w:tcPr>
          <w:p w14:paraId="413E4FD4" w14:textId="77777777" w:rsidR="00302A0B" w:rsidRPr="00302A0B" w:rsidRDefault="00302A0B" w:rsidP="00F80434">
            <w:pPr>
              <w:spacing w:after="0"/>
            </w:pPr>
            <w:r>
              <w:t> </w:t>
            </w:r>
          </w:p>
        </w:tc>
        <w:tc>
          <w:tcPr>
            <w:tcW w:w="789" w:type="dxa"/>
            <w:noWrap/>
            <w:hideMark/>
          </w:tcPr>
          <w:p w14:paraId="0E893C34" w14:textId="77777777" w:rsidR="00302A0B" w:rsidRPr="00302A0B" w:rsidRDefault="00302A0B" w:rsidP="00F80434">
            <w:pPr>
              <w:spacing w:after="0"/>
            </w:pPr>
            <w:r>
              <w:t>13</w:t>
            </w:r>
          </w:p>
        </w:tc>
        <w:tc>
          <w:tcPr>
            <w:tcW w:w="1767" w:type="dxa"/>
            <w:hideMark/>
          </w:tcPr>
          <w:p w14:paraId="41D7559B" w14:textId="77777777" w:rsidR="00302A0B" w:rsidRPr="00302A0B" w:rsidRDefault="00302A0B" w:rsidP="00F80434">
            <w:pPr>
              <w:spacing w:after="0"/>
            </w:pPr>
            <w:r>
              <w:t>15 to 20 kg</w:t>
            </w:r>
          </w:p>
        </w:tc>
      </w:tr>
      <w:tr w:rsidR="00302A0B" w:rsidRPr="00302A0B" w14:paraId="4BE946BB" w14:textId="77777777" w:rsidTr="00F80434">
        <w:trPr>
          <w:cantSplit/>
        </w:trPr>
        <w:tc>
          <w:tcPr>
            <w:tcW w:w="1980" w:type="dxa"/>
            <w:hideMark/>
          </w:tcPr>
          <w:p w14:paraId="69296247" w14:textId="77777777" w:rsidR="00302A0B" w:rsidRPr="00302A0B" w:rsidRDefault="00302A0B" w:rsidP="00F80434">
            <w:pPr>
              <w:spacing w:after="0"/>
            </w:pPr>
            <w:r>
              <w:t> </w:t>
            </w:r>
          </w:p>
        </w:tc>
        <w:tc>
          <w:tcPr>
            <w:tcW w:w="992" w:type="dxa"/>
            <w:hideMark/>
          </w:tcPr>
          <w:p w14:paraId="73AC1DEC" w14:textId="77777777" w:rsidR="00302A0B" w:rsidRPr="00302A0B" w:rsidRDefault="00302A0B" w:rsidP="00F80434">
            <w:pPr>
              <w:spacing w:after="0"/>
            </w:pPr>
            <w:r>
              <w:t> </w:t>
            </w:r>
          </w:p>
        </w:tc>
        <w:tc>
          <w:tcPr>
            <w:tcW w:w="4678" w:type="dxa"/>
            <w:hideMark/>
          </w:tcPr>
          <w:p w14:paraId="2D04E8A9" w14:textId="77777777" w:rsidR="00302A0B" w:rsidRPr="00302A0B" w:rsidRDefault="00302A0B" w:rsidP="00F80434">
            <w:pPr>
              <w:spacing w:after="0"/>
            </w:pPr>
            <w:r>
              <w:t> </w:t>
            </w:r>
          </w:p>
        </w:tc>
        <w:tc>
          <w:tcPr>
            <w:tcW w:w="789" w:type="dxa"/>
            <w:noWrap/>
            <w:hideMark/>
          </w:tcPr>
          <w:p w14:paraId="305E7409" w14:textId="77777777" w:rsidR="00302A0B" w:rsidRPr="00302A0B" w:rsidRDefault="00302A0B" w:rsidP="00F80434">
            <w:pPr>
              <w:spacing w:after="0"/>
            </w:pPr>
            <w:r>
              <w:t>15</w:t>
            </w:r>
          </w:p>
        </w:tc>
        <w:tc>
          <w:tcPr>
            <w:tcW w:w="1767" w:type="dxa"/>
            <w:hideMark/>
          </w:tcPr>
          <w:p w14:paraId="3296528A" w14:textId="77777777" w:rsidR="00302A0B" w:rsidRPr="00302A0B" w:rsidRDefault="00302A0B" w:rsidP="00F80434">
            <w:pPr>
              <w:spacing w:after="0"/>
            </w:pPr>
            <w:r>
              <w:t>More than 20 kg</w:t>
            </w:r>
          </w:p>
        </w:tc>
      </w:tr>
      <w:tr w:rsidR="00302A0B" w:rsidRPr="00302A0B" w14:paraId="0C6AC266" w14:textId="77777777" w:rsidTr="00F80434">
        <w:trPr>
          <w:cantSplit/>
        </w:trPr>
        <w:tc>
          <w:tcPr>
            <w:tcW w:w="1980" w:type="dxa"/>
            <w:hideMark/>
          </w:tcPr>
          <w:p w14:paraId="4F4B6287" w14:textId="77777777" w:rsidR="00302A0B" w:rsidRPr="00302A0B" w:rsidRDefault="00302A0B" w:rsidP="00F80434">
            <w:pPr>
              <w:spacing w:after="0"/>
            </w:pPr>
            <w:r>
              <w:t>F02LK=UNK/REF/</w:t>
            </w:r>
            <w:proofErr w:type="spellStart"/>
            <w:r>
              <w:t>vastamata</w:t>
            </w:r>
            <w:proofErr w:type="spellEnd"/>
            <w:r>
              <w:t xml:space="preserve"> and F02valik={212}</w:t>
            </w:r>
          </w:p>
        </w:tc>
        <w:tc>
          <w:tcPr>
            <w:tcW w:w="992" w:type="dxa"/>
            <w:hideMark/>
          </w:tcPr>
          <w:p w14:paraId="1A0FB2C8" w14:textId="77777777" w:rsidR="00302A0B" w:rsidRPr="00302A0B" w:rsidRDefault="00302A0B" w:rsidP="00F80434">
            <w:pPr>
              <w:spacing w:after="0"/>
            </w:pPr>
            <w:r>
              <w:t>F02L_H</w:t>
            </w:r>
          </w:p>
        </w:tc>
        <w:tc>
          <w:tcPr>
            <w:tcW w:w="4678" w:type="dxa"/>
            <w:hideMark/>
          </w:tcPr>
          <w:p w14:paraId="674A5F0C" w14:textId="77777777" w:rsidR="00302A0B" w:rsidRPr="00302A0B" w:rsidRDefault="00302A0B" w:rsidP="00F80434">
            <w:pPr>
              <w:spacing w:after="0"/>
            </w:pPr>
            <w:r>
              <w:t>Estimated quantity of carrots</w:t>
            </w:r>
          </w:p>
        </w:tc>
        <w:tc>
          <w:tcPr>
            <w:tcW w:w="789" w:type="dxa"/>
            <w:noWrap/>
            <w:hideMark/>
          </w:tcPr>
          <w:p w14:paraId="2B2D38A3" w14:textId="77777777" w:rsidR="00302A0B" w:rsidRPr="00302A0B" w:rsidRDefault="00302A0B" w:rsidP="00F80434">
            <w:pPr>
              <w:spacing w:after="0"/>
            </w:pPr>
            <w:r>
              <w:t>06</w:t>
            </w:r>
          </w:p>
        </w:tc>
        <w:tc>
          <w:tcPr>
            <w:tcW w:w="1767" w:type="dxa"/>
            <w:hideMark/>
          </w:tcPr>
          <w:p w14:paraId="00E28090" w14:textId="77777777" w:rsidR="00302A0B" w:rsidRPr="00302A0B" w:rsidRDefault="00302A0B" w:rsidP="00F80434">
            <w:pPr>
              <w:spacing w:after="0"/>
            </w:pPr>
            <w:r>
              <w:t>Less than 10 kg</w:t>
            </w:r>
          </w:p>
        </w:tc>
      </w:tr>
      <w:tr w:rsidR="00302A0B" w:rsidRPr="00302A0B" w14:paraId="09143B4D" w14:textId="77777777" w:rsidTr="00F80434">
        <w:trPr>
          <w:cantSplit/>
        </w:trPr>
        <w:tc>
          <w:tcPr>
            <w:tcW w:w="1980" w:type="dxa"/>
            <w:hideMark/>
          </w:tcPr>
          <w:p w14:paraId="76B06B5D" w14:textId="77777777" w:rsidR="00302A0B" w:rsidRPr="00302A0B" w:rsidRDefault="00302A0B" w:rsidP="00F80434">
            <w:pPr>
              <w:spacing w:after="0"/>
            </w:pPr>
            <w:r>
              <w:t> </w:t>
            </w:r>
          </w:p>
        </w:tc>
        <w:tc>
          <w:tcPr>
            <w:tcW w:w="992" w:type="dxa"/>
            <w:hideMark/>
          </w:tcPr>
          <w:p w14:paraId="6913CFD9" w14:textId="77777777" w:rsidR="00302A0B" w:rsidRPr="00302A0B" w:rsidRDefault="00302A0B" w:rsidP="00F80434">
            <w:pPr>
              <w:spacing w:after="0"/>
            </w:pPr>
            <w:r>
              <w:t> </w:t>
            </w:r>
          </w:p>
        </w:tc>
        <w:tc>
          <w:tcPr>
            <w:tcW w:w="4678" w:type="dxa"/>
            <w:hideMark/>
          </w:tcPr>
          <w:p w14:paraId="3819A035" w14:textId="77777777" w:rsidR="00302A0B" w:rsidRPr="00302A0B" w:rsidRDefault="00302A0B" w:rsidP="00F80434">
            <w:pPr>
              <w:spacing w:after="0"/>
            </w:pPr>
            <w:r>
              <w:t> </w:t>
            </w:r>
          </w:p>
        </w:tc>
        <w:tc>
          <w:tcPr>
            <w:tcW w:w="789" w:type="dxa"/>
            <w:noWrap/>
            <w:hideMark/>
          </w:tcPr>
          <w:p w14:paraId="4A23EC11" w14:textId="77777777" w:rsidR="00302A0B" w:rsidRPr="00302A0B" w:rsidRDefault="00302A0B" w:rsidP="00F80434">
            <w:pPr>
              <w:spacing w:after="0"/>
            </w:pPr>
            <w:r>
              <w:t>11</w:t>
            </w:r>
          </w:p>
        </w:tc>
        <w:tc>
          <w:tcPr>
            <w:tcW w:w="1767" w:type="dxa"/>
            <w:hideMark/>
          </w:tcPr>
          <w:p w14:paraId="5F2427B5" w14:textId="77777777" w:rsidR="00302A0B" w:rsidRPr="00302A0B" w:rsidRDefault="00302A0B" w:rsidP="00F80434">
            <w:pPr>
              <w:spacing w:after="0"/>
            </w:pPr>
            <w:r>
              <w:t>10 to 14 kg</w:t>
            </w:r>
          </w:p>
        </w:tc>
      </w:tr>
      <w:tr w:rsidR="00302A0B" w:rsidRPr="00302A0B" w14:paraId="3D1349A2" w14:textId="77777777" w:rsidTr="00F80434">
        <w:trPr>
          <w:cantSplit/>
        </w:trPr>
        <w:tc>
          <w:tcPr>
            <w:tcW w:w="1980" w:type="dxa"/>
            <w:hideMark/>
          </w:tcPr>
          <w:p w14:paraId="6833A5B4" w14:textId="77777777" w:rsidR="00302A0B" w:rsidRPr="00302A0B" w:rsidRDefault="00302A0B" w:rsidP="00F80434">
            <w:pPr>
              <w:spacing w:after="0"/>
            </w:pPr>
            <w:r>
              <w:t> </w:t>
            </w:r>
          </w:p>
        </w:tc>
        <w:tc>
          <w:tcPr>
            <w:tcW w:w="992" w:type="dxa"/>
            <w:hideMark/>
          </w:tcPr>
          <w:p w14:paraId="2068D517" w14:textId="77777777" w:rsidR="00302A0B" w:rsidRPr="00302A0B" w:rsidRDefault="00302A0B" w:rsidP="00F80434">
            <w:pPr>
              <w:spacing w:after="0"/>
            </w:pPr>
            <w:r>
              <w:t> </w:t>
            </w:r>
          </w:p>
        </w:tc>
        <w:tc>
          <w:tcPr>
            <w:tcW w:w="4678" w:type="dxa"/>
            <w:hideMark/>
          </w:tcPr>
          <w:p w14:paraId="70C3A001" w14:textId="77777777" w:rsidR="00302A0B" w:rsidRPr="00302A0B" w:rsidRDefault="00302A0B" w:rsidP="00F80434">
            <w:pPr>
              <w:spacing w:after="0"/>
            </w:pPr>
            <w:r>
              <w:t> </w:t>
            </w:r>
          </w:p>
        </w:tc>
        <w:tc>
          <w:tcPr>
            <w:tcW w:w="789" w:type="dxa"/>
            <w:noWrap/>
            <w:hideMark/>
          </w:tcPr>
          <w:p w14:paraId="1BDE3F9A" w14:textId="77777777" w:rsidR="00302A0B" w:rsidRPr="00302A0B" w:rsidRDefault="00302A0B" w:rsidP="00F80434">
            <w:pPr>
              <w:spacing w:after="0"/>
            </w:pPr>
            <w:r>
              <w:t>13</w:t>
            </w:r>
          </w:p>
        </w:tc>
        <w:tc>
          <w:tcPr>
            <w:tcW w:w="1767" w:type="dxa"/>
            <w:hideMark/>
          </w:tcPr>
          <w:p w14:paraId="383AA687" w14:textId="77777777" w:rsidR="00302A0B" w:rsidRPr="00302A0B" w:rsidRDefault="00302A0B" w:rsidP="00F80434">
            <w:pPr>
              <w:spacing w:after="0"/>
            </w:pPr>
            <w:r>
              <w:t>15 to 20 kg</w:t>
            </w:r>
          </w:p>
        </w:tc>
      </w:tr>
      <w:tr w:rsidR="00302A0B" w:rsidRPr="00302A0B" w14:paraId="542E1C01" w14:textId="77777777" w:rsidTr="00F80434">
        <w:trPr>
          <w:cantSplit/>
        </w:trPr>
        <w:tc>
          <w:tcPr>
            <w:tcW w:w="1980" w:type="dxa"/>
            <w:hideMark/>
          </w:tcPr>
          <w:p w14:paraId="27FC955C" w14:textId="77777777" w:rsidR="00302A0B" w:rsidRPr="00302A0B" w:rsidRDefault="00302A0B" w:rsidP="00F80434">
            <w:pPr>
              <w:spacing w:after="0"/>
            </w:pPr>
            <w:r>
              <w:t> </w:t>
            </w:r>
          </w:p>
        </w:tc>
        <w:tc>
          <w:tcPr>
            <w:tcW w:w="992" w:type="dxa"/>
            <w:hideMark/>
          </w:tcPr>
          <w:p w14:paraId="1FFAA52B" w14:textId="77777777" w:rsidR="00302A0B" w:rsidRPr="00302A0B" w:rsidRDefault="00302A0B" w:rsidP="00F80434">
            <w:pPr>
              <w:spacing w:after="0"/>
            </w:pPr>
            <w:r>
              <w:t> </w:t>
            </w:r>
          </w:p>
        </w:tc>
        <w:tc>
          <w:tcPr>
            <w:tcW w:w="4678" w:type="dxa"/>
            <w:hideMark/>
          </w:tcPr>
          <w:p w14:paraId="6D9F25AE" w14:textId="77777777" w:rsidR="00302A0B" w:rsidRPr="00302A0B" w:rsidRDefault="00302A0B" w:rsidP="00F80434">
            <w:pPr>
              <w:spacing w:after="0"/>
            </w:pPr>
            <w:r>
              <w:t> </w:t>
            </w:r>
          </w:p>
        </w:tc>
        <w:tc>
          <w:tcPr>
            <w:tcW w:w="789" w:type="dxa"/>
            <w:noWrap/>
            <w:hideMark/>
          </w:tcPr>
          <w:p w14:paraId="0D7573DC" w14:textId="77777777" w:rsidR="00302A0B" w:rsidRPr="00302A0B" w:rsidRDefault="00302A0B" w:rsidP="00F80434">
            <w:pPr>
              <w:spacing w:after="0"/>
            </w:pPr>
            <w:r>
              <w:t>15</w:t>
            </w:r>
          </w:p>
        </w:tc>
        <w:tc>
          <w:tcPr>
            <w:tcW w:w="1767" w:type="dxa"/>
            <w:hideMark/>
          </w:tcPr>
          <w:p w14:paraId="6DEA64E8" w14:textId="77777777" w:rsidR="00302A0B" w:rsidRPr="00302A0B" w:rsidRDefault="00302A0B" w:rsidP="00F80434">
            <w:pPr>
              <w:spacing w:after="0"/>
            </w:pPr>
            <w:r>
              <w:t>More than 20 kg</w:t>
            </w:r>
          </w:p>
        </w:tc>
      </w:tr>
      <w:tr w:rsidR="00302A0B" w:rsidRPr="00302A0B" w14:paraId="0A3FF96E" w14:textId="77777777" w:rsidTr="00F80434">
        <w:trPr>
          <w:cantSplit/>
        </w:trPr>
        <w:tc>
          <w:tcPr>
            <w:tcW w:w="1980" w:type="dxa"/>
            <w:hideMark/>
          </w:tcPr>
          <w:p w14:paraId="07F538CB" w14:textId="77777777" w:rsidR="00302A0B" w:rsidRPr="00302A0B" w:rsidRDefault="00302A0B" w:rsidP="00F80434">
            <w:pPr>
              <w:spacing w:after="0"/>
            </w:pPr>
            <w:r>
              <w:t>F02MK=UNK/REF/</w:t>
            </w:r>
            <w:proofErr w:type="spellStart"/>
            <w:r>
              <w:t>vastamata</w:t>
            </w:r>
            <w:proofErr w:type="spellEnd"/>
            <w:r>
              <w:t xml:space="preserve"> and F02valik={213}</w:t>
            </w:r>
          </w:p>
        </w:tc>
        <w:tc>
          <w:tcPr>
            <w:tcW w:w="992" w:type="dxa"/>
            <w:hideMark/>
          </w:tcPr>
          <w:p w14:paraId="659082D5" w14:textId="77777777" w:rsidR="00302A0B" w:rsidRPr="00302A0B" w:rsidRDefault="00302A0B" w:rsidP="00F80434">
            <w:pPr>
              <w:spacing w:after="0"/>
            </w:pPr>
            <w:r>
              <w:t>F02M_H</w:t>
            </w:r>
          </w:p>
        </w:tc>
        <w:tc>
          <w:tcPr>
            <w:tcW w:w="4678" w:type="dxa"/>
            <w:hideMark/>
          </w:tcPr>
          <w:p w14:paraId="73F82355" w14:textId="77777777" w:rsidR="00302A0B" w:rsidRPr="00302A0B" w:rsidRDefault="00302A0B" w:rsidP="00F80434">
            <w:pPr>
              <w:spacing w:after="0"/>
            </w:pPr>
            <w:r>
              <w:t xml:space="preserve">Estimated quantity of plums, cherries or other fruits (incl. grapes and buckthorn berries) </w:t>
            </w:r>
          </w:p>
        </w:tc>
        <w:tc>
          <w:tcPr>
            <w:tcW w:w="789" w:type="dxa"/>
            <w:noWrap/>
            <w:hideMark/>
          </w:tcPr>
          <w:p w14:paraId="11705AAF" w14:textId="77777777" w:rsidR="00302A0B" w:rsidRPr="00302A0B" w:rsidRDefault="00302A0B" w:rsidP="00F80434">
            <w:pPr>
              <w:spacing w:after="0"/>
            </w:pPr>
            <w:r>
              <w:t>03</w:t>
            </w:r>
          </w:p>
        </w:tc>
        <w:tc>
          <w:tcPr>
            <w:tcW w:w="1767" w:type="dxa"/>
            <w:hideMark/>
          </w:tcPr>
          <w:p w14:paraId="1E53A725" w14:textId="77777777" w:rsidR="00302A0B" w:rsidRPr="00302A0B" w:rsidRDefault="00302A0B" w:rsidP="00F80434">
            <w:pPr>
              <w:spacing w:after="0"/>
            </w:pPr>
            <w:r>
              <w:t>Less than 5 kg</w:t>
            </w:r>
          </w:p>
        </w:tc>
      </w:tr>
      <w:tr w:rsidR="00302A0B" w:rsidRPr="00302A0B" w14:paraId="6B03EFE8" w14:textId="77777777" w:rsidTr="00F80434">
        <w:trPr>
          <w:cantSplit/>
        </w:trPr>
        <w:tc>
          <w:tcPr>
            <w:tcW w:w="1980" w:type="dxa"/>
            <w:hideMark/>
          </w:tcPr>
          <w:p w14:paraId="5350B346" w14:textId="77777777" w:rsidR="00302A0B" w:rsidRPr="00302A0B" w:rsidRDefault="00302A0B" w:rsidP="00F80434">
            <w:pPr>
              <w:spacing w:after="0"/>
            </w:pPr>
            <w:r>
              <w:t> </w:t>
            </w:r>
          </w:p>
        </w:tc>
        <w:tc>
          <w:tcPr>
            <w:tcW w:w="992" w:type="dxa"/>
            <w:hideMark/>
          </w:tcPr>
          <w:p w14:paraId="59FA54C0" w14:textId="77777777" w:rsidR="00302A0B" w:rsidRPr="00302A0B" w:rsidRDefault="00302A0B" w:rsidP="00F80434">
            <w:pPr>
              <w:spacing w:after="0"/>
            </w:pPr>
            <w:r>
              <w:t> </w:t>
            </w:r>
          </w:p>
        </w:tc>
        <w:tc>
          <w:tcPr>
            <w:tcW w:w="4678" w:type="dxa"/>
            <w:hideMark/>
          </w:tcPr>
          <w:p w14:paraId="73923F29" w14:textId="77777777" w:rsidR="00302A0B" w:rsidRPr="00302A0B" w:rsidRDefault="00302A0B" w:rsidP="00F80434">
            <w:pPr>
              <w:spacing w:after="0"/>
            </w:pPr>
            <w:r>
              <w:t> </w:t>
            </w:r>
          </w:p>
        </w:tc>
        <w:tc>
          <w:tcPr>
            <w:tcW w:w="789" w:type="dxa"/>
            <w:noWrap/>
            <w:hideMark/>
          </w:tcPr>
          <w:p w14:paraId="4C8DF9EF" w14:textId="77777777" w:rsidR="00302A0B" w:rsidRPr="00302A0B" w:rsidRDefault="00302A0B" w:rsidP="00F80434">
            <w:pPr>
              <w:spacing w:after="0"/>
            </w:pPr>
            <w:r>
              <w:t>04</w:t>
            </w:r>
          </w:p>
        </w:tc>
        <w:tc>
          <w:tcPr>
            <w:tcW w:w="1767" w:type="dxa"/>
            <w:hideMark/>
          </w:tcPr>
          <w:p w14:paraId="7DBA3158" w14:textId="77777777" w:rsidR="00302A0B" w:rsidRPr="00302A0B" w:rsidRDefault="00302A0B" w:rsidP="00F80434">
            <w:pPr>
              <w:spacing w:after="0"/>
            </w:pPr>
            <w:r>
              <w:t>5 to 9 kg</w:t>
            </w:r>
          </w:p>
        </w:tc>
      </w:tr>
      <w:tr w:rsidR="00302A0B" w:rsidRPr="00302A0B" w14:paraId="72DB0362" w14:textId="77777777" w:rsidTr="00F80434">
        <w:trPr>
          <w:cantSplit/>
        </w:trPr>
        <w:tc>
          <w:tcPr>
            <w:tcW w:w="1980" w:type="dxa"/>
            <w:hideMark/>
          </w:tcPr>
          <w:p w14:paraId="111789B3" w14:textId="77777777" w:rsidR="00302A0B" w:rsidRPr="00302A0B" w:rsidRDefault="00302A0B" w:rsidP="00F80434">
            <w:pPr>
              <w:spacing w:after="0"/>
            </w:pPr>
            <w:r>
              <w:t> </w:t>
            </w:r>
          </w:p>
        </w:tc>
        <w:tc>
          <w:tcPr>
            <w:tcW w:w="992" w:type="dxa"/>
            <w:hideMark/>
          </w:tcPr>
          <w:p w14:paraId="4F0A5997" w14:textId="77777777" w:rsidR="00302A0B" w:rsidRPr="00302A0B" w:rsidRDefault="00302A0B" w:rsidP="00F80434">
            <w:pPr>
              <w:spacing w:after="0"/>
            </w:pPr>
            <w:r>
              <w:t> </w:t>
            </w:r>
          </w:p>
        </w:tc>
        <w:tc>
          <w:tcPr>
            <w:tcW w:w="4678" w:type="dxa"/>
            <w:hideMark/>
          </w:tcPr>
          <w:p w14:paraId="5B1BCD38" w14:textId="77777777" w:rsidR="00302A0B" w:rsidRPr="00302A0B" w:rsidRDefault="00302A0B" w:rsidP="00F80434">
            <w:pPr>
              <w:spacing w:after="0"/>
            </w:pPr>
            <w:r>
              <w:t> </w:t>
            </w:r>
          </w:p>
        </w:tc>
        <w:tc>
          <w:tcPr>
            <w:tcW w:w="789" w:type="dxa"/>
            <w:noWrap/>
            <w:hideMark/>
          </w:tcPr>
          <w:p w14:paraId="549CD59A" w14:textId="77777777" w:rsidR="00302A0B" w:rsidRPr="00302A0B" w:rsidRDefault="00302A0B" w:rsidP="00F80434">
            <w:pPr>
              <w:spacing w:after="0"/>
            </w:pPr>
            <w:r>
              <w:t>08</w:t>
            </w:r>
          </w:p>
        </w:tc>
        <w:tc>
          <w:tcPr>
            <w:tcW w:w="1767" w:type="dxa"/>
            <w:hideMark/>
          </w:tcPr>
          <w:p w14:paraId="1FBB633E" w14:textId="77777777" w:rsidR="00302A0B" w:rsidRPr="00302A0B" w:rsidRDefault="00302A0B" w:rsidP="00F80434">
            <w:pPr>
              <w:spacing w:after="0"/>
            </w:pPr>
            <w:r>
              <w:t>10 to 15 kg</w:t>
            </w:r>
          </w:p>
        </w:tc>
      </w:tr>
      <w:tr w:rsidR="00302A0B" w:rsidRPr="00302A0B" w14:paraId="7016C1A3" w14:textId="77777777" w:rsidTr="00F80434">
        <w:trPr>
          <w:cantSplit/>
        </w:trPr>
        <w:tc>
          <w:tcPr>
            <w:tcW w:w="1980" w:type="dxa"/>
            <w:hideMark/>
          </w:tcPr>
          <w:p w14:paraId="571DB9D7" w14:textId="77777777" w:rsidR="00302A0B" w:rsidRPr="00302A0B" w:rsidRDefault="00302A0B" w:rsidP="00F80434">
            <w:pPr>
              <w:spacing w:after="0"/>
            </w:pPr>
            <w:r>
              <w:t> </w:t>
            </w:r>
          </w:p>
        </w:tc>
        <w:tc>
          <w:tcPr>
            <w:tcW w:w="992" w:type="dxa"/>
            <w:hideMark/>
          </w:tcPr>
          <w:p w14:paraId="2A6F5508" w14:textId="77777777" w:rsidR="00302A0B" w:rsidRPr="00302A0B" w:rsidRDefault="00302A0B" w:rsidP="00F80434">
            <w:pPr>
              <w:spacing w:after="0"/>
            </w:pPr>
            <w:r>
              <w:t> </w:t>
            </w:r>
          </w:p>
        </w:tc>
        <w:tc>
          <w:tcPr>
            <w:tcW w:w="4678" w:type="dxa"/>
            <w:hideMark/>
          </w:tcPr>
          <w:p w14:paraId="0C1DEB47" w14:textId="77777777" w:rsidR="00302A0B" w:rsidRPr="00302A0B" w:rsidRDefault="00302A0B" w:rsidP="00F80434">
            <w:pPr>
              <w:spacing w:after="0"/>
            </w:pPr>
            <w:r>
              <w:t> </w:t>
            </w:r>
          </w:p>
        </w:tc>
        <w:tc>
          <w:tcPr>
            <w:tcW w:w="789" w:type="dxa"/>
            <w:noWrap/>
            <w:hideMark/>
          </w:tcPr>
          <w:p w14:paraId="72D7AE53" w14:textId="77777777" w:rsidR="00302A0B" w:rsidRPr="00302A0B" w:rsidRDefault="00302A0B" w:rsidP="00F80434">
            <w:pPr>
              <w:spacing w:after="0"/>
            </w:pPr>
            <w:r>
              <w:t>12</w:t>
            </w:r>
          </w:p>
        </w:tc>
        <w:tc>
          <w:tcPr>
            <w:tcW w:w="1767" w:type="dxa"/>
            <w:hideMark/>
          </w:tcPr>
          <w:p w14:paraId="57479472" w14:textId="77777777" w:rsidR="00302A0B" w:rsidRPr="00302A0B" w:rsidRDefault="00302A0B" w:rsidP="00F80434">
            <w:pPr>
              <w:spacing w:after="0"/>
            </w:pPr>
            <w:r>
              <w:t>More than 15 kg</w:t>
            </w:r>
          </w:p>
        </w:tc>
      </w:tr>
      <w:tr w:rsidR="00302A0B" w:rsidRPr="00302A0B" w14:paraId="594625FC" w14:textId="77777777" w:rsidTr="00F80434">
        <w:trPr>
          <w:cantSplit/>
        </w:trPr>
        <w:tc>
          <w:tcPr>
            <w:tcW w:w="1980" w:type="dxa"/>
            <w:hideMark/>
          </w:tcPr>
          <w:p w14:paraId="340F7D75" w14:textId="77777777" w:rsidR="00302A0B" w:rsidRPr="00302A0B" w:rsidRDefault="00302A0B" w:rsidP="00F80434">
            <w:pPr>
              <w:spacing w:after="0"/>
            </w:pPr>
            <w:r>
              <w:t>F02NK=UNK/REF/</w:t>
            </w:r>
            <w:proofErr w:type="spellStart"/>
            <w:r>
              <w:t>vastamata</w:t>
            </w:r>
            <w:proofErr w:type="spellEnd"/>
            <w:r>
              <w:t xml:space="preserve"> and F02valik={214}</w:t>
            </w:r>
          </w:p>
        </w:tc>
        <w:tc>
          <w:tcPr>
            <w:tcW w:w="992" w:type="dxa"/>
            <w:hideMark/>
          </w:tcPr>
          <w:p w14:paraId="514CB311" w14:textId="77777777" w:rsidR="00302A0B" w:rsidRPr="00302A0B" w:rsidRDefault="00302A0B" w:rsidP="00F80434">
            <w:pPr>
              <w:spacing w:after="0"/>
            </w:pPr>
            <w:r>
              <w:t>F02N_H</w:t>
            </w:r>
          </w:p>
        </w:tc>
        <w:tc>
          <w:tcPr>
            <w:tcW w:w="4678" w:type="dxa"/>
            <w:hideMark/>
          </w:tcPr>
          <w:p w14:paraId="067E6A8C" w14:textId="77777777" w:rsidR="00302A0B" w:rsidRPr="00302A0B" w:rsidRDefault="00302A0B" w:rsidP="00F80434">
            <w:pPr>
              <w:spacing w:after="0"/>
            </w:pPr>
            <w:r>
              <w:t>Estimated quantity of poultry meat</w:t>
            </w:r>
          </w:p>
        </w:tc>
        <w:tc>
          <w:tcPr>
            <w:tcW w:w="789" w:type="dxa"/>
            <w:noWrap/>
            <w:hideMark/>
          </w:tcPr>
          <w:p w14:paraId="3ACA2865" w14:textId="77777777" w:rsidR="00302A0B" w:rsidRPr="00302A0B" w:rsidRDefault="00302A0B" w:rsidP="00F80434">
            <w:pPr>
              <w:spacing w:after="0"/>
            </w:pPr>
            <w:r>
              <w:t>03</w:t>
            </w:r>
          </w:p>
        </w:tc>
        <w:tc>
          <w:tcPr>
            <w:tcW w:w="1767" w:type="dxa"/>
            <w:hideMark/>
          </w:tcPr>
          <w:p w14:paraId="787C729F" w14:textId="77777777" w:rsidR="00302A0B" w:rsidRPr="00302A0B" w:rsidRDefault="00302A0B" w:rsidP="00F80434">
            <w:pPr>
              <w:spacing w:after="0"/>
            </w:pPr>
            <w:r>
              <w:t>Less than 5 kg</w:t>
            </w:r>
          </w:p>
        </w:tc>
      </w:tr>
      <w:tr w:rsidR="00302A0B" w:rsidRPr="00302A0B" w14:paraId="727D3F53" w14:textId="77777777" w:rsidTr="00F80434">
        <w:trPr>
          <w:cantSplit/>
        </w:trPr>
        <w:tc>
          <w:tcPr>
            <w:tcW w:w="1980" w:type="dxa"/>
            <w:hideMark/>
          </w:tcPr>
          <w:p w14:paraId="732C27DC" w14:textId="77777777" w:rsidR="00302A0B" w:rsidRPr="00302A0B" w:rsidRDefault="00302A0B" w:rsidP="00F80434">
            <w:pPr>
              <w:spacing w:after="0"/>
            </w:pPr>
            <w:r>
              <w:t> </w:t>
            </w:r>
          </w:p>
        </w:tc>
        <w:tc>
          <w:tcPr>
            <w:tcW w:w="992" w:type="dxa"/>
            <w:hideMark/>
          </w:tcPr>
          <w:p w14:paraId="000211AC" w14:textId="77777777" w:rsidR="00302A0B" w:rsidRPr="00302A0B" w:rsidRDefault="00302A0B" w:rsidP="00F80434">
            <w:pPr>
              <w:spacing w:after="0"/>
            </w:pPr>
            <w:r>
              <w:t> </w:t>
            </w:r>
          </w:p>
        </w:tc>
        <w:tc>
          <w:tcPr>
            <w:tcW w:w="4678" w:type="dxa"/>
            <w:hideMark/>
          </w:tcPr>
          <w:p w14:paraId="6A6C9294" w14:textId="77777777" w:rsidR="00302A0B" w:rsidRPr="00302A0B" w:rsidRDefault="00302A0B" w:rsidP="00F80434">
            <w:pPr>
              <w:spacing w:after="0"/>
            </w:pPr>
            <w:r>
              <w:t> </w:t>
            </w:r>
          </w:p>
        </w:tc>
        <w:tc>
          <w:tcPr>
            <w:tcW w:w="789" w:type="dxa"/>
            <w:noWrap/>
            <w:hideMark/>
          </w:tcPr>
          <w:p w14:paraId="62402037" w14:textId="77777777" w:rsidR="00302A0B" w:rsidRPr="00302A0B" w:rsidRDefault="00302A0B" w:rsidP="00F80434">
            <w:pPr>
              <w:spacing w:after="0"/>
            </w:pPr>
            <w:r>
              <w:t>04</w:t>
            </w:r>
          </w:p>
        </w:tc>
        <w:tc>
          <w:tcPr>
            <w:tcW w:w="1767" w:type="dxa"/>
            <w:hideMark/>
          </w:tcPr>
          <w:p w14:paraId="5120CD9F" w14:textId="77777777" w:rsidR="00302A0B" w:rsidRPr="00302A0B" w:rsidRDefault="00302A0B" w:rsidP="00F80434">
            <w:pPr>
              <w:spacing w:after="0"/>
            </w:pPr>
            <w:r>
              <w:t>5 to 9 kg</w:t>
            </w:r>
          </w:p>
        </w:tc>
      </w:tr>
      <w:tr w:rsidR="00302A0B" w:rsidRPr="00302A0B" w14:paraId="782AA041" w14:textId="77777777" w:rsidTr="00F80434">
        <w:trPr>
          <w:cantSplit/>
        </w:trPr>
        <w:tc>
          <w:tcPr>
            <w:tcW w:w="1980" w:type="dxa"/>
            <w:hideMark/>
          </w:tcPr>
          <w:p w14:paraId="49F348F0" w14:textId="77777777" w:rsidR="00302A0B" w:rsidRPr="00302A0B" w:rsidRDefault="00302A0B" w:rsidP="00F80434">
            <w:pPr>
              <w:spacing w:after="0"/>
            </w:pPr>
            <w:r>
              <w:t> </w:t>
            </w:r>
          </w:p>
        </w:tc>
        <w:tc>
          <w:tcPr>
            <w:tcW w:w="992" w:type="dxa"/>
            <w:hideMark/>
          </w:tcPr>
          <w:p w14:paraId="15420DB6" w14:textId="77777777" w:rsidR="00302A0B" w:rsidRPr="00302A0B" w:rsidRDefault="00302A0B" w:rsidP="00F80434">
            <w:pPr>
              <w:spacing w:after="0"/>
            </w:pPr>
            <w:r>
              <w:t> </w:t>
            </w:r>
          </w:p>
        </w:tc>
        <w:tc>
          <w:tcPr>
            <w:tcW w:w="4678" w:type="dxa"/>
            <w:hideMark/>
          </w:tcPr>
          <w:p w14:paraId="2214AF86" w14:textId="77777777" w:rsidR="00302A0B" w:rsidRPr="00302A0B" w:rsidRDefault="00302A0B" w:rsidP="00F80434">
            <w:pPr>
              <w:spacing w:after="0"/>
            </w:pPr>
            <w:r>
              <w:t> </w:t>
            </w:r>
          </w:p>
        </w:tc>
        <w:tc>
          <w:tcPr>
            <w:tcW w:w="789" w:type="dxa"/>
            <w:noWrap/>
            <w:hideMark/>
          </w:tcPr>
          <w:p w14:paraId="0E9E6832" w14:textId="77777777" w:rsidR="00302A0B" w:rsidRPr="00302A0B" w:rsidRDefault="00302A0B" w:rsidP="00F80434">
            <w:pPr>
              <w:spacing w:after="0"/>
            </w:pPr>
            <w:r>
              <w:t>08</w:t>
            </w:r>
          </w:p>
        </w:tc>
        <w:tc>
          <w:tcPr>
            <w:tcW w:w="1767" w:type="dxa"/>
            <w:hideMark/>
          </w:tcPr>
          <w:p w14:paraId="6E1008B3" w14:textId="77777777" w:rsidR="00302A0B" w:rsidRPr="00302A0B" w:rsidRDefault="00302A0B" w:rsidP="00F80434">
            <w:pPr>
              <w:spacing w:after="0"/>
            </w:pPr>
            <w:r>
              <w:t>10 to 15 kg</w:t>
            </w:r>
          </w:p>
        </w:tc>
      </w:tr>
      <w:tr w:rsidR="00302A0B" w:rsidRPr="00302A0B" w14:paraId="255CAFA2" w14:textId="77777777" w:rsidTr="00F80434">
        <w:trPr>
          <w:cantSplit/>
        </w:trPr>
        <w:tc>
          <w:tcPr>
            <w:tcW w:w="1980" w:type="dxa"/>
            <w:hideMark/>
          </w:tcPr>
          <w:p w14:paraId="1652C6BE" w14:textId="77777777" w:rsidR="00302A0B" w:rsidRPr="00302A0B" w:rsidRDefault="00302A0B" w:rsidP="00F80434">
            <w:pPr>
              <w:spacing w:after="0"/>
            </w:pPr>
            <w:r>
              <w:t> </w:t>
            </w:r>
          </w:p>
        </w:tc>
        <w:tc>
          <w:tcPr>
            <w:tcW w:w="992" w:type="dxa"/>
            <w:hideMark/>
          </w:tcPr>
          <w:p w14:paraId="009F1482" w14:textId="77777777" w:rsidR="00302A0B" w:rsidRPr="00302A0B" w:rsidRDefault="00302A0B" w:rsidP="00F80434">
            <w:pPr>
              <w:spacing w:after="0"/>
            </w:pPr>
            <w:r>
              <w:t> </w:t>
            </w:r>
          </w:p>
        </w:tc>
        <w:tc>
          <w:tcPr>
            <w:tcW w:w="4678" w:type="dxa"/>
            <w:hideMark/>
          </w:tcPr>
          <w:p w14:paraId="71E27C84" w14:textId="77777777" w:rsidR="00302A0B" w:rsidRPr="00302A0B" w:rsidRDefault="00302A0B" w:rsidP="00F80434">
            <w:pPr>
              <w:spacing w:after="0"/>
            </w:pPr>
            <w:r>
              <w:t> </w:t>
            </w:r>
          </w:p>
        </w:tc>
        <w:tc>
          <w:tcPr>
            <w:tcW w:w="789" w:type="dxa"/>
            <w:noWrap/>
            <w:hideMark/>
          </w:tcPr>
          <w:p w14:paraId="18CFC420" w14:textId="77777777" w:rsidR="00302A0B" w:rsidRPr="00302A0B" w:rsidRDefault="00302A0B" w:rsidP="00F80434">
            <w:pPr>
              <w:spacing w:after="0"/>
            </w:pPr>
            <w:r>
              <w:t>12</w:t>
            </w:r>
          </w:p>
        </w:tc>
        <w:tc>
          <w:tcPr>
            <w:tcW w:w="1767" w:type="dxa"/>
            <w:hideMark/>
          </w:tcPr>
          <w:p w14:paraId="75A3BB7D" w14:textId="77777777" w:rsidR="00302A0B" w:rsidRPr="00302A0B" w:rsidRDefault="00302A0B" w:rsidP="00F80434">
            <w:pPr>
              <w:spacing w:after="0"/>
            </w:pPr>
            <w:r>
              <w:t>More than 15 kg</w:t>
            </w:r>
          </w:p>
        </w:tc>
      </w:tr>
      <w:tr w:rsidR="00302A0B" w:rsidRPr="00302A0B" w14:paraId="29E3B225" w14:textId="77777777" w:rsidTr="00F80434">
        <w:trPr>
          <w:cantSplit/>
        </w:trPr>
        <w:tc>
          <w:tcPr>
            <w:tcW w:w="1980" w:type="dxa"/>
            <w:hideMark/>
          </w:tcPr>
          <w:p w14:paraId="6FCAB230" w14:textId="77777777" w:rsidR="00302A0B" w:rsidRPr="00302A0B" w:rsidRDefault="00302A0B" w:rsidP="00F80434">
            <w:pPr>
              <w:spacing w:after="0"/>
            </w:pPr>
            <w:r>
              <w:t>F02OK=UNK/REF/</w:t>
            </w:r>
            <w:proofErr w:type="spellStart"/>
            <w:r>
              <w:t>vastamata</w:t>
            </w:r>
            <w:proofErr w:type="spellEnd"/>
            <w:r>
              <w:t xml:space="preserve"> and F02valik={215}</w:t>
            </w:r>
          </w:p>
        </w:tc>
        <w:tc>
          <w:tcPr>
            <w:tcW w:w="992" w:type="dxa"/>
            <w:hideMark/>
          </w:tcPr>
          <w:p w14:paraId="4E22E18F" w14:textId="77777777" w:rsidR="00302A0B" w:rsidRPr="00302A0B" w:rsidRDefault="00302A0B" w:rsidP="00F80434">
            <w:pPr>
              <w:spacing w:after="0"/>
            </w:pPr>
            <w:r>
              <w:t>F02O_H</w:t>
            </w:r>
          </w:p>
        </w:tc>
        <w:tc>
          <w:tcPr>
            <w:tcW w:w="4678" w:type="dxa"/>
            <w:hideMark/>
          </w:tcPr>
          <w:p w14:paraId="2B340A2F" w14:textId="77777777" w:rsidR="00302A0B" w:rsidRPr="00302A0B" w:rsidRDefault="00302A0B" w:rsidP="00F80434">
            <w:pPr>
              <w:spacing w:after="0"/>
            </w:pPr>
            <w:r>
              <w:t>Estimated quantity of strawberries, currants and other berries</w:t>
            </w:r>
          </w:p>
        </w:tc>
        <w:tc>
          <w:tcPr>
            <w:tcW w:w="789" w:type="dxa"/>
            <w:noWrap/>
            <w:hideMark/>
          </w:tcPr>
          <w:p w14:paraId="067781BF" w14:textId="77777777" w:rsidR="00302A0B" w:rsidRPr="00302A0B" w:rsidRDefault="00302A0B" w:rsidP="00F80434">
            <w:pPr>
              <w:spacing w:after="0"/>
            </w:pPr>
            <w:r>
              <w:t>03</w:t>
            </w:r>
          </w:p>
        </w:tc>
        <w:tc>
          <w:tcPr>
            <w:tcW w:w="1767" w:type="dxa"/>
            <w:hideMark/>
          </w:tcPr>
          <w:p w14:paraId="31B9399B" w14:textId="77777777" w:rsidR="00302A0B" w:rsidRPr="00302A0B" w:rsidRDefault="00302A0B" w:rsidP="00F80434">
            <w:pPr>
              <w:spacing w:after="0"/>
            </w:pPr>
            <w:r>
              <w:t>Less than 5 kg</w:t>
            </w:r>
          </w:p>
        </w:tc>
      </w:tr>
      <w:tr w:rsidR="00302A0B" w:rsidRPr="00302A0B" w14:paraId="73A2876D" w14:textId="77777777" w:rsidTr="00F80434">
        <w:trPr>
          <w:cantSplit/>
        </w:trPr>
        <w:tc>
          <w:tcPr>
            <w:tcW w:w="1980" w:type="dxa"/>
            <w:hideMark/>
          </w:tcPr>
          <w:p w14:paraId="1F36102F" w14:textId="77777777" w:rsidR="00302A0B" w:rsidRPr="00302A0B" w:rsidRDefault="00302A0B" w:rsidP="00F80434">
            <w:pPr>
              <w:spacing w:after="0"/>
            </w:pPr>
            <w:r>
              <w:t> </w:t>
            </w:r>
          </w:p>
        </w:tc>
        <w:tc>
          <w:tcPr>
            <w:tcW w:w="992" w:type="dxa"/>
            <w:hideMark/>
          </w:tcPr>
          <w:p w14:paraId="78178D46" w14:textId="77777777" w:rsidR="00302A0B" w:rsidRPr="00302A0B" w:rsidRDefault="00302A0B" w:rsidP="00F80434">
            <w:pPr>
              <w:spacing w:after="0"/>
            </w:pPr>
            <w:r>
              <w:t> </w:t>
            </w:r>
          </w:p>
        </w:tc>
        <w:tc>
          <w:tcPr>
            <w:tcW w:w="4678" w:type="dxa"/>
            <w:hideMark/>
          </w:tcPr>
          <w:p w14:paraId="3A93AB18" w14:textId="77777777" w:rsidR="00302A0B" w:rsidRPr="00302A0B" w:rsidRDefault="00302A0B" w:rsidP="00F80434">
            <w:pPr>
              <w:spacing w:after="0"/>
            </w:pPr>
            <w:r>
              <w:t> </w:t>
            </w:r>
          </w:p>
        </w:tc>
        <w:tc>
          <w:tcPr>
            <w:tcW w:w="789" w:type="dxa"/>
            <w:noWrap/>
            <w:hideMark/>
          </w:tcPr>
          <w:p w14:paraId="4E178A84" w14:textId="77777777" w:rsidR="00302A0B" w:rsidRPr="00302A0B" w:rsidRDefault="00302A0B" w:rsidP="00F80434">
            <w:pPr>
              <w:spacing w:after="0"/>
            </w:pPr>
            <w:r>
              <w:t>04</w:t>
            </w:r>
          </w:p>
        </w:tc>
        <w:tc>
          <w:tcPr>
            <w:tcW w:w="1767" w:type="dxa"/>
            <w:hideMark/>
          </w:tcPr>
          <w:p w14:paraId="7829B8C6" w14:textId="77777777" w:rsidR="00302A0B" w:rsidRPr="00302A0B" w:rsidRDefault="00302A0B" w:rsidP="00F80434">
            <w:pPr>
              <w:spacing w:after="0"/>
            </w:pPr>
            <w:r>
              <w:t>5 to 9 kg</w:t>
            </w:r>
          </w:p>
        </w:tc>
      </w:tr>
      <w:tr w:rsidR="00302A0B" w:rsidRPr="00302A0B" w14:paraId="364FB0A3" w14:textId="77777777" w:rsidTr="00F80434">
        <w:trPr>
          <w:cantSplit/>
        </w:trPr>
        <w:tc>
          <w:tcPr>
            <w:tcW w:w="1980" w:type="dxa"/>
            <w:hideMark/>
          </w:tcPr>
          <w:p w14:paraId="3D325869" w14:textId="77777777" w:rsidR="00302A0B" w:rsidRPr="00302A0B" w:rsidRDefault="00302A0B" w:rsidP="00F80434">
            <w:pPr>
              <w:spacing w:after="0"/>
            </w:pPr>
            <w:r>
              <w:t> </w:t>
            </w:r>
          </w:p>
        </w:tc>
        <w:tc>
          <w:tcPr>
            <w:tcW w:w="992" w:type="dxa"/>
            <w:hideMark/>
          </w:tcPr>
          <w:p w14:paraId="4F7678B4" w14:textId="77777777" w:rsidR="00302A0B" w:rsidRPr="00302A0B" w:rsidRDefault="00302A0B" w:rsidP="00F80434">
            <w:pPr>
              <w:spacing w:after="0"/>
            </w:pPr>
            <w:r>
              <w:t> </w:t>
            </w:r>
          </w:p>
        </w:tc>
        <w:tc>
          <w:tcPr>
            <w:tcW w:w="4678" w:type="dxa"/>
            <w:hideMark/>
          </w:tcPr>
          <w:p w14:paraId="0F0172F3" w14:textId="77777777" w:rsidR="00302A0B" w:rsidRPr="00302A0B" w:rsidRDefault="00302A0B" w:rsidP="00F80434">
            <w:pPr>
              <w:spacing w:after="0"/>
            </w:pPr>
            <w:r>
              <w:t> </w:t>
            </w:r>
          </w:p>
        </w:tc>
        <w:tc>
          <w:tcPr>
            <w:tcW w:w="789" w:type="dxa"/>
            <w:noWrap/>
            <w:hideMark/>
          </w:tcPr>
          <w:p w14:paraId="45A39AC9" w14:textId="77777777" w:rsidR="00302A0B" w:rsidRPr="00302A0B" w:rsidRDefault="00302A0B" w:rsidP="00F80434">
            <w:pPr>
              <w:spacing w:after="0"/>
            </w:pPr>
            <w:r>
              <w:t>08</w:t>
            </w:r>
          </w:p>
        </w:tc>
        <w:tc>
          <w:tcPr>
            <w:tcW w:w="1767" w:type="dxa"/>
            <w:hideMark/>
          </w:tcPr>
          <w:p w14:paraId="3075E7F0" w14:textId="77777777" w:rsidR="00302A0B" w:rsidRPr="00302A0B" w:rsidRDefault="00302A0B" w:rsidP="00F80434">
            <w:pPr>
              <w:spacing w:after="0"/>
            </w:pPr>
            <w:r>
              <w:t>10 to 15 kg</w:t>
            </w:r>
          </w:p>
        </w:tc>
      </w:tr>
      <w:tr w:rsidR="00302A0B" w:rsidRPr="00302A0B" w14:paraId="71B2FD73" w14:textId="77777777" w:rsidTr="00F80434">
        <w:trPr>
          <w:cantSplit/>
        </w:trPr>
        <w:tc>
          <w:tcPr>
            <w:tcW w:w="1980" w:type="dxa"/>
            <w:hideMark/>
          </w:tcPr>
          <w:p w14:paraId="2A383DE0" w14:textId="77777777" w:rsidR="00302A0B" w:rsidRPr="00302A0B" w:rsidRDefault="00302A0B" w:rsidP="00F80434">
            <w:pPr>
              <w:spacing w:after="0"/>
            </w:pPr>
            <w:r>
              <w:t> </w:t>
            </w:r>
          </w:p>
        </w:tc>
        <w:tc>
          <w:tcPr>
            <w:tcW w:w="992" w:type="dxa"/>
            <w:hideMark/>
          </w:tcPr>
          <w:p w14:paraId="4AAA79FD" w14:textId="77777777" w:rsidR="00302A0B" w:rsidRPr="00302A0B" w:rsidRDefault="00302A0B" w:rsidP="00F80434">
            <w:pPr>
              <w:spacing w:after="0"/>
            </w:pPr>
            <w:r>
              <w:t> </w:t>
            </w:r>
          </w:p>
        </w:tc>
        <w:tc>
          <w:tcPr>
            <w:tcW w:w="4678" w:type="dxa"/>
            <w:hideMark/>
          </w:tcPr>
          <w:p w14:paraId="0916C0EC" w14:textId="77777777" w:rsidR="00302A0B" w:rsidRPr="00302A0B" w:rsidRDefault="00302A0B" w:rsidP="00F80434">
            <w:pPr>
              <w:spacing w:after="0"/>
            </w:pPr>
            <w:r>
              <w:t> </w:t>
            </w:r>
          </w:p>
        </w:tc>
        <w:tc>
          <w:tcPr>
            <w:tcW w:w="789" w:type="dxa"/>
            <w:noWrap/>
            <w:hideMark/>
          </w:tcPr>
          <w:p w14:paraId="48F3C153" w14:textId="77777777" w:rsidR="00302A0B" w:rsidRPr="00302A0B" w:rsidRDefault="00302A0B" w:rsidP="00F80434">
            <w:pPr>
              <w:spacing w:after="0"/>
            </w:pPr>
            <w:r>
              <w:t>12</w:t>
            </w:r>
          </w:p>
        </w:tc>
        <w:tc>
          <w:tcPr>
            <w:tcW w:w="1767" w:type="dxa"/>
            <w:hideMark/>
          </w:tcPr>
          <w:p w14:paraId="4A4C71B5" w14:textId="77777777" w:rsidR="00302A0B" w:rsidRPr="00302A0B" w:rsidRDefault="00302A0B" w:rsidP="00F80434">
            <w:pPr>
              <w:spacing w:after="0"/>
            </w:pPr>
            <w:r>
              <w:t>More than 15 kg</w:t>
            </w:r>
          </w:p>
        </w:tc>
      </w:tr>
      <w:tr w:rsidR="00302A0B" w:rsidRPr="00302A0B" w14:paraId="240AEA73" w14:textId="77777777" w:rsidTr="00F80434">
        <w:trPr>
          <w:cantSplit/>
        </w:trPr>
        <w:tc>
          <w:tcPr>
            <w:tcW w:w="1980" w:type="dxa"/>
            <w:hideMark/>
          </w:tcPr>
          <w:p w14:paraId="7AB216AA" w14:textId="77777777" w:rsidR="00302A0B" w:rsidRPr="00302A0B" w:rsidRDefault="00302A0B" w:rsidP="00F80434">
            <w:pPr>
              <w:spacing w:after="0"/>
            </w:pPr>
            <w:r>
              <w:t>F02PK=UNK/REF/</w:t>
            </w:r>
            <w:proofErr w:type="spellStart"/>
            <w:r>
              <w:t>vastamata</w:t>
            </w:r>
            <w:proofErr w:type="spellEnd"/>
            <w:r>
              <w:t xml:space="preserve"> and F02valik={216}</w:t>
            </w:r>
          </w:p>
        </w:tc>
        <w:tc>
          <w:tcPr>
            <w:tcW w:w="992" w:type="dxa"/>
            <w:hideMark/>
          </w:tcPr>
          <w:p w14:paraId="1D1C7B8F" w14:textId="77777777" w:rsidR="00302A0B" w:rsidRPr="00302A0B" w:rsidRDefault="00302A0B" w:rsidP="00F80434">
            <w:pPr>
              <w:spacing w:after="0"/>
            </w:pPr>
            <w:r>
              <w:t>F02P_H</w:t>
            </w:r>
          </w:p>
        </w:tc>
        <w:tc>
          <w:tcPr>
            <w:tcW w:w="4678" w:type="dxa"/>
            <w:hideMark/>
          </w:tcPr>
          <w:p w14:paraId="68BCE3E7" w14:textId="77777777" w:rsidR="00302A0B" w:rsidRPr="00302A0B" w:rsidRDefault="00302A0B" w:rsidP="00F80434">
            <w:pPr>
              <w:spacing w:after="0"/>
            </w:pPr>
            <w:r>
              <w:t>Estimated quantity of honey</w:t>
            </w:r>
          </w:p>
        </w:tc>
        <w:tc>
          <w:tcPr>
            <w:tcW w:w="789" w:type="dxa"/>
            <w:noWrap/>
            <w:hideMark/>
          </w:tcPr>
          <w:p w14:paraId="318015A5" w14:textId="77777777" w:rsidR="00302A0B" w:rsidRPr="00302A0B" w:rsidRDefault="00302A0B" w:rsidP="00F80434">
            <w:pPr>
              <w:spacing w:after="0"/>
            </w:pPr>
            <w:r>
              <w:t>03</w:t>
            </w:r>
          </w:p>
        </w:tc>
        <w:tc>
          <w:tcPr>
            <w:tcW w:w="1767" w:type="dxa"/>
            <w:hideMark/>
          </w:tcPr>
          <w:p w14:paraId="19CB3708" w14:textId="77777777" w:rsidR="00302A0B" w:rsidRPr="00302A0B" w:rsidRDefault="00302A0B" w:rsidP="00F80434">
            <w:pPr>
              <w:spacing w:after="0"/>
            </w:pPr>
            <w:r>
              <w:t>Less than 5 kg</w:t>
            </w:r>
          </w:p>
        </w:tc>
      </w:tr>
      <w:tr w:rsidR="00302A0B" w:rsidRPr="00302A0B" w14:paraId="64BB7D81" w14:textId="77777777" w:rsidTr="00F80434">
        <w:trPr>
          <w:cantSplit/>
        </w:trPr>
        <w:tc>
          <w:tcPr>
            <w:tcW w:w="1980" w:type="dxa"/>
            <w:hideMark/>
          </w:tcPr>
          <w:p w14:paraId="51D10EA0" w14:textId="77777777" w:rsidR="00302A0B" w:rsidRPr="00302A0B" w:rsidRDefault="00302A0B" w:rsidP="00F80434">
            <w:pPr>
              <w:spacing w:after="0"/>
            </w:pPr>
            <w:r>
              <w:t> </w:t>
            </w:r>
          </w:p>
        </w:tc>
        <w:tc>
          <w:tcPr>
            <w:tcW w:w="992" w:type="dxa"/>
            <w:hideMark/>
          </w:tcPr>
          <w:p w14:paraId="5C2AE997" w14:textId="77777777" w:rsidR="00302A0B" w:rsidRPr="00302A0B" w:rsidRDefault="00302A0B" w:rsidP="00F80434">
            <w:pPr>
              <w:spacing w:after="0"/>
            </w:pPr>
            <w:r>
              <w:t> </w:t>
            </w:r>
          </w:p>
        </w:tc>
        <w:tc>
          <w:tcPr>
            <w:tcW w:w="4678" w:type="dxa"/>
            <w:hideMark/>
          </w:tcPr>
          <w:p w14:paraId="75501B0C" w14:textId="77777777" w:rsidR="00302A0B" w:rsidRPr="00302A0B" w:rsidRDefault="00302A0B" w:rsidP="00F80434">
            <w:pPr>
              <w:spacing w:after="0"/>
            </w:pPr>
            <w:r>
              <w:t> </w:t>
            </w:r>
          </w:p>
        </w:tc>
        <w:tc>
          <w:tcPr>
            <w:tcW w:w="789" w:type="dxa"/>
            <w:noWrap/>
            <w:hideMark/>
          </w:tcPr>
          <w:p w14:paraId="1D2A895B" w14:textId="77777777" w:rsidR="00302A0B" w:rsidRPr="00302A0B" w:rsidRDefault="00302A0B" w:rsidP="00F80434">
            <w:pPr>
              <w:spacing w:after="0"/>
            </w:pPr>
            <w:r>
              <w:t>04</w:t>
            </w:r>
          </w:p>
        </w:tc>
        <w:tc>
          <w:tcPr>
            <w:tcW w:w="1767" w:type="dxa"/>
            <w:hideMark/>
          </w:tcPr>
          <w:p w14:paraId="03E4346A" w14:textId="77777777" w:rsidR="00302A0B" w:rsidRPr="00302A0B" w:rsidRDefault="00302A0B" w:rsidP="00F80434">
            <w:pPr>
              <w:spacing w:after="0"/>
            </w:pPr>
            <w:r>
              <w:t>5 to 9 kg</w:t>
            </w:r>
          </w:p>
        </w:tc>
      </w:tr>
      <w:tr w:rsidR="00302A0B" w:rsidRPr="00302A0B" w14:paraId="1DF9F91E" w14:textId="77777777" w:rsidTr="00F80434">
        <w:trPr>
          <w:cantSplit/>
        </w:trPr>
        <w:tc>
          <w:tcPr>
            <w:tcW w:w="1980" w:type="dxa"/>
            <w:hideMark/>
          </w:tcPr>
          <w:p w14:paraId="07CAA425" w14:textId="77777777" w:rsidR="00302A0B" w:rsidRPr="00302A0B" w:rsidRDefault="00302A0B" w:rsidP="00F80434">
            <w:pPr>
              <w:spacing w:after="0"/>
            </w:pPr>
            <w:r>
              <w:t> </w:t>
            </w:r>
          </w:p>
        </w:tc>
        <w:tc>
          <w:tcPr>
            <w:tcW w:w="992" w:type="dxa"/>
            <w:hideMark/>
          </w:tcPr>
          <w:p w14:paraId="0407D099" w14:textId="77777777" w:rsidR="00302A0B" w:rsidRPr="00302A0B" w:rsidRDefault="00302A0B" w:rsidP="00F80434">
            <w:pPr>
              <w:spacing w:after="0"/>
            </w:pPr>
            <w:r>
              <w:t> </w:t>
            </w:r>
          </w:p>
        </w:tc>
        <w:tc>
          <w:tcPr>
            <w:tcW w:w="4678" w:type="dxa"/>
            <w:hideMark/>
          </w:tcPr>
          <w:p w14:paraId="3ADA370D" w14:textId="77777777" w:rsidR="00302A0B" w:rsidRPr="00302A0B" w:rsidRDefault="00302A0B" w:rsidP="00F80434">
            <w:pPr>
              <w:spacing w:after="0"/>
            </w:pPr>
            <w:r>
              <w:t> </w:t>
            </w:r>
          </w:p>
        </w:tc>
        <w:tc>
          <w:tcPr>
            <w:tcW w:w="789" w:type="dxa"/>
            <w:noWrap/>
            <w:hideMark/>
          </w:tcPr>
          <w:p w14:paraId="607ED3C6" w14:textId="77777777" w:rsidR="00302A0B" w:rsidRPr="00302A0B" w:rsidRDefault="00302A0B" w:rsidP="00F80434">
            <w:pPr>
              <w:spacing w:after="0"/>
            </w:pPr>
            <w:r>
              <w:t>08</w:t>
            </w:r>
          </w:p>
        </w:tc>
        <w:tc>
          <w:tcPr>
            <w:tcW w:w="1767" w:type="dxa"/>
            <w:hideMark/>
          </w:tcPr>
          <w:p w14:paraId="7C8F3BE7" w14:textId="77777777" w:rsidR="00302A0B" w:rsidRPr="00302A0B" w:rsidRDefault="00302A0B" w:rsidP="00F80434">
            <w:pPr>
              <w:spacing w:after="0"/>
            </w:pPr>
            <w:r>
              <w:t>10 to 15 kg</w:t>
            </w:r>
          </w:p>
        </w:tc>
      </w:tr>
      <w:tr w:rsidR="00302A0B" w:rsidRPr="00302A0B" w14:paraId="6A5E1708" w14:textId="77777777" w:rsidTr="00F80434">
        <w:trPr>
          <w:cantSplit/>
        </w:trPr>
        <w:tc>
          <w:tcPr>
            <w:tcW w:w="1980" w:type="dxa"/>
            <w:hideMark/>
          </w:tcPr>
          <w:p w14:paraId="19D6B277" w14:textId="77777777" w:rsidR="00302A0B" w:rsidRPr="00302A0B" w:rsidRDefault="00302A0B" w:rsidP="00F80434">
            <w:pPr>
              <w:spacing w:after="0"/>
            </w:pPr>
            <w:r>
              <w:t> </w:t>
            </w:r>
          </w:p>
        </w:tc>
        <w:tc>
          <w:tcPr>
            <w:tcW w:w="992" w:type="dxa"/>
            <w:hideMark/>
          </w:tcPr>
          <w:p w14:paraId="5C894C68" w14:textId="77777777" w:rsidR="00302A0B" w:rsidRPr="00302A0B" w:rsidRDefault="00302A0B" w:rsidP="00F80434">
            <w:pPr>
              <w:spacing w:after="0"/>
            </w:pPr>
            <w:r>
              <w:t> </w:t>
            </w:r>
          </w:p>
        </w:tc>
        <w:tc>
          <w:tcPr>
            <w:tcW w:w="4678" w:type="dxa"/>
            <w:hideMark/>
          </w:tcPr>
          <w:p w14:paraId="1A450F12" w14:textId="77777777" w:rsidR="00302A0B" w:rsidRPr="00302A0B" w:rsidRDefault="00302A0B" w:rsidP="00F80434">
            <w:pPr>
              <w:spacing w:after="0"/>
            </w:pPr>
            <w:r>
              <w:t> </w:t>
            </w:r>
          </w:p>
        </w:tc>
        <w:tc>
          <w:tcPr>
            <w:tcW w:w="789" w:type="dxa"/>
            <w:noWrap/>
            <w:hideMark/>
          </w:tcPr>
          <w:p w14:paraId="665FDE7C" w14:textId="77777777" w:rsidR="00302A0B" w:rsidRPr="00302A0B" w:rsidRDefault="00302A0B" w:rsidP="00F80434">
            <w:pPr>
              <w:spacing w:after="0"/>
            </w:pPr>
            <w:r>
              <w:t>12</w:t>
            </w:r>
          </w:p>
        </w:tc>
        <w:tc>
          <w:tcPr>
            <w:tcW w:w="1767" w:type="dxa"/>
            <w:hideMark/>
          </w:tcPr>
          <w:p w14:paraId="06E716B0" w14:textId="77777777" w:rsidR="00302A0B" w:rsidRPr="00302A0B" w:rsidRDefault="00302A0B" w:rsidP="00F80434">
            <w:pPr>
              <w:spacing w:after="0"/>
            </w:pPr>
            <w:r>
              <w:t>More than 15 kg</w:t>
            </w:r>
          </w:p>
        </w:tc>
      </w:tr>
      <w:tr w:rsidR="00302A0B" w:rsidRPr="00302A0B" w14:paraId="104F272F" w14:textId="77777777" w:rsidTr="00F80434">
        <w:trPr>
          <w:cantSplit/>
        </w:trPr>
        <w:tc>
          <w:tcPr>
            <w:tcW w:w="1980" w:type="dxa"/>
            <w:hideMark/>
          </w:tcPr>
          <w:p w14:paraId="36A6777B" w14:textId="77777777" w:rsidR="00302A0B" w:rsidRPr="00302A0B" w:rsidRDefault="00302A0B" w:rsidP="00F80434">
            <w:pPr>
              <w:spacing w:after="0"/>
            </w:pPr>
            <w:r>
              <w:t>F02RK=UNK/REF/</w:t>
            </w:r>
            <w:proofErr w:type="spellStart"/>
            <w:r>
              <w:t>vastamata</w:t>
            </w:r>
            <w:proofErr w:type="spellEnd"/>
            <w:r>
              <w:t xml:space="preserve"> and F02valik={217}</w:t>
            </w:r>
          </w:p>
        </w:tc>
        <w:tc>
          <w:tcPr>
            <w:tcW w:w="992" w:type="dxa"/>
            <w:hideMark/>
          </w:tcPr>
          <w:p w14:paraId="2B4280E7" w14:textId="77777777" w:rsidR="00302A0B" w:rsidRPr="00302A0B" w:rsidRDefault="00302A0B" w:rsidP="00F80434">
            <w:pPr>
              <w:spacing w:after="0"/>
            </w:pPr>
            <w:r>
              <w:t>F02R_H</w:t>
            </w:r>
          </w:p>
        </w:tc>
        <w:tc>
          <w:tcPr>
            <w:tcW w:w="4678" w:type="dxa"/>
            <w:hideMark/>
          </w:tcPr>
          <w:p w14:paraId="3157E1E1" w14:textId="77777777" w:rsidR="00302A0B" w:rsidRPr="00302A0B" w:rsidRDefault="00302A0B" w:rsidP="00F80434">
            <w:pPr>
              <w:spacing w:after="0"/>
            </w:pPr>
            <w:r>
              <w:t>Estimated quantity of onions</w:t>
            </w:r>
          </w:p>
        </w:tc>
        <w:tc>
          <w:tcPr>
            <w:tcW w:w="789" w:type="dxa"/>
            <w:noWrap/>
            <w:hideMark/>
          </w:tcPr>
          <w:p w14:paraId="138144EA" w14:textId="77777777" w:rsidR="00302A0B" w:rsidRPr="00302A0B" w:rsidRDefault="00302A0B" w:rsidP="00F80434">
            <w:pPr>
              <w:spacing w:after="0"/>
            </w:pPr>
            <w:r>
              <w:t>03</w:t>
            </w:r>
          </w:p>
        </w:tc>
        <w:tc>
          <w:tcPr>
            <w:tcW w:w="1767" w:type="dxa"/>
            <w:hideMark/>
          </w:tcPr>
          <w:p w14:paraId="613D861E" w14:textId="77777777" w:rsidR="00302A0B" w:rsidRPr="00302A0B" w:rsidRDefault="00302A0B" w:rsidP="00F80434">
            <w:pPr>
              <w:spacing w:after="0"/>
            </w:pPr>
            <w:r>
              <w:t>Less than 5 kg</w:t>
            </w:r>
          </w:p>
        </w:tc>
      </w:tr>
      <w:tr w:rsidR="00302A0B" w:rsidRPr="00302A0B" w14:paraId="434E4395" w14:textId="77777777" w:rsidTr="00F80434">
        <w:trPr>
          <w:cantSplit/>
        </w:trPr>
        <w:tc>
          <w:tcPr>
            <w:tcW w:w="1980" w:type="dxa"/>
            <w:hideMark/>
          </w:tcPr>
          <w:p w14:paraId="479EFA55" w14:textId="77777777" w:rsidR="00302A0B" w:rsidRPr="00302A0B" w:rsidRDefault="00302A0B" w:rsidP="00F80434">
            <w:pPr>
              <w:spacing w:after="0"/>
            </w:pPr>
            <w:r>
              <w:t> </w:t>
            </w:r>
          </w:p>
        </w:tc>
        <w:tc>
          <w:tcPr>
            <w:tcW w:w="992" w:type="dxa"/>
            <w:hideMark/>
          </w:tcPr>
          <w:p w14:paraId="38F67AED" w14:textId="77777777" w:rsidR="00302A0B" w:rsidRPr="00302A0B" w:rsidRDefault="00302A0B" w:rsidP="00F80434">
            <w:pPr>
              <w:spacing w:after="0"/>
            </w:pPr>
            <w:r>
              <w:t> </w:t>
            </w:r>
          </w:p>
        </w:tc>
        <w:tc>
          <w:tcPr>
            <w:tcW w:w="4678" w:type="dxa"/>
            <w:hideMark/>
          </w:tcPr>
          <w:p w14:paraId="62D6AD16" w14:textId="77777777" w:rsidR="00302A0B" w:rsidRPr="00302A0B" w:rsidRDefault="00302A0B" w:rsidP="00F80434">
            <w:pPr>
              <w:spacing w:after="0"/>
            </w:pPr>
            <w:r>
              <w:t> </w:t>
            </w:r>
          </w:p>
        </w:tc>
        <w:tc>
          <w:tcPr>
            <w:tcW w:w="789" w:type="dxa"/>
            <w:noWrap/>
            <w:hideMark/>
          </w:tcPr>
          <w:p w14:paraId="60BB20C6" w14:textId="77777777" w:rsidR="00302A0B" w:rsidRPr="00302A0B" w:rsidRDefault="00302A0B" w:rsidP="00F80434">
            <w:pPr>
              <w:spacing w:after="0"/>
            </w:pPr>
            <w:r>
              <w:t>04</w:t>
            </w:r>
          </w:p>
        </w:tc>
        <w:tc>
          <w:tcPr>
            <w:tcW w:w="1767" w:type="dxa"/>
            <w:hideMark/>
          </w:tcPr>
          <w:p w14:paraId="05E52878" w14:textId="77777777" w:rsidR="00302A0B" w:rsidRPr="00302A0B" w:rsidRDefault="00302A0B" w:rsidP="00F80434">
            <w:pPr>
              <w:spacing w:after="0"/>
            </w:pPr>
            <w:r>
              <w:t>5 to 9 kg</w:t>
            </w:r>
          </w:p>
        </w:tc>
      </w:tr>
      <w:tr w:rsidR="00302A0B" w:rsidRPr="00302A0B" w14:paraId="0A1862E0" w14:textId="77777777" w:rsidTr="00F80434">
        <w:trPr>
          <w:cantSplit/>
        </w:trPr>
        <w:tc>
          <w:tcPr>
            <w:tcW w:w="1980" w:type="dxa"/>
            <w:hideMark/>
          </w:tcPr>
          <w:p w14:paraId="2C83899D" w14:textId="77777777" w:rsidR="00302A0B" w:rsidRPr="00302A0B" w:rsidRDefault="00302A0B" w:rsidP="00F80434">
            <w:pPr>
              <w:spacing w:after="0"/>
            </w:pPr>
            <w:r>
              <w:t> </w:t>
            </w:r>
          </w:p>
        </w:tc>
        <w:tc>
          <w:tcPr>
            <w:tcW w:w="992" w:type="dxa"/>
            <w:hideMark/>
          </w:tcPr>
          <w:p w14:paraId="4D4327BF" w14:textId="77777777" w:rsidR="00302A0B" w:rsidRPr="00302A0B" w:rsidRDefault="00302A0B" w:rsidP="00F80434">
            <w:pPr>
              <w:spacing w:after="0"/>
            </w:pPr>
            <w:r>
              <w:t> </w:t>
            </w:r>
          </w:p>
        </w:tc>
        <w:tc>
          <w:tcPr>
            <w:tcW w:w="4678" w:type="dxa"/>
            <w:hideMark/>
          </w:tcPr>
          <w:p w14:paraId="2458B0D1" w14:textId="77777777" w:rsidR="00302A0B" w:rsidRPr="00302A0B" w:rsidRDefault="00302A0B" w:rsidP="00F80434">
            <w:pPr>
              <w:spacing w:after="0"/>
            </w:pPr>
            <w:r>
              <w:t> </w:t>
            </w:r>
          </w:p>
        </w:tc>
        <w:tc>
          <w:tcPr>
            <w:tcW w:w="789" w:type="dxa"/>
            <w:noWrap/>
            <w:hideMark/>
          </w:tcPr>
          <w:p w14:paraId="79840103" w14:textId="77777777" w:rsidR="00302A0B" w:rsidRPr="00302A0B" w:rsidRDefault="00302A0B" w:rsidP="00F80434">
            <w:pPr>
              <w:spacing w:after="0"/>
            </w:pPr>
            <w:r>
              <w:t>08</w:t>
            </w:r>
          </w:p>
        </w:tc>
        <w:tc>
          <w:tcPr>
            <w:tcW w:w="1767" w:type="dxa"/>
            <w:hideMark/>
          </w:tcPr>
          <w:p w14:paraId="5827CE0B" w14:textId="77777777" w:rsidR="00302A0B" w:rsidRPr="00302A0B" w:rsidRDefault="00302A0B" w:rsidP="00F80434">
            <w:pPr>
              <w:spacing w:after="0"/>
            </w:pPr>
            <w:r>
              <w:t>10 to 15 kg</w:t>
            </w:r>
          </w:p>
        </w:tc>
      </w:tr>
      <w:tr w:rsidR="00302A0B" w:rsidRPr="00302A0B" w14:paraId="3639E505" w14:textId="77777777" w:rsidTr="00F80434">
        <w:trPr>
          <w:cantSplit/>
        </w:trPr>
        <w:tc>
          <w:tcPr>
            <w:tcW w:w="1980" w:type="dxa"/>
            <w:hideMark/>
          </w:tcPr>
          <w:p w14:paraId="6495EDE9" w14:textId="77777777" w:rsidR="00302A0B" w:rsidRPr="00302A0B" w:rsidRDefault="00302A0B" w:rsidP="00F80434">
            <w:pPr>
              <w:spacing w:after="0"/>
            </w:pPr>
            <w:r>
              <w:t> </w:t>
            </w:r>
          </w:p>
        </w:tc>
        <w:tc>
          <w:tcPr>
            <w:tcW w:w="992" w:type="dxa"/>
            <w:hideMark/>
          </w:tcPr>
          <w:p w14:paraId="66D4E8DF" w14:textId="77777777" w:rsidR="00302A0B" w:rsidRPr="00302A0B" w:rsidRDefault="00302A0B" w:rsidP="00F80434">
            <w:pPr>
              <w:spacing w:after="0"/>
            </w:pPr>
            <w:r>
              <w:t> </w:t>
            </w:r>
          </w:p>
        </w:tc>
        <w:tc>
          <w:tcPr>
            <w:tcW w:w="4678" w:type="dxa"/>
            <w:hideMark/>
          </w:tcPr>
          <w:p w14:paraId="10F69C10" w14:textId="77777777" w:rsidR="00302A0B" w:rsidRPr="00302A0B" w:rsidRDefault="00302A0B" w:rsidP="00F80434">
            <w:pPr>
              <w:spacing w:after="0"/>
            </w:pPr>
            <w:r>
              <w:t> </w:t>
            </w:r>
          </w:p>
        </w:tc>
        <w:tc>
          <w:tcPr>
            <w:tcW w:w="789" w:type="dxa"/>
            <w:noWrap/>
            <w:hideMark/>
          </w:tcPr>
          <w:p w14:paraId="5FCDDE9D" w14:textId="77777777" w:rsidR="00302A0B" w:rsidRPr="00302A0B" w:rsidRDefault="00302A0B" w:rsidP="00F80434">
            <w:pPr>
              <w:spacing w:after="0"/>
            </w:pPr>
            <w:r>
              <w:t>12</w:t>
            </w:r>
          </w:p>
        </w:tc>
        <w:tc>
          <w:tcPr>
            <w:tcW w:w="1767" w:type="dxa"/>
            <w:hideMark/>
          </w:tcPr>
          <w:p w14:paraId="77E20DD7" w14:textId="77777777" w:rsidR="00302A0B" w:rsidRPr="00302A0B" w:rsidRDefault="00302A0B" w:rsidP="00F80434">
            <w:pPr>
              <w:spacing w:after="0"/>
            </w:pPr>
            <w:r>
              <w:t>More than 15 kg</w:t>
            </w:r>
          </w:p>
        </w:tc>
      </w:tr>
      <w:tr w:rsidR="00302A0B" w:rsidRPr="00302A0B" w14:paraId="4CB1F289" w14:textId="77777777" w:rsidTr="00F80434">
        <w:trPr>
          <w:cantSplit/>
        </w:trPr>
        <w:tc>
          <w:tcPr>
            <w:tcW w:w="1980" w:type="dxa"/>
            <w:hideMark/>
          </w:tcPr>
          <w:p w14:paraId="6613CAA7" w14:textId="77777777" w:rsidR="00302A0B" w:rsidRPr="00302A0B" w:rsidRDefault="00302A0B" w:rsidP="00F80434">
            <w:pPr>
              <w:spacing w:after="0"/>
            </w:pPr>
            <w:r>
              <w:t>F02SK=UNK/REF/</w:t>
            </w:r>
            <w:proofErr w:type="spellStart"/>
            <w:r>
              <w:t>vastamata</w:t>
            </w:r>
            <w:proofErr w:type="spellEnd"/>
            <w:r>
              <w:t xml:space="preserve"> and F02valik={290}</w:t>
            </w:r>
          </w:p>
        </w:tc>
        <w:tc>
          <w:tcPr>
            <w:tcW w:w="992" w:type="dxa"/>
            <w:hideMark/>
          </w:tcPr>
          <w:p w14:paraId="205260B5" w14:textId="77777777" w:rsidR="00302A0B" w:rsidRPr="00302A0B" w:rsidRDefault="00302A0B" w:rsidP="00F80434">
            <w:pPr>
              <w:spacing w:after="0"/>
            </w:pPr>
            <w:r>
              <w:t>F02S_H</w:t>
            </w:r>
          </w:p>
        </w:tc>
        <w:tc>
          <w:tcPr>
            <w:tcW w:w="4678" w:type="dxa"/>
            <w:hideMark/>
          </w:tcPr>
          <w:p w14:paraId="1354B2C8" w14:textId="77777777" w:rsidR="00302A0B" w:rsidRPr="00302A0B" w:rsidRDefault="00302A0B" w:rsidP="00F80434">
            <w:pPr>
              <w:spacing w:after="0"/>
            </w:pPr>
            <w:r>
              <w:t xml:space="preserve">Estimated quantity of vegetables </w:t>
            </w:r>
          </w:p>
        </w:tc>
        <w:tc>
          <w:tcPr>
            <w:tcW w:w="789" w:type="dxa"/>
            <w:noWrap/>
            <w:hideMark/>
          </w:tcPr>
          <w:p w14:paraId="335B70E2" w14:textId="77777777" w:rsidR="00302A0B" w:rsidRPr="00302A0B" w:rsidRDefault="00302A0B" w:rsidP="00F80434">
            <w:pPr>
              <w:spacing w:after="0"/>
            </w:pPr>
            <w:r>
              <w:t>01</w:t>
            </w:r>
          </w:p>
        </w:tc>
        <w:tc>
          <w:tcPr>
            <w:tcW w:w="1767" w:type="dxa"/>
            <w:hideMark/>
          </w:tcPr>
          <w:p w14:paraId="560659DA" w14:textId="77777777" w:rsidR="00302A0B" w:rsidRPr="00302A0B" w:rsidRDefault="00302A0B" w:rsidP="00F80434">
            <w:pPr>
              <w:spacing w:after="0"/>
            </w:pPr>
            <w:r>
              <w:t>Less than 2 kg</w:t>
            </w:r>
          </w:p>
        </w:tc>
      </w:tr>
      <w:tr w:rsidR="00302A0B" w:rsidRPr="00302A0B" w14:paraId="548715A2" w14:textId="77777777" w:rsidTr="00F80434">
        <w:trPr>
          <w:cantSplit/>
        </w:trPr>
        <w:tc>
          <w:tcPr>
            <w:tcW w:w="1980" w:type="dxa"/>
            <w:hideMark/>
          </w:tcPr>
          <w:p w14:paraId="61B252A6" w14:textId="77777777" w:rsidR="00302A0B" w:rsidRPr="00302A0B" w:rsidRDefault="00302A0B" w:rsidP="00F80434">
            <w:pPr>
              <w:spacing w:after="0"/>
            </w:pPr>
            <w:r>
              <w:t> </w:t>
            </w:r>
          </w:p>
        </w:tc>
        <w:tc>
          <w:tcPr>
            <w:tcW w:w="992" w:type="dxa"/>
            <w:hideMark/>
          </w:tcPr>
          <w:p w14:paraId="1119A531" w14:textId="77777777" w:rsidR="00302A0B" w:rsidRPr="00302A0B" w:rsidRDefault="00302A0B" w:rsidP="00F80434">
            <w:pPr>
              <w:spacing w:after="0"/>
            </w:pPr>
            <w:r>
              <w:t> </w:t>
            </w:r>
          </w:p>
        </w:tc>
        <w:tc>
          <w:tcPr>
            <w:tcW w:w="4678" w:type="dxa"/>
            <w:hideMark/>
          </w:tcPr>
          <w:p w14:paraId="1FE2F815" w14:textId="77777777" w:rsidR="00302A0B" w:rsidRPr="00302A0B" w:rsidRDefault="00302A0B" w:rsidP="00F80434">
            <w:pPr>
              <w:spacing w:after="0"/>
            </w:pPr>
            <w:r>
              <w:t> </w:t>
            </w:r>
          </w:p>
        </w:tc>
        <w:tc>
          <w:tcPr>
            <w:tcW w:w="789" w:type="dxa"/>
            <w:noWrap/>
            <w:hideMark/>
          </w:tcPr>
          <w:p w14:paraId="615408B5" w14:textId="77777777" w:rsidR="00302A0B" w:rsidRPr="00302A0B" w:rsidRDefault="00302A0B" w:rsidP="00F80434">
            <w:pPr>
              <w:spacing w:after="0"/>
            </w:pPr>
            <w:r>
              <w:t>02</w:t>
            </w:r>
          </w:p>
        </w:tc>
        <w:tc>
          <w:tcPr>
            <w:tcW w:w="1767" w:type="dxa"/>
            <w:hideMark/>
          </w:tcPr>
          <w:p w14:paraId="6FDEE1BD" w14:textId="77777777" w:rsidR="00302A0B" w:rsidRPr="00302A0B" w:rsidRDefault="00302A0B" w:rsidP="00F80434">
            <w:pPr>
              <w:spacing w:after="0"/>
            </w:pPr>
            <w:r>
              <w:t>2 to 4 kg</w:t>
            </w:r>
          </w:p>
        </w:tc>
      </w:tr>
      <w:tr w:rsidR="00302A0B" w:rsidRPr="00302A0B" w14:paraId="08F5F0B9" w14:textId="77777777" w:rsidTr="00F80434">
        <w:trPr>
          <w:cantSplit/>
        </w:trPr>
        <w:tc>
          <w:tcPr>
            <w:tcW w:w="1980" w:type="dxa"/>
            <w:hideMark/>
          </w:tcPr>
          <w:p w14:paraId="5D55B8FF" w14:textId="77777777" w:rsidR="00302A0B" w:rsidRPr="00302A0B" w:rsidRDefault="00302A0B" w:rsidP="00F80434">
            <w:pPr>
              <w:spacing w:after="0"/>
            </w:pPr>
            <w:r>
              <w:t> </w:t>
            </w:r>
          </w:p>
        </w:tc>
        <w:tc>
          <w:tcPr>
            <w:tcW w:w="992" w:type="dxa"/>
            <w:hideMark/>
          </w:tcPr>
          <w:p w14:paraId="3CA703FA" w14:textId="77777777" w:rsidR="00302A0B" w:rsidRPr="00302A0B" w:rsidRDefault="00302A0B" w:rsidP="00F80434">
            <w:pPr>
              <w:spacing w:after="0"/>
            </w:pPr>
            <w:r>
              <w:t> </w:t>
            </w:r>
          </w:p>
        </w:tc>
        <w:tc>
          <w:tcPr>
            <w:tcW w:w="4678" w:type="dxa"/>
            <w:hideMark/>
          </w:tcPr>
          <w:p w14:paraId="6E505287" w14:textId="77777777" w:rsidR="00302A0B" w:rsidRPr="00302A0B" w:rsidRDefault="00302A0B" w:rsidP="00F80434">
            <w:pPr>
              <w:spacing w:after="0"/>
            </w:pPr>
            <w:r>
              <w:t> </w:t>
            </w:r>
          </w:p>
        </w:tc>
        <w:tc>
          <w:tcPr>
            <w:tcW w:w="789" w:type="dxa"/>
            <w:noWrap/>
            <w:hideMark/>
          </w:tcPr>
          <w:p w14:paraId="1A7AF48A" w14:textId="77777777" w:rsidR="00302A0B" w:rsidRPr="00302A0B" w:rsidRDefault="00302A0B" w:rsidP="00F80434">
            <w:pPr>
              <w:spacing w:after="0"/>
            </w:pPr>
            <w:r>
              <w:t>05</w:t>
            </w:r>
          </w:p>
        </w:tc>
        <w:tc>
          <w:tcPr>
            <w:tcW w:w="1767" w:type="dxa"/>
            <w:hideMark/>
          </w:tcPr>
          <w:p w14:paraId="7A041065" w14:textId="77777777" w:rsidR="00302A0B" w:rsidRPr="00302A0B" w:rsidRDefault="00302A0B" w:rsidP="00F80434">
            <w:pPr>
              <w:spacing w:after="0"/>
            </w:pPr>
            <w:r>
              <w:t>5 to 10 kg</w:t>
            </w:r>
          </w:p>
        </w:tc>
      </w:tr>
      <w:tr w:rsidR="00302A0B" w:rsidRPr="00302A0B" w14:paraId="2D9D9205" w14:textId="77777777" w:rsidTr="00F80434">
        <w:trPr>
          <w:cantSplit/>
        </w:trPr>
        <w:tc>
          <w:tcPr>
            <w:tcW w:w="1980" w:type="dxa"/>
            <w:hideMark/>
          </w:tcPr>
          <w:p w14:paraId="5E20B0C3" w14:textId="77777777" w:rsidR="00302A0B" w:rsidRPr="00302A0B" w:rsidRDefault="00302A0B" w:rsidP="00F80434">
            <w:pPr>
              <w:spacing w:after="0"/>
            </w:pPr>
            <w:r>
              <w:lastRenderedPageBreak/>
              <w:t> </w:t>
            </w:r>
          </w:p>
        </w:tc>
        <w:tc>
          <w:tcPr>
            <w:tcW w:w="992" w:type="dxa"/>
            <w:hideMark/>
          </w:tcPr>
          <w:p w14:paraId="272A1497" w14:textId="77777777" w:rsidR="00302A0B" w:rsidRPr="00302A0B" w:rsidRDefault="00302A0B" w:rsidP="00F80434">
            <w:pPr>
              <w:spacing w:after="0"/>
            </w:pPr>
            <w:r>
              <w:t> </w:t>
            </w:r>
          </w:p>
        </w:tc>
        <w:tc>
          <w:tcPr>
            <w:tcW w:w="4678" w:type="dxa"/>
            <w:hideMark/>
          </w:tcPr>
          <w:p w14:paraId="14649FFA" w14:textId="77777777" w:rsidR="00302A0B" w:rsidRPr="00302A0B" w:rsidRDefault="00302A0B" w:rsidP="00F80434">
            <w:pPr>
              <w:spacing w:after="0"/>
            </w:pPr>
            <w:r>
              <w:t> </w:t>
            </w:r>
          </w:p>
        </w:tc>
        <w:tc>
          <w:tcPr>
            <w:tcW w:w="789" w:type="dxa"/>
            <w:noWrap/>
            <w:hideMark/>
          </w:tcPr>
          <w:p w14:paraId="7359F95B" w14:textId="77777777" w:rsidR="00302A0B" w:rsidRPr="00302A0B" w:rsidRDefault="00302A0B" w:rsidP="00F80434">
            <w:pPr>
              <w:spacing w:after="0"/>
            </w:pPr>
            <w:r>
              <w:t>07</w:t>
            </w:r>
          </w:p>
        </w:tc>
        <w:tc>
          <w:tcPr>
            <w:tcW w:w="1767" w:type="dxa"/>
            <w:hideMark/>
          </w:tcPr>
          <w:p w14:paraId="5DC01975" w14:textId="77777777" w:rsidR="00302A0B" w:rsidRPr="00302A0B" w:rsidRDefault="00302A0B" w:rsidP="00F80434">
            <w:pPr>
              <w:spacing w:after="0"/>
            </w:pPr>
            <w:r>
              <w:t>More than 10 kg</w:t>
            </w:r>
          </w:p>
        </w:tc>
      </w:tr>
      <w:tr w:rsidR="00302A0B" w:rsidRPr="00302A0B" w14:paraId="5ABE66D3" w14:textId="77777777" w:rsidTr="00F80434">
        <w:trPr>
          <w:cantSplit/>
        </w:trPr>
        <w:tc>
          <w:tcPr>
            <w:tcW w:w="1980" w:type="dxa"/>
            <w:hideMark/>
          </w:tcPr>
          <w:p w14:paraId="10F78E9B" w14:textId="77777777" w:rsidR="00302A0B" w:rsidRPr="00302A0B" w:rsidRDefault="00302A0B" w:rsidP="00F80434">
            <w:pPr>
              <w:spacing w:after="0"/>
            </w:pPr>
            <w:r>
              <w:t>F02TK=UNK/REF/</w:t>
            </w:r>
            <w:proofErr w:type="spellStart"/>
            <w:r>
              <w:t>vastamata</w:t>
            </w:r>
            <w:proofErr w:type="spellEnd"/>
            <w:r>
              <w:t xml:space="preserve"> and F02valik={291}</w:t>
            </w:r>
          </w:p>
        </w:tc>
        <w:tc>
          <w:tcPr>
            <w:tcW w:w="992" w:type="dxa"/>
            <w:hideMark/>
          </w:tcPr>
          <w:p w14:paraId="04267A0C" w14:textId="77777777" w:rsidR="00302A0B" w:rsidRPr="00302A0B" w:rsidRDefault="00302A0B" w:rsidP="00F80434">
            <w:pPr>
              <w:spacing w:after="0"/>
            </w:pPr>
            <w:r>
              <w:t>F02T_H</w:t>
            </w:r>
          </w:p>
        </w:tc>
        <w:tc>
          <w:tcPr>
            <w:tcW w:w="4678" w:type="dxa"/>
            <w:hideMark/>
          </w:tcPr>
          <w:p w14:paraId="5324D881" w14:textId="77777777" w:rsidR="00302A0B" w:rsidRPr="00302A0B" w:rsidRDefault="00302A0B" w:rsidP="00F80434">
            <w:pPr>
              <w:spacing w:after="0"/>
            </w:pPr>
            <w:r>
              <w:t xml:space="preserve">Estimated quantity of other vegetables (incl. herbs) </w:t>
            </w:r>
          </w:p>
        </w:tc>
        <w:tc>
          <w:tcPr>
            <w:tcW w:w="789" w:type="dxa"/>
            <w:noWrap/>
            <w:hideMark/>
          </w:tcPr>
          <w:p w14:paraId="4792A4E7" w14:textId="77777777" w:rsidR="00302A0B" w:rsidRPr="00302A0B" w:rsidRDefault="00302A0B" w:rsidP="00F80434">
            <w:pPr>
              <w:spacing w:after="0"/>
            </w:pPr>
            <w:r>
              <w:t>01</w:t>
            </w:r>
          </w:p>
        </w:tc>
        <w:tc>
          <w:tcPr>
            <w:tcW w:w="1767" w:type="dxa"/>
            <w:hideMark/>
          </w:tcPr>
          <w:p w14:paraId="5FCD1C2A" w14:textId="77777777" w:rsidR="00302A0B" w:rsidRPr="00302A0B" w:rsidRDefault="00302A0B" w:rsidP="00F80434">
            <w:pPr>
              <w:spacing w:after="0"/>
            </w:pPr>
            <w:r>
              <w:t>Less than 2 kg</w:t>
            </w:r>
          </w:p>
        </w:tc>
      </w:tr>
      <w:tr w:rsidR="00302A0B" w:rsidRPr="00302A0B" w14:paraId="27852C98" w14:textId="77777777" w:rsidTr="00F80434">
        <w:trPr>
          <w:cantSplit/>
        </w:trPr>
        <w:tc>
          <w:tcPr>
            <w:tcW w:w="1980" w:type="dxa"/>
            <w:hideMark/>
          </w:tcPr>
          <w:p w14:paraId="557B9840" w14:textId="77777777" w:rsidR="00302A0B" w:rsidRPr="00302A0B" w:rsidRDefault="00302A0B" w:rsidP="00F80434">
            <w:pPr>
              <w:spacing w:after="0"/>
            </w:pPr>
            <w:r>
              <w:t> </w:t>
            </w:r>
          </w:p>
        </w:tc>
        <w:tc>
          <w:tcPr>
            <w:tcW w:w="992" w:type="dxa"/>
            <w:hideMark/>
          </w:tcPr>
          <w:p w14:paraId="018CA2CD" w14:textId="77777777" w:rsidR="00302A0B" w:rsidRPr="00302A0B" w:rsidRDefault="00302A0B" w:rsidP="00F80434">
            <w:pPr>
              <w:spacing w:after="0"/>
            </w:pPr>
            <w:r>
              <w:t> </w:t>
            </w:r>
          </w:p>
        </w:tc>
        <w:tc>
          <w:tcPr>
            <w:tcW w:w="4678" w:type="dxa"/>
            <w:hideMark/>
          </w:tcPr>
          <w:p w14:paraId="0B4E33E5" w14:textId="77777777" w:rsidR="00302A0B" w:rsidRPr="00302A0B" w:rsidRDefault="00302A0B" w:rsidP="00F80434">
            <w:pPr>
              <w:spacing w:after="0"/>
            </w:pPr>
            <w:r>
              <w:t> </w:t>
            </w:r>
          </w:p>
        </w:tc>
        <w:tc>
          <w:tcPr>
            <w:tcW w:w="789" w:type="dxa"/>
            <w:noWrap/>
            <w:hideMark/>
          </w:tcPr>
          <w:p w14:paraId="52298C1E" w14:textId="77777777" w:rsidR="00302A0B" w:rsidRPr="00302A0B" w:rsidRDefault="00302A0B" w:rsidP="00F80434">
            <w:pPr>
              <w:spacing w:after="0"/>
            </w:pPr>
            <w:r>
              <w:t>02</w:t>
            </w:r>
          </w:p>
        </w:tc>
        <w:tc>
          <w:tcPr>
            <w:tcW w:w="1767" w:type="dxa"/>
            <w:hideMark/>
          </w:tcPr>
          <w:p w14:paraId="1EF13B85" w14:textId="77777777" w:rsidR="00302A0B" w:rsidRPr="00302A0B" w:rsidRDefault="00302A0B" w:rsidP="00F80434">
            <w:pPr>
              <w:spacing w:after="0"/>
            </w:pPr>
            <w:r>
              <w:t>2 to 4 kg</w:t>
            </w:r>
          </w:p>
        </w:tc>
      </w:tr>
      <w:tr w:rsidR="00302A0B" w:rsidRPr="00302A0B" w14:paraId="02001561" w14:textId="77777777" w:rsidTr="00F80434">
        <w:trPr>
          <w:cantSplit/>
        </w:trPr>
        <w:tc>
          <w:tcPr>
            <w:tcW w:w="1980" w:type="dxa"/>
            <w:hideMark/>
          </w:tcPr>
          <w:p w14:paraId="3B0C7D70" w14:textId="77777777" w:rsidR="00302A0B" w:rsidRPr="00302A0B" w:rsidRDefault="00302A0B" w:rsidP="00F80434">
            <w:pPr>
              <w:spacing w:after="0"/>
            </w:pPr>
            <w:r>
              <w:t> </w:t>
            </w:r>
          </w:p>
        </w:tc>
        <w:tc>
          <w:tcPr>
            <w:tcW w:w="992" w:type="dxa"/>
            <w:hideMark/>
          </w:tcPr>
          <w:p w14:paraId="693510B2" w14:textId="77777777" w:rsidR="00302A0B" w:rsidRPr="00302A0B" w:rsidRDefault="00302A0B" w:rsidP="00F80434">
            <w:pPr>
              <w:spacing w:after="0"/>
            </w:pPr>
            <w:r>
              <w:t> </w:t>
            </w:r>
          </w:p>
        </w:tc>
        <w:tc>
          <w:tcPr>
            <w:tcW w:w="4678" w:type="dxa"/>
            <w:hideMark/>
          </w:tcPr>
          <w:p w14:paraId="33CE62CB" w14:textId="77777777" w:rsidR="00302A0B" w:rsidRPr="00302A0B" w:rsidRDefault="00302A0B" w:rsidP="00F80434">
            <w:pPr>
              <w:spacing w:after="0"/>
            </w:pPr>
            <w:r>
              <w:t> </w:t>
            </w:r>
          </w:p>
        </w:tc>
        <w:tc>
          <w:tcPr>
            <w:tcW w:w="789" w:type="dxa"/>
            <w:noWrap/>
            <w:hideMark/>
          </w:tcPr>
          <w:p w14:paraId="0FB0CF54" w14:textId="77777777" w:rsidR="00302A0B" w:rsidRPr="00302A0B" w:rsidRDefault="00302A0B" w:rsidP="00F80434">
            <w:pPr>
              <w:spacing w:after="0"/>
            </w:pPr>
            <w:r>
              <w:t>05</w:t>
            </w:r>
          </w:p>
        </w:tc>
        <w:tc>
          <w:tcPr>
            <w:tcW w:w="1767" w:type="dxa"/>
            <w:hideMark/>
          </w:tcPr>
          <w:p w14:paraId="0D0E8B3B" w14:textId="77777777" w:rsidR="00302A0B" w:rsidRPr="00302A0B" w:rsidRDefault="00302A0B" w:rsidP="00F80434">
            <w:pPr>
              <w:spacing w:after="0"/>
            </w:pPr>
            <w:r>
              <w:t>5 to 10 kg</w:t>
            </w:r>
          </w:p>
        </w:tc>
      </w:tr>
      <w:tr w:rsidR="00302A0B" w:rsidRPr="00302A0B" w14:paraId="3BDC35C0" w14:textId="77777777" w:rsidTr="00F80434">
        <w:trPr>
          <w:cantSplit/>
        </w:trPr>
        <w:tc>
          <w:tcPr>
            <w:tcW w:w="1980" w:type="dxa"/>
            <w:hideMark/>
          </w:tcPr>
          <w:p w14:paraId="5840CD87" w14:textId="77777777" w:rsidR="00302A0B" w:rsidRPr="00302A0B" w:rsidRDefault="00302A0B" w:rsidP="00F80434">
            <w:pPr>
              <w:spacing w:after="0"/>
            </w:pPr>
            <w:r>
              <w:t> </w:t>
            </w:r>
          </w:p>
        </w:tc>
        <w:tc>
          <w:tcPr>
            <w:tcW w:w="992" w:type="dxa"/>
            <w:hideMark/>
          </w:tcPr>
          <w:p w14:paraId="4919A317" w14:textId="77777777" w:rsidR="00302A0B" w:rsidRPr="00302A0B" w:rsidRDefault="00302A0B" w:rsidP="00F80434">
            <w:pPr>
              <w:spacing w:after="0"/>
            </w:pPr>
            <w:r>
              <w:t> </w:t>
            </w:r>
          </w:p>
        </w:tc>
        <w:tc>
          <w:tcPr>
            <w:tcW w:w="4678" w:type="dxa"/>
            <w:hideMark/>
          </w:tcPr>
          <w:p w14:paraId="77927B2D" w14:textId="77777777" w:rsidR="00302A0B" w:rsidRPr="00302A0B" w:rsidRDefault="00302A0B" w:rsidP="00F80434">
            <w:pPr>
              <w:spacing w:after="0"/>
            </w:pPr>
            <w:r>
              <w:t> </w:t>
            </w:r>
          </w:p>
        </w:tc>
        <w:tc>
          <w:tcPr>
            <w:tcW w:w="789" w:type="dxa"/>
            <w:noWrap/>
            <w:hideMark/>
          </w:tcPr>
          <w:p w14:paraId="498C54AC" w14:textId="77777777" w:rsidR="00302A0B" w:rsidRPr="00302A0B" w:rsidRDefault="00302A0B" w:rsidP="00F80434">
            <w:pPr>
              <w:spacing w:after="0"/>
            </w:pPr>
            <w:r>
              <w:t>07</w:t>
            </w:r>
          </w:p>
        </w:tc>
        <w:tc>
          <w:tcPr>
            <w:tcW w:w="1767" w:type="dxa"/>
            <w:hideMark/>
          </w:tcPr>
          <w:p w14:paraId="279936E8" w14:textId="77777777" w:rsidR="00302A0B" w:rsidRPr="00302A0B" w:rsidRDefault="00302A0B" w:rsidP="00F80434">
            <w:pPr>
              <w:spacing w:after="0"/>
            </w:pPr>
            <w:r>
              <w:t>More than 10 kg</w:t>
            </w:r>
          </w:p>
        </w:tc>
      </w:tr>
      <w:tr w:rsidR="00302A0B" w:rsidRPr="00302A0B" w14:paraId="076B09E4" w14:textId="77777777" w:rsidTr="00F80434">
        <w:trPr>
          <w:cantSplit/>
        </w:trPr>
        <w:tc>
          <w:tcPr>
            <w:tcW w:w="1980" w:type="dxa"/>
            <w:hideMark/>
          </w:tcPr>
          <w:p w14:paraId="0A06EDEE" w14:textId="77777777" w:rsidR="00302A0B" w:rsidRPr="00302A0B" w:rsidRDefault="00302A0B" w:rsidP="00F80434">
            <w:pPr>
              <w:spacing w:after="0"/>
            </w:pPr>
            <w:r>
              <w:t>F02UK=UNK/REF/</w:t>
            </w:r>
            <w:proofErr w:type="spellStart"/>
            <w:r>
              <w:t>vastamata</w:t>
            </w:r>
            <w:proofErr w:type="spellEnd"/>
            <w:r>
              <w:t xml:space="preserve"> and F02valik={901}</w:t>
            </w:r>
          </w:p>
        </w:tc>
        <w:tc>
          <w:tcPr>
            <w:tcW w:w="992" w:type="dxa"/>
            <w:hideMark/>
          </w:tcPr>
          <w:p w14:paraId="46E27B82" w14:textId="77777777" w:rsidR="00302A0B" w:rsidRPr="00302A0B" w:rsidRDefault="00302A0B" w:rsidP="00F80434">
            <w:pPr>
              <w:spacing w:after="0"/>
            </w:pPr>
            <w:r>
              <w:t>F02U_H</w:t>
            </w:r>
          </w:p>
        </w:tc>
        <w:tc>
          <w:tcPr>
            <w:tcW w:w="4678" w:type="dxa"/>
            <w:hideMark/>
          </w:tcPr>
          <w:p w14:paraId="79A8FEF8" w14:textId="77777777" w:rsidR="00302A0B" w:rsidRPr="00302A0B" w:rsidRDefault="00302A0B" w:rsidP="00F80434">
            <w:pPr>
              <w:spacing w:after="0"/>
            </w:pPr>
            <w:r>
              <w:t xml:space="preserve">/F02Um/ estimated quantity </w:t>
            </w:r>
          </w:p>
        </w:tc>
        <w:tc>
          <w:tcPr>
            <w:tcW w:w="789" w:type="dxa"/>
            <w:noWrap/>
            <w:hideMark/>
          </w:tcPr>
          <w:p w14:paraId="634A5AA4" w14:textId="77777777" w:rsidR="00302A0B" w:rsidRPr="00302A0B" w:rsidRDefault="00302A0B" w:rsidP="00F80434">
            <w:pPr>
              <w:spacing w:after="0"/>
            </w:pPr>
            <w:r>
              <w:t>01</w:t>
            </w:r>
          </w:p>
        </w:tc>
        <w:tc>
          <w:tcPr>
            <w:tcW w:w="1767" w:type="dxa"/>
            <w:hideMark/>
          </w:tcPr>
          <w:p w14:paraId="36842ACF" w14:textId="77777777" w:rsidR="00302A0B" w:rsidRPr="00302A0B" w:rsidRDefault="00302A0B" w:rsidP="00F80434">
            <w:pPr>
              <w:spacing w:after="0"/>
            </w:pPr>
            <w:r>
              <w:t>Less than 2 kg</w:t>
            </w:r>
          </w:p>
        </w:tc>
      </w:tr>
      <w:tr w:rsidR="00302A0B" w:rsidRPr="00302A0B" w14:paraId="708DDC62" w14:textId="77777777" w:rsidTr="00F80434">
        <w:trPr>
          <w:cantSplit/>
        </w:trPr>
        <w:tc>
          <w:tcPr>
            <w:tcW w:w="1980" w:type="dxa"/>
            <w:hideMark/>
          </w:tcPr>
          <w:p w14:paraId="30671645" w14:textId="77777777" w:rsidR="00302A0B" w:rsidRPr="00302A0B" w:rsidRDefault="00302A0B" w:rsidP="00F80434">
            <w:pPr>
              <w:spacing w:after="0"/>
            </w:pPr>
            <w:r>
              <w:t> </w:t>
            </w:r>
          </w:p>
        </w:tc>
        <w:tc>
          <w:tcPr>
            <w:tcW w:w="992" w:type="dxa"/>
            <w:hideMark/>
          </w:tcPr>
          <w:p w14:paraId="7DCE0F82" w14:textId="77777777" w:rsidR="00302A0B" w:rsidRPr="00302A0B" w:rsidRDefault="00302A0B" w:rsidP="00F80434">
            <w:pPr>
              <w:spacing w:after="0"/>
            </w:pPr>
            <w:r>
              <w:t> </w:t>
            </w:r>
          </w:p>
        </w:tc>
        <w:tc>
          <w:tcPr>
            <w:tcW w:w="4678" w:type="dxa"/>
            <w:hideMark/>
          </w:tcPr>
          <w:p w14:paraId="6535E224" w14:textId="77777777" w:rsidR="00302A0B" w:rsidRPr="00302A0B" w:rsidRDefault="00302A0B" w:rsidP="00F80434">
            <w:pPr>
              <w:spacing w:after="0"/>
            </w:pPr>
            <w:r>
              <w:t> </w:t>
            </w:r>
          </w:p>
        </w:tc>
        <w:tc>
          <w:tcPr>
            <w:tcW w:w="789" w:type="dxa"/>
            <w:noWrap/>
            <w:hideMark/>
          </w:tcPr>
          <w:p w14:paraId="5F3158EA" w14:textId="77777777" w:rsidR="00302A0B" w:rsidRPr="00302A0B" w:rsidRDefault="00302A0B" w:rsidP="00F80434">
            <w:pPr>
              <w:spacing w:after="0"/>
            </w:pPr>
            <w:r>
              <w:t>02</w:t>
            </w:r>
          </w:p>
        </w:tc>
        <w:tc>
          <w:tcPr>
            <w:tcW w:w="1767" w:type="dxa"/>
            <w:hideMark/>
          </w:tcPr>
          <w:p w14:paraId="032D010C" w14:textId="77777777" w:rsidR="00302A0B" w:rsidRPr="00302A0B" w:rsidRDefault="00302A0B" w:rsidP="00F80434">
            <w:pPr>
              <w:spacing w:after="0"/>
            </w:pPr>
            <w:r>
              <w:t>2 to 4 kg</w:t>
            </w:r>
          </w:p>
        </w:tc>
      </w:tr>
      <w:tr w:rsidR="00302A0B" w:rsidRPr="00302A0B" w14:paraId="475015DE" w14:textId="77777777" w:rsidTr="00F80434">
        <w:trPr>
          <w:cantSplit/>
        </w:trPr>
        <w:tc>
          <w:tcPr>
            <w:tcW w:w="1980" w:type="dxa"/>
            <w:hideMark/>
          </w:tcPr>
          <w:p w14:paraId="0D4C9032" w14:textId="77777777" w:rsidR="00302A0B" w:rsidRPr="00302A0B" w:rsidRDefault="00302A0B" w:rsidP="00F80434">
            <w:pPr>
              <w:spacing w:after="0"/>
            </w:pPr>
            <w:r>
              <w:t> </w:t>
            </w:r>
          </w:p>
        </w:tc>
        <w:tc>
          <w:tcPr>
            <w:tcW w:w="992" w:type="dxa"/>
            <w:hideMark/>
          </w:tcPr>
          <w:p w14:paraId="4D448AA1" w14:textId="77777777" w:rsidR="00302A0B" w:rsidRPr="00302A0B" w:rsidRDefault="00302A0B" w:rsidP="00F80434">
            <w:pPr>
              <w:spacing w:after="0"/>
            </w:pPr>
            <w:r>
              <w:t> </w:t>
            </w:r>
          </w:p>
        </w:tc>
        <w:tc>
          <w:tcPr>
            <w:tcW w:w="4678" w:type="dxa"/>
            <w:hideMark/>
          </w:tcPr>
          <w:p w14:paraId="598732BB" w14:textId="77777777" w:rsidR="00302A0B" w:rsidRPr="00302A0B" w:rsidRDefault="00302A0B" w:rsidP="00F80434">
            <w:pPr>
              <w:spacing w:after="0"/>
            </w:pPr>
            <w:r>
              <w:t> </w:t>
            </w:r>
          </w:p>
        </w:tc>
        <w:tc>
          <w:tcPr>
            <w:tcW w:w="789" w:type="dxa"/>
            <w:noWrap/>
            <w:hideMark/>
          </w:tcPr>
          <w:p w14:paraId="32B20D85" w14:textId="77777777" w:rsidR="00302A0B" w:rsidRPr="00302A0B" w:rsidRDefault="00302A0B" w:rsidP="00F80434">
            <w:pPr>
              <w:spacing w:after="0"/>
            </w:pPr>
            <w:r>
              <w:t>05</w:t>
            </w:r>
          </w:p>
        </w:tc>
        <w:tc>
          <w:tcPr>
            <w:tcW w:w="1767" w:type="dxa"/>
            <w:hideMark/>
          </w:tcPr>
          <w:p w14:paraId="73BD7C22" w14:textId="77777777" w:rsidR="00302A0B" w:rsidRPr="00302A0B" w:rsidRDefault="00302A0B" w:rsidP="00F80434">
            <w:pPr>
              <w:spacing w:after="0"/>
            </w:pPr>
            <w:r>
              <w:t>5 to 10 kg</w:t>
            </w:r>
          </w:p>
        </w:tc>
      </w:tr>
      <w:tr w:rsidR="00302A0B" w:rsidRPr="00302A0B" w14:paraId="72A31EBE" w14:textId="77777777" w:rsidTr="00F80434">
        <w:trPr>
          <w:cantSplit/>
        </w:trPr>
        <w:tc>
          <w:tcPr>
            <w:tcW w:w="1980" w:type="dxa"/>
            <w:hideMark/>
          </w:tcPr>
          <w:p w14:paraId="6663C6AE" w14:textId="77777777" w:rsidR="00302A0B" w:rsidRPr="00302A0B" w:rsidRDefault="00302A0B" w:rsidP="00F80434">
            <w:pPr>
              <w:spacing w:after="0"/>
            </w:pPr>
            <w:r>
              <w:t> </w:t>
            </w:r>
          </w:p>
        </w:tc>
        <w:tc>
          <w:tcPr>
            <w:tcW w:w="992" w:type="dxa"/>
            <w:hideMark/>
          </w:tcPr>
          <w:p w14:paraId="1CC9E3AB" w14:textId="77777777" w:rsidR="00302A0B" w:rsidRPr="00302A0B" w:rsidRDefault="00302A0B" w:rsidP="00F80434">
            <w:pPr>
              <w:spacing w:after="0"/>
            </w:pPr>
            <w:r>
              <w:t> </w:t>
            </w:r>
          </w:p>
        </w:tc>
        <w:tc>
          <w:tcPr>
            <w:tcW w:w="4678" w:type="dxa"/>
            <w:hideMark/>
          </w:tcPr>
          <w:p w14:paraId="082FE487" w14:textId="77777777" w:rsidR="00302A0B" w:rsidRPr="00302A0B" w:rsidRDefault="00302A0B" w:rsidP="00F80434">
            <w:pPr>
              <w:spacing w:after="0"/>
            </w:pPr>
            <w:r>
              <w:t> </w:t>
            </w:r>
          </w:p>
        </w:tc>
        <w:tc>
          <w:tcPr>
            <w:tcW w:w="789" w:type="dxa"/>
            <w:noWrap/>
            <w:hideMark/>
          </w:tcPr>
          <w:p w14:paraId="305EB482" w14:textId="77777777" w:rsidR="00302A0B" w:rsidRPr="00302A0B" w:rsidRDefault="00302A0B" w:rsidP="00F80434">
            <w:pPr>
              <w:spacing w:after="0"/>
            </w:pPr>
            <w:r>
              <w:t>07</w:t>
            </w:r>
          </w:p>
        </w:tc>
        <w:tc>
          <w:tcPr>
            <w:tcW w:w="1767" w:type="dxa"/>
            <w:hideMark/>
          </w:tcPr>
          <w:p w14:paraId="3C3FB22C" w14:textId="77777777" w:rsidR="00302A0B" w:rsidRPr="00302A0B" w:rsidRDefault="00302A0B" w:rsidP="00F80434">
            <w:pPr>
              <w:spacing w:after="0"/>
            </w:pPr>
            <w:r>
              <w:t>More than 10 kg</w:t>
            </w:r>
          </w:p>
        </w:tc>
      </w:tr>
      <w:tr w:rsidR="00302A0B" w:rsidRPr="00302A0B" w14:paraId="35580757" w14:textId="77777777" w:rsidTr="00F80434">
        <w:trPr>
          <w:cantSplit/>
        </w:trPr>
        <w:tc>
          <w:tcPr>
            <w:tcW w:w="1980" w:type="dxa"/>
            <w:hideMark/>
          </w:tcPr>
          <w:p w14:paraId="76DF5A47" w14:textId="77777777" w:rsidR="00302A0B" w:rsidRPr="00302A0B" w:rsidRDefault="00302A0B" w:rsidP="00F80434">
            <w:pPr>
              <w:spacing w:after="0"/>
            </w:pPr>
            <w:r>
              <w:t>always</w:t>
            </w:r>
          </w:p>
        </w:tc>
        <w:tc>
          <w:tcPr>
            <w:tcW w:w="992" w:type="dxa"/>
            <w:hideMark/>
          </w:tcPr>
          <w:p w14:paraId="71974E5A" w14:textId="77777777" w:rsidR="00302A0B" w:rsidRPr="00302A0B" w:rsidRDefault="00302A0B" w:rsidP="00F80434">
            <w:pPr>
              <w:spacing w:after="0"/>
            </w:pPr>
            <w:r>
              <w:t>F03valik</w:t>
            </w:r>
          </w:p>
        </w:tc>
        <w:tc>
          <w:tcPr>
            <w:tcW w:w="4678" w:type="dxa"/>
            <w:hideMark/>
          </w:tcPr>
          <w:p w14:paraId="54A5B693" w14:textId="77777777" w:rsidR="00302A0B" w:rsidRPr="00302A0B" w:rsidRDefault="00302A0B" w:rsidP="00F80434">
            <w:pPr>
              <w:spacing w:after="0"/>
              <w:rPr>
                <w:b/>
                <w:bCs/>
              </w:rPr>
            </w:pPr>
            <w:r>
              <w:rPr>
                <w:b/>
              </w:rPr>
              <w:t>Did your household pick wild berries, hunt or catch fish for own consumption last year?</w:t>
            </w:r>
            <w:r>
              <w:rPr>
                <w:b/>
              </w:rPr>
              <w:br/>
            </w:r>
            <w:r>
              <w:rPr>
                <w:i/>
              </w:rPr>
              <w:t>Multiple answers are possible.</w:t>
            </w:r>
          </w:p>
        </w:tc>
        <w:tc>
          <w:tcPr>
            <w:tcW w:w="789" w:type="dxa"/>
            <w:noWrap/>
            <w:hideMark/>
          </w:tcPr>
          <w:p w14:paraId="745A042F" w14:textId="77777777" w:rsidR="00302A0B" w:rsidRPr="00302A0B" w:rsidRDefault="00302A0B" w:rsidP="00F80434">
            <w:pPr>
              <w:spacing w:after="0"/>
            </w:pPr>
            <w:r>
              <w:t>712</w:t>
            </w:r>
          </w:p>
        </w:tc>
        <w:tc>
          <w:tcPr>
            <w:tcW w:w="1767" w:type="dxa"/>
            <w:hideMark/>
          </w:tcPr>
          <w:p w14:paraId="3C5F76A9" w14:textId="77777777" w:rsidR="00302A0B" w:rsidRPr="00302A0B" w:rsidRDefault="00302A0B" w:rsidP="00F80434">
            <w:pPr>
              <w:spacing w:after="0"/>
            </w:pPr>
            <w:r>
              <w:t>Pick wild berries</w:t>
            </w:r>
          </w:p>
        </w:tc>
      </w:tr>
      <w:tr w:rsidR="00302A0B" w:rsidRPr="00302A0B" w14:paraId="1081D914" w14:textId="77777777" w:rsidTr="00F80434">
        <w:trPr>
          <w:cantSplit/>
        </w:trPr>
        <w:tc>
          <w:tcPr>
            <w:tcW w:w="1980" w:type="dxa"/>
            <w:hideMark/>
          </w:tcPr>
          <w:p w14:paraId="0D1E5532" w14:textId="77777777" w:rsidR="00302A0B" w:rsidRPr="00302A0B" w:rsidRDefault="00302A0B" w:rsidP="00F80434">
            <w:pPr>
              <w:spacing w:after="0"/>
            </w:pPr>
            <w:r>
              <w:t> </w:t>
            </w:r>
          </w:p>
        </w:tc>
        <w:tc>
          <w:tcPr>
            <w:tcW w:w="992" w:type="dxa"/>
            <w:hideMark/>
          </w:tcPr>
          <w:p w14:paraId="5FB728AB" w14:textId="77777777" w:rsidR="00302A0B" w:rsidRPr="00302A0B" w:rsidRDefault="00302A0B" w:rsidP="00F80434">
            <w:pPr>
              <w:spacing w:after="0"/>
            </w:pPr>
            <w:r>
              <w:t> </w:t>
            </w:r>
          </w:p>
        </w:tc>
        <w:tc>
          <w:tcPr>
            <w:tcW w:w="4678" w:type="dxa"/>
            <w:hideMark/>
          </w:tcPr>
          <w:p w14:paraId="10A0093B" w14:textId="77777777" w:rsidR="00302A0B" w:rsidRPr="00302A0B" w:rsidRDefault="00302A0B" w:rsidP="00F80434">
            <w:pPr>
              <w:spacing w:after="0"/>
            </w:pPr>
            <w:r>
              <w:t> </w:t>
            </w:r>
          </w:p>
        </w:tc>
        <w:tc>
          <w:tcPr>
            <w:tcW w:w="789" w:type="dxa"/>
            <w:noWrap/>
            <w:hideMark/>
          </w:tcPr>
          <w:p w14:paraId="668EDF7E" w14:textId="77777777" w:rsidR="00302A0B" w:rsidRPr="00302A0B" w:rsidRDefault="00302A0B" w:rsidP="00F80434">
            <w:pPr>
              <w:spacing w:after="0"/>
            </w:pPr>
            <w:r>
              <w:t>713</w:t>
            </w:r>
          </w:p>
        </w:tc>
        <w:tc>
          <w:tcPr>
            <w:tcW w:w="1767" w:type="dxa"/>
            <w:hideMark/>
          </w:tcPr>
          <w:p w14:paraId="1220D46B" w14:textId="77777777" w:rsidR="00302A0B" w:rsidRPr="00302A0B" w:rsidRDefault="00302A0B" w:rsidP="00F80434">
            <w:pPr>
              <w:spacing w:after="0"/>
            </w:pPr>
            <w:r>
              <w:t>Pick mushrooms</w:t>
            </w:r>
          </w:p>
        </w:tc>
      </w:tr>
      <w:tr w:rsidR="00302A0B" w:rsidRPr="00302A0B" w14:paraId="14538790" w14:textId="77777777" w:rsidTr="00F80434">
        <w:trPr>
          <w:cantSplit/>
        </w:trPr>
        <w:tc>
          <w:tcPr>
            <w:tcW w:w="1980" w:type="dxa"/>
            <w:hideMark/>
          </w:tcPr>
          <w:p w14:paraId="60717D53" w14:textId="77777777" w:rsidR="00302A0B" w:rsidRPr="00302A0B" w:rsidRDefault="00302A0B" w:rsidP="00F80434">
            <w:pPr>
              <w:spacing w:after="0"/>
            </w:pPr>
            <w:r>
              <w:t> </w:t>
            </w:r>
          </w:p>
        </w:tc>
        <w:tc>
          <w:tcPr>
            <w:tcW w:w="992" w:type="dxa"/>
            <w:hideMark/>
          </w:tcPr>
          <w:p w14:paraId="7CE1C7AB" w14:textId="77777777" w:rsidR="00302A0B" w:rsidRPr="00302A0B" w:rsidRDefault="00302A0B" w:rsidP="00F80434">
            <w:pPr>
              <w:spacing w:after="0"/>
            </w:pPr>
            <w:r>
              <w:t> </w:t>
            </w:r>
          </w:p>
        </w:tc>
        <w:tc>
          <w:tcPr>
            <w:tcW w:w="4678" w:type="dxa"/>
            <w:hideMark/>
          </w:tcPr>
          <w:p w14:paraId="7CB5E83F" w14:textId="77777777" w:rsidR="00302A0B" w:rsidRPr="00302A0B" w:rsidRDefault="00302A0B" w:rsidP="00F80434">
            <w:pPr>
              <w:spacing w:after="0"/>
            </w:pPr>
            <w:r>
              <w:t> </w:t>
            </w:r>
          </w:p>
        </w:tc>
        <w:tc>
          <w:tcPr>
            <w:tcW w:w="789" w:type="dxa"/>
            <w:noWrap/>
            <w:hideMark/>
          </w:tcPr>
          <w:p w14:paraId="699BC646" w14:textId="77777777" w:rsidR="00302A0B" w:rsidRPr="00302A0B" w:rsidRDefault="00302A0B" w:rsidP="00F80434">
            <w:pPr>
              <w:spacing w:after="0"/>
            </w:pPr>
            <w:r>
              <w:t>714</w:t>
            </w:r>
          </w:p>
        </w:tc>
        <w:tc>
          <w:tcPr>
            <w:tcW w:w="1767" w:type="dxa"/>
            <w:hideMark/>
          </w:tcPr>
          <w:p w14:paraId="18126258" w14:textId="77777777" w:rsidR="00302A0B" w:rsidRPr="00302A0B" w:rsidRDefault="00302A0B" w:rsidP="00F80434">
            <w:pPr>
              <w:spacing w:after="0"/>
            </w:pPr>
            <w:r>
              <w:t xml:space="preserve">Catch fish </w:t>
            </w:r>
          </w:p>
        </w:tc>
      </w:tr>
      <w:tr w:rsidR="00302A0B" w:rsidRPr="00302A0B" w14:paraId="6A17FCF8" w14:textId="77777777" w:rsidTr="00F80434">
        <w:trPr>
          <w:cantSplit/>
        </w:trPr>
        <w:tc>
          <w:tcPr>
            <w:tcW w:w="1980" w:type="dxa"/>
            <w:hideMark/>
          </w:tcPr>
          <w:p w14:paraId="63845EA0" w14:textId="77777777" w:rsidR="00302A0B" w:rsidRPr="00302A0B" w:rsidRDefault="00302A0B" w:rsidP="00F80434">
            <w:pPr>
              <w:spacing w:after="0"/>
            </w:pPr>
            <w:r>
              <w:t> </w:t>
            </w:r>
          </w:p>
        </w:tc>
        <w:tc>
          <w:tcPr>
            <w:tcW w:w="992" w:type="dxa"/>
            <w:hideMark/>
          </w:tcPr>
          <w:p w14:paraId="682F0C9E" w14:textId="77777777" w:rsidR="00302A0B" w:rsidRPr="00302A0B" w:rsidRDefault="00302A0B" w:rsidP="00F80434">
            <w:pPr>
              <w:spacing w:after="0"/>
            </w:pPr>
            <w:r>
              <w:t> </w:t>
            </w:r>
          </w:p>
        </w:tc>
        <w:tc>
          <w:tcPr>
            <w:tcW w:w="4678" w:type="dxa"/>
            <w:hideMark/>
          </w:tcPr>
          <w:p w14:paraId="70040A33" w14:textId="77777777" w:rsidR="00302A0B" w:rsidRPr="00302A0B" w:rsidRDefault="00302A0B" w:rsidP="00F80434">
            <w:pPr>
              <w:spacing w:after="0"/>
            </w:pPr>
            <w:r>
              <w:t> </w:t>
            </w:r>
          </w:p>
        </w:tc>
        <w:tc>
          <w:tcPr>
            <w:tcW w:w="789" w:type="dxa"/>
            <w:noWrap/>
            <w:hideMark/>
          </w:tcPr>
          <w:p w14:paraId="66082995" w14:textId="77777777" w:rsidR="00302A0B" w:rsidRPr="00302A0B" w:rsidRDefault="00302A0B" w:rsidP="00F80434">
            <w:pPr>
              <w:spacing w:after="0"/>
            </w:pPr>
            <w:r>
              <w:t>715</w:t>
            </w:r>
          </w:p>
        </w:tc>
        <w:tc>
          <w:tcPr>
            <w:tcW w:w="1767" w:type="dxa"/>
            <w:hideMark/>
          </w:tcPr>
          <w:p w14:paraId="62301810" w14:textId="77777777" w:rsidR="00302A0B" w:rsidRPr="00302A0B" w:rsidRDefault="00302A0B" w:rsidP="00F80434">
            <w:pPr>
              <w:spacing w:after="0"/>
            </w:pPr>
            <w:r>
              <w:t>Hunt for game</w:t>
            </w:r>
          </w:p>
        </w:tc>
      </w:tr>
      <w:tr w:rsidR="00302A0B" w:rsidRPr="00302A0B" w14:paraId="502F7C48" w14:textId="77777777" w:rsidTr="00F80434">
        <w:trPr>
          <w:cantSplit/>
        </w:trPr>
        <w:tc>
          <w:tcPr>
            <w:tcW w:w="1980" w:type="dxa"/>
            <w:hideMark/>
          </w:tcPr>
          <w:p w14:paraId="3550AA29" w14:textId="77777777" w:rsidR="00302A0B" w:rsidRPr="00302A0B" w:rsidRDefault="00302A0B" w:rsidP="00F80434">
            <w:pPr>
              <w:spacing w:after="0"/>
            </w:pPr>
            <w:r>
              <w:t> </w:t>
            </w:r>
          </w:p>
        </w:tc>
        <w:tc>
          <w:tcPr>
            <w:tcW w:w="992" w:type="dxa"/>
            <w:hideMark/>
          </w:tcPr>
          <w:p w14:paraId="729CA83B" w14:textId="77777777" w:rsidR="00302A0B" w:rsidRPr="00302A0B" w:rsidRDefault="00302A0B" w:rsidP="00F80434">
            <w:pPr>
              <w:spacing w:after="0"/>
            </w:pPr>
            <w:r>
              <w:t> </w:t>
            </w:r>
          </w:p>
        </w:tc>
        <w:tc>
          <w:tcPr>
            <w:tcW w:w="4678" w:type="dxa"/>
            <w:hideMark/>
          </w:tcPr>
          <w:p w14:paraId="7EEEC841" w14:textId="77777777" w:rsidR="00302A0B" w:rsidRPr="00302A0B" w:rsidRDefault="00302A0B" w:rsidP="00F80434">
            <w:pPr>
              <w:spacing w:after="0"/>
            </w:pPr>
            <w:r>
              <w:t> </w:t>
            </w:r>
          </w:p>
        </w:tc>
        <w:tc>
          <w:tcPr>
            <w:tcW w:w="789" w:type="dxa"/>
            <w:noWrap/>
            <w:hideMark/>
          </w:tcPr>
          <w:p w14:paraId="29856A50" w14:textId="77777777" w:rsidR="00302A0B" w:rsidRPr="00302A0B" w:rsidRDefault="00302A0B" w:rsidP="00F80434">
            <w:pPr>
              <w:spacing w:after="0"/>
            </w:pPr>
            <w:r>
              <w:t>782</w:t>
            </w:r>
          </w:p>
        </w:tc>
        <w:tc>
          <w:tcPr>
            <w:tcW w:w="1767" w:type="dxa"/>
            <w:hideMark/>
          </w:tcPr>
          <w:p w14:paraId="7E4C4CE9" w14:textId="77777777" w:rsidR="00302A0B" w:rsidRPr="00302A0B" w:rsidRDefault="00302A0B" w:rsidP="00F80434">
            <w:pPr>
              <w:spacing w:after="0"/>
            </w:pPr>
            <w:r>
              <w:t>Did not pick wild berries, hunt or fish</w:t>
            </w:r>
          </w:p>
        </w:tc>
      </w:tr>
      <w:tr w:rsidR="00302A0B" w:rsidRPr="00302A0B" w14:paraId="4D699D5D" w14:textId="77777777" w:rsidTr="00F80434">
        <w:trPr>
          <w:cantSplit/>
        </w:trPr>
        <w:tc>
          <w:tcPr>
            <w:tcW w:w="1980" w:type="dxa"/>
            <w:hideMark/>
          </w:tcPr>
          <w:p w14:paraId="48BFB6E3" w14:textId="77777777" w:rsidR="00302A0B" w:rsidRPr="00302A0B" w:rsidRDefault="00302A0B" w:rsidP="00F80434">
            <w:pPr>
              <w:spacing w:after="0"/>
            </w:pPr>
            <w:r>
              <w:t> </w:t>
            </w:r>
          </w:p>
        </w:tc>
        <w:tc>
          <w:tcPr>
            <w:tcW w:w="992" w:type="dxa"/>
            <w:hideMark/>
          </w:tcPr>
          <w:p w14:paraId="7DD80F68" w14:textId="77777777" w:rsidR="00302A0B" w:rsidRPr="00302A0B" w:rsidRDefault="00302A0B" w:rsidP="00F80434">
            <w:pPr>
              <w:spacing w:after="0"/>
            </w:pPr>
            <w:r>
              <w:t>782</w:t>
            </w:r>
          </w:p>
        </w:tc>
        <w:tc>
          <w:tcPr>
            <w:tcW w:w="4678" w:type="dxa"/>
            <w:hideMark/>
          </w:tcPr>
          <w:p w14:paraId="64D40D07" w14:textId="77777777" w:rsidR="00302A0B" w:rsidRPr="00302A0B" w:rsidRDefault="00302A0B" w:rsidP="00F80434">
            <w:pPr>
              <w:spacing w:after="0"/>
            </w:pPr>
            <w:r>
              <w:t>Did not pick wild berries, hunt or fish</w:t>
            </w:r>
          </w:p>
        </w:tc>
        <w:tc>
          <w:tcPr>
            <w:tcW w:w="789" w:type="dxa"/>
            <w:noWrap/>
            <w:hideMark/>
          </w:tcPr>
          <w:p w14:paraId="3604B650" w14:textId="77777777" w:rsidR="00302A0B" w:rsidRPr="00302A0B" w:rsidRDefault="00302A0B" w:rsidP="00F80434">
            <w:pPr>
              <w:spacing w:after="0"/>
            </w:pPr>
            <w:r>
              <w:t> </w:t>
            </w:r>
          </w:p>
        </w:tc>
        <w:tc>
          <w:tcPr>
            <w:tcW w:w="1767" w:type="dxa"/>
            <w:hideMark/>
          </w:tcPr>
          <w:p w14:paraId="6DD2DCB2" w14:textId="77777777" w:rsidR="00302A0B" w:rsidRPr="00302A0B" w:rsidRDefault="00302A0B" w:rsidP="00F80434">
            <w:pPr>
              <w:spacing w:after="0"/>
            </w:pPr>
            <w:r>
              <w:t> </w:t>
            </w:r>
          </w:p>
        </w:tc>
      </w:tr>
      <w:tr w:rsidR="00302A0B" w:rsidRPr="00302A0B" w14:paraId="7BF0A219" w14:textId="77777777" w:rsidTr="00F80434">
        <w:trPr>
          <w:cantSplit/>
        </w:trPr>
        <w:tc>
          <w:tcPr>
            <w:tcW w:w="1980" w:type="dxa"/>
            <w:hideMark/>
          </w:tcPr>
          <w:p w14:paraId="67C6C6A2" w14:textId="77777777" w:rsidR="00302A0B" w:rsidRPr="00302A0B" w:rsidRDefault="00302A0B" w:rsidP="00F80434">
            <w:pPr>
              <w:spacing w:after="0"/>
            </w:pPr>
            <w:r>
              <w:t>F03valik&lt;&gt;{782}</w:t>
            </w:r>
          </w:p>
        </w:tc>
        <w:tc>
          <w:tcPr>
            <w:tcW w:w="992" w:type="dxa"/>
            <w:hideMark/>
          </w:tcPr>
          <w:p w14:paraId="4FBF2A7D" w14:textId="77777777" w:rsidR="00302A0B" w:rsidRPr="00302A0B" w:rsidRDefault="00302A0B" w:rsidP="00F80434">
            <w:pPr>
              <w:spacing w:after="0"/>
            </w:pPr>
            <w:r>
              <w:t>F03kogus</w:t>
            </w:r>
          </w:p>
        </w:tc>
        <w:tc>
          <w:tcPr>
            <w:tcW w:w="4678" w:type="dxa"/>
            <w:hideMark/>
          </w:tcPr>
          <w:p w14:paraId="73CDDDFD" w14:textId="77777777" w:rsidR="00302A0B" w:rsidRPr="00302A0B" w:rsidRDefault="00302A0B" w:rsidP="00F80434">
            <w:pPr>
              <w:spacing w:after="0"/>
              <w:rPr>
                <w:b/>
                <w:bCs/>
              </w:rPr>
            </w:pPr>
            <w:r>
              <w:rPr>
                <w:b/>
              </w:rPr>
              <w:t>What was the amount of forest products picked, fish or game caught for own consumption last year?</w:t>
            </w:r>
          </w:p>
        </w:tc>
        <w:tc>
          <w:tcPr>
            <w:tcW w:w="789" w:type="dxa"/>
            <w:noWrap/>
            <w:hideMark/>
          </w:tcPr>
          <w:p w14:paraId="3BCA3848" w14:textId="77777777" w:rsidR="00302A0B" w:rsidRPr="00302A0B" w:rsidRDefault="00302A0B" w:rsidP="00F80434">
            <w:pPr>
              <w:spacing w:after="0"/>
            </w:pPr>
            <w:r>
              <w:t> </w:t>
            </w:r>
          </w:p>
        </w:tc>
        <w:tc>
          <w:tcPr>
            <w:tcW w:w="1767" w:type="dxa"/>
            <w:hideMark/>
          </w:tcPr>
          <w:p w14:paraId="57DE0848" w14:textId="77777777" w:rsidR="00302A0B" w:rsidRPr="00302A0B" w:rsidRDefault="00302A0B" w:rsidP="00F80434">
            <w:pPr>
              <w:spacing w:after="0"/>
            </w:pPr>
            <w:r>
              <w:t> </w:t>
            </w:r>
          </w:p>
        </w:tc>
      </w:tr>
      <w:tr w:rsidR="00302A0B" w:rsidRPr="00302A0B" w14:paraId="03152916" w14:textId="77777777" w:rsidTr="00F80434">
        <w:trPr>
          <w:cantSplit/>
        </w:trPr>
        <w:tc>
          <w:tcPr>
            <w:tcW w:w="1980" w:type="dxa"/>
            <w:hideMark/>
          </w:tcPr>
          <w:p w14:paraId="59878128" w14:textId="77777777" w:rsidR="00302A0B" w:rsidRPr="00302A0B" w:rsidRDefault="00302A0B" w:rsidP="00F80434">
            <w:pPr>
              <w:spacing w:after="0"/>
            </w:pPr>
            <w:r>
              <w:t>F03valik={712}</w:t>
            </w:r>
          </w:p>
        </w:tc>
        <w:tc>
          <w:tcPr>
            <w:tcW w:w="992" w:type="dxa"/>
            <w:hideMark/>
          </w:tcPr>
          <w:p w14:paraId="3E72C0E9" w14:textId="77777777" w:rsidR="00302A0B" w:rsidRPr="00302A0B" w:rsidRDefault="00302A0B" w:rsidP="00F80434">
            <w:pPr>
              <w:spacing w:after="0"/>
            </w:pPr>
            <w:r>
              <w:t>F03A_K</w:t>
            </w:r>
          </w:p>
        </w:tc>
        <w:tc>
          <w:tcPr>
            <w:tcW w:w="4678" w:type="dxa"/>
            <w:hideMark/>
          </w:tcPr>
          <w:p w14:paraId="535F7B44" w14:textId="77777777" w:rsidR="00302A0B" w:rsidRPr="00302A0B" w:rsidRDefault="00302A0B" w:rsidP="00F80434">
            <w:pPr>
              <w:spacing w:after="0"/>
            </w:pPr>
            <w:r>
              <w:t>Wild berries (kg)</w:t>
            </w:r>
          </w:p>
        </w:tc>
        <w:tc>
          <w:tcPr>
            <w:tcW w:w="789" w:type="dxa"/>
            <w:noWrap/>
            <w:hideMark/>
          </w:tcPr>
          <w:p w14:paraId="1108CAA1" w14:textId="77777777" w:rsidR="00302A0B" w:rsidRPr="00302A0B" w:rsidRDefault="00302A0B" w:rsidP="00F80434">
            <w:pPr>
              <w:spacing w:after="0"/>
            </w:pPr>
            <w:r>
              <w:t> </w:t>
            </w:r>
          </w:p>
        </w:tc>
        <w:tc>
          <w:tcPr>
            <w:tcW w:w="1767" w:type="dxa"/>
            <w:hideMark/>
          </w:tcPr>
          <w:p w14:paraId="19523DAF" w14:textId="77777777" w:rsidR="00302A0B" w:rsidRPr="00302A0B" w:rsidRDefault="00302A0B" w:rsidP="00F80434">
            <w:pPr>
              <w:spacing w:after="0"/>
            </w:pPr>
            <w:r>
              <w:t> </w:t>
            </w:r>
          </w:p>
        </w:tc>
      </w:tr>
      <w:tr w:rsidR="00302A0B" w:rsidRPr="00302A0B" w14:paraId="6CF1DEC1" w14:textId="77777777" w:rsidTr="00F80434">
        <w:trPr>
          <w:cantSplit/>
        </w:trPr>
        <w:tc>
          <w:tcPr>
            <w:tcW w:w="1980" w:type="dxa"/>
            <w:hideMark/>
          </w:tcPr>
          <w:p w14:paraId="5DD5E18B" w14:textId="77777777" w:rsidR="00302A0B" w:rsidRPr="00302A0B" w:rsidRDefault="00302A0B" w:rsidP="00F80434">
            <w:pPr>
              <w:spacing w:after="0"/>
            </w:pPr>
            <w:r>
              <w:t>F03valik={713}</w:t>
            </w:r>
          </w:p>
        </w:tc>
        <w:tc>
          <w:tcPr>
            <w:tcW w:w="992" w:type="dxa"/>
            <w:hideMark/>
          </w:tcPr>
          <w:p w14:paraId="713A864F" w14:textId="77777777" w:rsidR="00302A0B" w:rsidRPr="00302A0B" w:rsidRDefault="00302A0B" w:rsidP="00F80434">
            <w:pPr>
              <w:spacing w:after="0"/>
            </w:pPr>
            <w:r>
              <w:t>F03B_K</w:t>
            </w:r>
          </w:p>
        </w:tc>
        <w:tc>
          <w:tcPr>
            <w:tcW w:w="4678" w:type="dxa"/>
            <w:hideMark/>
          </w:tcPr>
          <w:p w14:paraId="6D3F7C5B" w14:textId="77777777" w:rsidR="00302A0B" w:rsidRPr="00302A0B" w:rsidRDefault="00302A0B" w:rsidP="00F80434">
            <w:pPr>
              <w:spacing w:after="0"/>
            </w:pPr>
            <w:r>
              <w:t>Mushrooms (kg)</w:t>
            </w:r>
          </w:p>
        </w:tc>
        <w:tc>
          <w:tcPr>
            <w:tcW w:w="789" w:type="dxa"/>
            <w:noWrap/>
            <w:hideMark/>
          </w:tcPr>
          <w:p w14:paraId="3792B269" w14:textId="77777777" w:rsidR="00302A0B" w:rsidRPr="00302A0B" w:rsidRDefault="00302A0B" w:rsidP="00F80434">
            <w:pPr>
              <w:spacing w:after="0"/>
            </w:pPr>
            <w:r>
              <w:t> </w:t>
            </w:r>
          </w:p>
        </w:tc>
        <w:tc>
          <w:tcPr>
            <w:tcW w:w="1767" w:type="dxa"/>
            <w:hideMark/>
          </w:tcPr>
          <w:p w14:paraId="11D329A8" w14:textId="77777777" w:rsidR="00302A0B" w:rsidRPr="00302A0B" w:rsidRDefault="00302A0B" w:rsidP="00F80434">
            <w:pPr>
              <w:spacing w:after="0"/>
            </w:pPr>
            <w:r>
              <w:t> </w:t>
            </w:r>
          </w:p>
        </w:tc>
      </w:tr>
      <w:tr w:rsidR="00302A0B" w:rsidRPr="00302A0B" w14:paraId="5DF19124" w14:textId="77777777" w:rsidTr="00F80434">
        <w:trPr>
          <w:cantSplit/>
        </w:trPr>
        <w:tc>
          <w:tcPr>
            <w:tcW w:w="1980" w:type="dxa"/>
            <w:hideMark/>
          </w:tcPr>
          <w:p w14:paraId="15FB9252" w14:textId="77777777" w:rsidR="00302A0B" w:rsidRPr="00302A0B" w:rsidRDefault="00302A0B" w:rsidP="00F80434">
            <w:pPr>
              <w:spacing w:after="0"/>
            </w:pPr>
            <w:r>
              <w:t>F03valik={714}</w:t>
            </w:r>
          </w:p>
        </w:tc>
        <w:tc>
          <w:tcPr>
            <w:tcW w:w="992" w:type="dxa"/>
            <w:hideMark/>
          </w:tcPr>
          <w:p w14:paraId="6F28FF2C" w14:textId="77777777" w:rsidR="00302A0B" w:rsidRPr="00302A0B" w:rsidRDefault="00302A0B" w:rsidP="00F80434">
            <w:pPr>
              <w:spacing w:after="0"/>
            </w:pPr>
            <w:r>
              <w:t>F04_K</w:t>
            </w:r>
          </w:p>
        </w:tc>
        <w:tc>
          <w:tcPr>
            <w:tcW w:w="4678" w:type="dxa"/>
            <w:hideMark/>
          </w:tcPr>
          <w:p w14:paraId="12D21B58" w14:textId="77777777" w:rsidR="00302A0B" w:rsidRPr="00302A0B" w:rsidRDefault="00302A0B" w:rsidP="00F80434">
            <w:pPr>
              <w:spacing w:after="0"/>
            </w:pPr>
            <w:r>
              <w:t>Fish (kg)</w:t>
            </w:r>
          </w:p>
        </w:tc>
        <w:tc>
          <w:tcPr>
            <w:tcW w:w="789" w:type="dxa"/>
            <w:noWrap/>
            <w:hideMark/>
          </w:tcPr>
          <w:p w14:paraId="216FC93A" w14:textId="77777777" w:rsidR="00302A0B" w:rsidRPr="00302A0B" w:rsidRDefault="00302A0B" w:rsidP="00F80434">
            <w:pPr>
              <w:spacing w:after="0"/>
            </w:pPr>
            <w:r>
              <w:t> </w:t>
            </w:r>
          </w:p>
        </w:tc>
        <w:tc>
          <w:tcPr>
            <w:tcW w:w="1767" w:type="dxa"/>
            <w:hideMark/>
          </w:tcPr>
          <w:p w14:paraId="588769C5" w14:textId="77777777" w:rsidR="00302A0B" w:rsidRPr="00302A0B" w:rsidRDefault="00302A0B" w:rsidP="00F80434">
            <w:pPr>
              <w:spacing w:after="0"/>
            </w:pPr>
            <w:r>
              <w:t> </w:t>
            </w:r>
          </w:p>
        </w:tc>
      </w:tr>
      <w:tr w:rsidR="00302A0B" w:rsidRPr="00302A0B" w14:paraId="5659E471" w14:textId="77777777" w:rsidTr="00F80434">
        <w:trPr>
          <w:cantSplit/>
        </w:trPr>
        <w:tc>
          <w:tcPr>
            <w:tcW w:w="1980" w:type="dxa"/>
            <w:hideMark/>
          </w:tcPr>
          <w:p w14:paraId="175A0578" w14:textId="77777777" w:rsidR="00302A0B" w:rsidRPr="00302A0B" w:rsidRDefault="00302A0B" w:rsidP="00F80434">
            <w:pPr>
              <w:spacing w:after="0"/>
            </w:pPr>
            <w:r>
              <w:t>F03valik={715}</w:t>
            </w:r>
          </w:p>
        </w:tc>
        <w:tc>
          <w:tcPr>
            <w:tcW w:w="992" w:type="dxa"/>
            <w:hideMark/>
          </w:tcPr>
          <w:p w14:paraId="73909BF1" w14:textId="77777777" w:rsidR="00302A0B" w:rsidRPr="00302A0B" w:rsidRDefault="00302A0B" w:rsidP="00F80434">
            <w:pPr>
              <w:spacing w:after="0"/>
            </w:pPr>
            <w:r>
              <w:t>F05_K</w:t>
            </w:r>
          </w:p>
        </w:tc>
        <w:tc>
          <w:tcPr>
            <w:tcW w:w="4678" w:type="dxa"/>
            <w:hideMark/>
          </w:tcPr>
          <w:p w14:paraId="0DBB541B" w14:textId="77777777" w:rsidR="00302A0B" w:rsidRPr="00302A0B" w:rsidRDefault="00302A0B" w:rsidP="00F80434">
            <w:pPr>
              <w:spacing w:after="0"/>
            </w:pPr>
            <w:r>
              <w:t>Game (kg)</w:t>
            </w:r>
          </w:p>
        </w:tc>
        <w:tc>
          <w:tcPr>
            <w:tcW w:w="789" w:type="dxa"/>
            <w:noWrap/>
            <w:hideMark/>
          </w:tcPr>
          <w:p w14:paraId="6696447B" w14:textId="77777777" w:rsidR="00302A0B" w:rsidRPr="00302A0B" w:rsidRDefault="00302A0B" w:rsidP="00F80434">
            <w:pPr>
              <w:spacing w:after="0"/>
            </w:pPr>
            <w:r>
              <w:t> </w:t>
            </w:r>
          </w:p>
        </w:tc>
        <w:tc>
          <w:tcPr>
            <w:tcW w:w="1767" w:type="dxa"/>
            <w:hideMark/>
          </w:tcPr>
          <w:p w14:paraId="2DCE1720" w14:textId="77777777" w:rsidR="00302A0B" w:rsidRPr="00302A0B" w:rsidRDefault="00302A0B" w:rsidP="00F80434">
            <w:pPr>
              <w:spacing w:after="0"/>
            </w:pPr>
            <w:r>
              <w:t> </w:t>
            </w:r>
          </w:p>
        </w:tc>
      </w:tr>
      <w:tr w:rsidR="00302A0B" w:rsidRPr="00302A0B" w14:paraId="7C82E9F8" w14:textId="77777777" w:rsidTr="00F80434">
        <w:trPr>
          <w:cantSplit/>
        </w:trPr>
        <w:tc>
          <w:tcPr>
            <w:tcW w:w="1980" w:type="dxa"/>
            <w:hideMark/>
          </w:tcPr>
          <w:p w14:paraId="519D9745" w14:textId="77777777" w:rsidR="00302A0B" w:rsidRPr="00302A0B" w:rsidRDefault="00302A0B" w:rsidP="00F80434">
            <w:pPr>
              <w:spacing w:after="0"/>
            </w:pPr>
            <w:r>
              <w:t> </w:t>
            </w:r>
          </w:p>
        </w:tc>
        <w:tc>
          <w:tcPr>
            <w:tcW w:w="992" w:type="dxa"/>
            <w:hideMark/>
          </w:tcPr>
          <w:p w14:paraId="25C11234" w14:textId="77777777" w:rsidR="00302A0B" w:rsidRPr="00302A0B" w:rsidRDefault="00302A0B" w:rsidP="00F80434">
            <w:pPr>
              <w:spacing w:after="0"/>
            </w:pPr>
            <w:r>
              <w:t>F03vahemik</w:t>
            </w:r>
          </w:p>
        </w:tc>
        <w:tc>
          <w:tcPr>
            <w:tcW w:w="4678" w:type="dxa"/>
            <w:hideMark/>
          </w:tcPr>
          <w:p w14:paraId="7AE40A16" w14:textId="77777777" w:rsidR="00302A0B" w:rsidRPr="00302A0B" w:rsidRDefault="00302A0B" w:rsidP="00917CEB">
            <w:pPr>
              <w:spacing w:after="0"/>
              <w:rPr>
                <w:b/>
                <w:bCs/>
              </w:rPr>
            </w:pPr>
            <w:r>
              <w:rPr>
                <w:b/>
              </w:rPr>
              <w:t>Please estimate in which of the following ranges was the amount of berries picked / fish or game caught for own consumption.</w:t>
            </w:r>
          </w:p>
        </w:tc>
        <w:tc>
          <w:tcPr>
            <w:tcW w:w="789" w:type="dxa"/>
            <w:noWrap/>
            <w:hideMark/>
          </w:tcPr>
          <w:p w14:paraId="1963ECD9" w14:textId="77777777" w:rsidR="00302A0B" w:rsidRPr="00302A0B" w:rsidRDefault="00302A0B" w:rsidP="00F80434">
            <w:pPr>
              <w:spacing w:after="0"/>
            </w:pPr>
            <w:r>
              <w:t> </w:t>
            </w:r>
          </w:p>
        </w:tc>
        <w:tc>
          <w:tcPr>
            <w:tcW w:w="1767" w:type="dxa"/>
            <w:hideMark/>
          </w:tcPr>
          <w:p w14:paraId="2982083E" w14:textId="77777777" w:rsidR="00302A0B" w:rsidRPr="00302A0B" w:rsidRDefault="00302A0B" w:rsidP="00F80434">
            <w:pPr>
              <w:spacing w:after="0"/>
            </w:pPr>
            <w:r>
              <w:t> </w:t>
            </w:r>
          </w:p>
        </w:tc>
      </w:tr>
      <w:tr w:rsidR="00302A0B" w:rsidRPr="00302A0B" w14:paraId="2F681DCD" w14:textId="77777777" w:rsidTr="00F80434">
        <w:trPr>
          <w:cantSplit/>
        </w:trPr>
        <w:tc>
          <w:tcPr>
            <w:tcW w:w="1980" w:type="dxa"/>
            <w:hideMark/>
          </w:tcPr>
          <w:p w14:paraId="4556B8D1" w14:textId="77777777" w:rsidR="00302A0B" w:rsidRPr="00302A0B" w:rsidRDefault="00302A0B" w:rsidP="00F80434">
            <w:pPr>
              <w:spacing w:after="0"/>
            </w:pPr>
            <w:r>
              <w:t>F03A_K=UNK/REF or is unanswered in CAWI/CATI and F03valik={712}</w:t>
            </w:r>
          </w:p>
        </w:tc>
        <w:tc>
          <w:tcPr>
            <w:tcW w:w="992" w:type="dxa"/>
            <w:hideMark/>
          </w:tcPr>
          <w:p w14:paraId="2AFD0F28" w14:textId="77777777" w:rsidR="00302A0B" w:rsidRPr="00302A0B" w:rsidRDefault="00302A0B" w:rsidP="00F80434">
            <w:pPr>
              <w:spacing w:after="0"/>
            </w:pPr>
            <w:r>
              <w:t>F03A_H</w:t>
            </w:r>
          </w:p>
        </w:tc>
        <w:tc>
          <w:tcPr>
            <w:tcW w:w="4678" w:type="dxa"/>
            <w:hideMark/>
          </w:tcPr>
          <w:p w14:paraId="493B3438" w14:textId="77777777" w:rsidR="00302A0B" w:rsidRPr="00302A0B" w:rsidRDefault="00302A0B" w:rsidP="00F80434">
            <w:pPr>
              <w:spacing w:after="0"/>
            </w:pPr>
            <w:r>
              <w:t xml:space="preserve">Estimated quantity of wild berries </w:t>
            </w:r>
          </w:p>
        </w:tc>
        <w:tc>
          <w:tcPr>
            <w:tcW w:w="789" w:type="dxa"/>
            <w:noWrap/>
            <w:hideMark/>
          </w:tcPr>
          <w:p w14:paraId="7F4F1524" w14:textId="77777777" w:rsidR="00302A0B" w:rsidRPr="00302A0B" w:rsidRDefault="00302A0B" w:rsidP="00F80434">
            <w:pPr>
              <w:spacing w:after="0"/>
            </w:pPr>
            <w:r>
              <w:t>03</w:t>
            </w:r>
          </w:p>
        </w:tc>
        <w:tc>
          <w:tcPr>
            <w:tcW w:w="1767" w:type="dxa"/>
            <w:hideMark/>
          </w:tcPr>
          <w:p w14:paraId="17EB0D40" w14:textId="77777777" w:rsidR="00302A0B" w:rsidRPr="00302A0B" w:rsidRDefault="00302A0B" w:rsidP="00F80434">
            <w:pPr>
              <w:spacing w:after="0"/>
            </w:pPr>
            <w:r>
              <w:t>Less than 5 kg</w:t>
            </w:r>
          </w:p>
        </w:tc>
      </w:tr>
      <w:tr w:rsidR="00302A0B" w:rsidRPr="00302A0B" w14:paraId="47D9BB4F" w14:textId="77777777" w:rsidTr="00F80434">
        <w:trPr>
          <w:cantSplit/>
        </w:trPr>
        <w:tc>
          <w:tcPr>
            <w:tcW w:w="1980" w:type="dxa"/>
            <w:hideMark/>
          </w:tcPr>
          <w:p w14:paraId="484C1B3D" w14:textId="77777777" w:rsidR="00302A0B" w:rsidRPr="00302A0B" w:rsidRDefault="00302A0B" w:rsidP="00F80434">
            <w:pPr>
              <w:spacing w:after="0"/>
            </w:pPr>
            <w:r>
              <w:t> </w:t>
            </w:r>
          </w:p>
        </w:tc>
        <w:tc>
          <w:tcPr>
            <w:tcW w:w="992" w:type="dxa"/>
            <w:hideMark/>
          </w:tcPr>
          <w:p w14:paraId="2ABDBDDE" w14:textId="77777777" w:rsidR="00302A0B" w:rsidRPr="00302A0B" w:rsidRDefault="00302A0B" w:rsidP="00F80434">
            <w:pPr>
              <w:spacing w:after="0"/>
            </w:pPr>
            <w:r>
              <w:t> </w:t>
            </w:r>
          </w:p>
        </w:tc>
        <w:tc>
          <w:tcPr>
            <w:tcW w:w="4678" w:type="dxa"/>
            <w:hideMark/>
          </w:tcPr>
          <w:p w14:paraId="4C29A4CC" w14:textId="77777777" w:rsidR="00302A0B" w:rsidRPr="00302A0B" w:rsidRDefault="00302A0B" w:rsidP="00F80434">
            <w:pPr>
              <w:spacing w:after="0"/>
            </w:pPr>
            <w:r>
              <w:t> </w:t>
            </w:r>
          </w:p>
        </w:tc>
        <w:tc>
          <w:tcPr>
            <w:tcW w:w="789" w:type="dxa"/>
            <w:noWrap/>
            <w:hideMark/>
          </w:tcPr>
          <w:p w14:paraId="74A3F3F5" w14:textId="77777777" w:rsidR="00302A0B" w:rsidRPr="00302A0B" w:rsidRDefault="00302A0B" w:rsidP="00F80434">
            <w:pPr>
              <w:spacing w:after="0"/>
            </w:pPr>
            <w:r>
              <w:t>04</w:t>
            </w:r>
          </w:p>
        </w:tc>
        <w:tc>
          <w:tcPr>
            <w:tcW w:w="1767" w:type="dxa"/>
            <w:hideMark/>
          </w:tcPr>
          <w:p w14:paraId="50D2F3A4" w14:textId="77777777" w:rsidR="00302A0B" w:rsidRPr="00302A0B" w:rsidRDefault="00302A0B" w:rsidP="00F80434">
            <w:pPr>
              <w:spacing w:after="0"/>
            </w:pPr>
            <w:r>
              <w:t>5 to 9 kg</w:t>
            </w:r>
          </w:p>
        </w:tc>
      </w:tr>
      <w:tr w:rsidR="00302A0B" w:rsidRPr="00302A0B" w14:paraId="4DB8A4E8" w14:textId="77777777" w:rsidTr="00F80434">
        <w:trPr>
          <w:cantSplit/>
        </w:trPr>
        <w:tc>
          <w:tcPr>
            <w:tcW w:w="1980" w:type="dxa"/>
            <w:hideMark/>
          </w:tcPr>
          <w:p w14:paraId="06F3B2A6" w14:textId="77777777" w:rsidR="00302A0B" w:rsidRPr="00302A0B" w:rsidRDefault="00302A0B" w:rsidP="00F80434">
            <w:pPr>
              <w:spacing w:after="0"/>
            </w:pPr>
            <w:r>
              <w:t> </w:t>
            </w:r>
          </w:p>
        </w:tc>
        <w:tc>
          <w:tcPr>
            <w:tcW w:w="992" w:type="dxa"/>
            <w:hideMark/>
          </w:tcPr>
          <w:p w14:paraId="4E1941D3" w14:textId="77777777" w:rsidR="00302A0B" w:rsidRPr="00302A0B" w:rsidRDefault="00302A0B" w:rsidP="00F80434">
            <w:pPr>
              <w:spacing w:after="0"/>
            </w:pPr>
            <w:r>
              <w:t> </w:t>
            </w:r>
          </w:p>
        </w:tc>
        <w:tc>
          <w:tcPr>
            <w:tcW w:w="4678" w:type="dxa"/>
            <w:hideMark/>
          </w:tcPr>
          <w:p w14:paraId="39FF2C58" w14:textId="77777777" w:rsidR="00302A0B" w:rsidRPr="00302A0B" w:rsidRDefault="00302A0B" w:rsidP="00F80434">
            <w:pPr>
              <w:spacing w:after="0"/>
            </w:pPr>
            <w:r>
              <w:t> </w:t>
            </w:r>
          </w:p>
        </w:tc>
        <w:tc>
          <w:tcPr>
            <w:tcW w:w="789" w:type="dxa"/>
            <w:noWrap/>
            <w:hideMark/>
          </w:tcPr>
          <w:p w14:paraId="0D550D01" w14:textId="77777777" w:rsidR="00302A0B" w:rsidRPr="00302A0B" w:rsidRDefault="00302A0B" w:rsidP="00F80434">
            <w:pPr>
              <w:spacing w:after="0"/>
            </w:pPr>
            <w:r>
              <w:t>08</w:t>
            </w:r>
          </w:p>
        </w:tc>
        <w:tc>
          <w:tcPr>
            <w:tcW w:w="1767" w:type="dxa"/>
            <w:hideMark/>
          </w:tcPr>
          <w:p w14:paraId="12E09B75" w14:textId="77777777" w:rsidR="00302A0B" w:rsidRPr="00302A0B" w:rsidRDefault="00302A0B" w:rsidP="00F80434">
            <w:pPr>
              <w:spacing w:after="0"/>
            </w:pPr>
            <w:r>
              <w:t>10 to 15 kg</w:t>
            </w:r>
          </w:p>
        </w:tc>
      </w:tr>
      <w:tr w:rsidR="00302A0B" w:rsidRPr="00302A0B" w14:paraId="46374033" w14:textId="77777777" w:rsidTr="00F80434">
        <w:trPr>
          <w:cantSplit/>
        </w:trPr>
        <w:tc>
          <w:tcPr>
            <w:tcW w:w="1980" w:type="dxa"/>
            <w:hideMark/>
          </w:tcPr>
          <w:p w14:paraId="3F9B241C" w14:textId="77777777" w:rsidR="00302A0B" w:rsidRPr="00302A0B" w:rsidRDefault="00302A0B" w:rsidP="00F80434">
            <w:pPr>
              <w:spacing w:after="0"/>
            </w:pPr>
            <w:r>
              <w:t> </w:t>
            </w:r>
          </w:p>
        </w:tc>
        <w:tc>
          <w:tcPr>
            <w:tcW w:w="992" w:type="dxa"/>
            <w:hideMark/>
          </w:tcPr>
          <w:p w14:paraId="3DC5191E" w14:textId="77777777" w:rsidR="00302A0B" w:rsidRPr="00302A0B" w:rsidRDefault="00302A0B" w:rsidP="00F80434">
            <w:pPr>
              <w:spacing w:after="0"/>
            </w:pPr>
            <w:r>
              <w:t> </w:t>
            </w:r>
          </w:p>
        </w:tc>
        <w:tc>
          <w:tcPr>
            <w:tcW w:w="4678" w:type="dxa"/>
            <w:hideMark/>
          </w:tcPr>
          <w:p w14:paraId="4D6170A9" w14:textId="77777777" w:rsidR="00302A0B" w:rsidRPr="00302A0B" w:rsidRDefault="00302A0B" w:rsidP="00F80434">
            <w:pPr>
              <w:spacing w:after="0"/>
            </w:pPr>
            <w:r>
              <w:t> </w:t>
            </w:r>
          </w:p>
        </w:tc>
        <w:tc>
          <w:tcPr>
            <w:tcW w:w="789" w:type="dxa"/>
            <w:noWrap/>
            <w:hideMark/>
          </w:tcPr>
          <w:p w14:paraId="2E2BD84A" w14:textId="77777777" w:rsidR="00302A0B" w:rsidRPr="00302A0B" w:rsidRDefault="00302A0B" w:rsidP="00F80434">
            <w:pPr>
              <w:spacing w:after="0"/>
            </w:pPr>
            <w:r>
              <w:t>12</w:t>
            </w:r>
          </w:p>
        </w:tc>
        <w:tc>
          <w:tcPr>
            <w:tcW w:w="1767" w:type="dxa"/>
            <w:hideMark/>
          </w:tcPr>
          <w:p w14:paraId="63156101" w14:textId="77777777" w:rsidR="00302A0B" w:rsidRPr="00302A0B" w:rsidRDefault="00302A0B" w:rsidP="00F80434">
            <w:pPr>
              <w:spacing w:after="0"/>
            </w:pPr>
            <w:r>
              <w:t>More than 15 kg</w:t>
            </w:r>
          </w:p>
        </w:tc>
      </w:tr>
      <w:tr w:rsidR="00302A0B" w:rsidRPr="00302A0B" w14:paraId="60344880" w14:textId="77777777" w:rsidTr="00F80434">
        <w:trPr>
          <w:cantSplit/>
        </w:trPr>
        <w:tc>
          <w:tcPr>
            <w:tcW w:w="1980" w:type="dxa"/>
            <w:hideMark/>
          </w:tcPr>
          <w:p w14:paraId="50A6C064" w14:textId="77777777" w:rsidR="00302A0B" w:rsidRPr="00302A0B" w:rsidRDefault="00302A0B" w:rsidP="00F80434">
            <w:pPr>
              <w:spacing w:after="0"/>
            </w:pPr>
            <w:r>
              <w:t>F03B_K=UNK/REF or not answered in CAWI/CATI and F03valik={713}</w:t>
            </w:r>
          </w:p>
        </w:tc>
        <w:tc>
          <w:tcPr>
            <w:tcW w:w="992" w:type="dxa"/>
            <w:hideMark/>
          </w:tcPr>
          <w:p w14:paraId="282F8A55" w14:textId="77777777" w:rsidR="00302A0B" w:rsidRPr="00302A0B" w:rsidRDefault="00302A0B" w:rsidP="00F80434">
            <w:pPr>
              <w:spacing w:after="0"/>
            </w:pPr>
            <w:r>
              <w:t>F03B_H</w:t>
            </w:r>
          </w:p>
        </w:tc>
        <w:tc>
          <w:tcPr>
            <w:tcW w:w="4678" w:type="dxa"/>
            <w:hideMark/>
          </w:tcPr>
          <w:p w14:paraId="42DA95BA" w14:textId="77777777" w:rsidR="00302A0B" w:rsidRPr="00302A0B" w:rsidRDefault="00302A0B" w:rsidP="00F80434">
            <w:pPr>
              <w:spacing w:after="0"/>
            </w:pPr>
            <w:r>
              <w:t xml:space="preserve">Estimated quantity of mushrooms </w:t>
            </w:r>
          </w:p>
        </w:tc>
        <w:tc>
          <w:tcPr>
            <w:tcW w:w="789" w:type="dxa"/>
            <w:noWrap/>
            <w:hideMark/>
          </w:tcPr>
          <w:p w14:paraId="56AED8E9" w14:textId="77777777" w:rsidR="00302A0B" w:rsidRPr="00302A0B" w:rsidRDefault="00302A0B" w:rsidP="00F80434">
            <w:pPr>
              <w:spacing w:after="0"/>
            </w:pPr>
            <w:r>
              <w:t>03</w:t>
            </w:r>
          </w:p>
        </w:tc>
        <w:tc>
          <w:tcPr>
            <w:tcW w:w="1767" w:type="dxa"/>
            <w:hideMark/>
          </w:tcPr>
          <w:p w14:paraId="0CC44268" w14:textId="77777777" w:rsidR="00302A0B" w:rsidRPr="00302A0B" w:rsidRDefault="00302A0B" w:rsidP="00F80434">
            <w:pPr>
              <w:spacing w:after="0"/>
            </w:pPr>
            <w:r>
              <w:t>Less than 5 kg</w:t>
            </w:r>
          </w:p>
        </w:tc>
      </w:tr>
      <w:tr w:rsidR="00302A0B" w:rsidRPr="00302A0B" w14:paraId="388CA460" w14:textId="77777777" w:rsidTr="00F80434">
        <w:trPr>
          <w:cantSplit/>
        </w:trPr>
        <w:tc>
          <w:tcPr>
            <w:tcW w:w="1980" w:type="dxa"/>
            <w:hideMark/>
          </w:tcPr>
          <w:p w14:paraId="50CE4398" w14:textId="77777777" w:rsidR="00302A0B" w:rsidRPr="00302A0B" w:rsidRDefault="00302A0B" w:rsidP="00F80434">
            <w:pPr>
              <w:spacing w:after="0"/>
            </w:pPr>
            <w:r>
              <w:t> </w:t>
            </w:r>
          </w:p>
        </w:tc>
        <w:tc>
          <w:tcPr>
            <w:tcW w:w="992" w:type="dxa"/>
            <w:hideMark/>
          </w:tcPr>
          <w:p w14:paraId="14040A0B" w14:textId="77777777" w:rsidR="00302A0B" w:rsidRPr="00302A0B" w:rsidRDefault="00302A0B" w:rsidP="00F80434">
            <w:pPr>
              <w:spacing w:after="0"/>
            </w:pPr>
            <w:r>
              <w:t> </w:t>
            </w:r>
          </w:p>
        </w:tc>
        <w:tc>
          <w:tcPr>
            <w:tcW w:w="4678" w:type="dxa"/>
            <w:hideMark/>
          </w:tcPr>
          <w:p w14:paraId="7A020A14" w14:textId="77777777" w:rsidR="00302A0B" w:rsidRPr="00302A0B" w:rsidRDefault="00302A0B" w:rsidP="00F80434">
            <w:pPr>
              <w:spacing w:after="0"/>
            </w:pPr>
            <w:r>
              <w:t> </w:t>
            </w:r>
          </w:p>
        </w:tc>
        <w:tc>
          <w:tcPr>
            <w:tcW w:w="789" w:type="dxa"/>
            <w:noWrap/>
            <w:hideMark/>
          </w:tcPr>
          <w:p w14:paraId="3B49A969" w14:textId="77777777" w:rsidR="00302A0B" w:rsidRPr="00302A0B" w:rsidRDefault="00302A0B" w:rsidP="00F80434">
            <w:pPr>
              <w:spacing w:after="0"/>
            </w:pPr>
            <w:r>
              <w:t>04</w:t>
            </w:r>
          </w:p>
        </w:tc>
        <w:tc>
          <w:tcPr>
            <w:tcW w:w="1767" w:type="dxa"/>
            <w:hideMark/>
          </w:tcPr>
          <w:p w14:paraId="13F4FCA3" w14:textId="77777777" w:rsidR="00302A0B" w:rsidRPr="00302A0B" w:rsidRDefault="00302A0B" w:rsidP="00F80434">
            <w:pPr>
              <w:spacing w:after="0"/>
            </w:pPr>
            <w:r>
              <w:t>5 to 9 kg</w:t>
            </w:r>
          </w:p>
        </w:tc>
      </w:tr>
      <w:tr w:rsidR="00302A0B" w:rsidRPr="00302A0B" w14:paraId="63D56462" w14:textId="77777777" w:rsidTr="00F80434">
        <w:trPr>
          <w:cantSplit/>
        </w:trPr>
        <w:tc>
          <w:tcPr>
            <w:tcW w:w="1980" w:type="dxa"/>
            <w:hideMark/>
          </w:tcPr>
          <w:p w14:paraId="068AC255" w14:textId="77777777" w:rsidR="00302A0B" w:rsidRPr="00302A0B" w:rsidRDefault="00302A0B" w:rsidP="00F80434">
            <w:pPr>
              <w:spacing w:after="0"/>
            </w:pPr>
            <w:r>
              <w:t> </w:t>
            </w:r>
          </w:p>
        </w:tc>
        <w:tc>
          <w:tcPr>
            <w:tcW w:w="992" w:type="dxa"/>
            <w:hideMark/>
          </w:tcPr>
          <w:p w14:paraId="144DE6FC" w14:textId="77777777" w:rsidR="00302A0B" w:rsidRPr="00302A0B" w:rsidRDefault="00302A0B" w:rsidP="00F80434">
            <w:pPr>
              <w:spacing w:after="0"/>
            </w:pPr>
            <w:r>
              <w:t> </w:t>
            </w:r>
          </w:p>
        </w:tc>
        <w:tc>
          <w:tcPr>
            <w:tcW w:w="4678" w:type="dxa"/>
            <w:hideMark/>
          </w:tcPr>
          <w:p w14:paraId="0BA31C8E" w14:textId="77777777" w:rsidR="00302A0B" w:rsidRPr="00302A0B" w:rsidRDefault="00302A0B" w:rsidP="00F80434">
            <w:pPr>
              <w:spacing w:after="0"/>
            </w:pPr>
            <w:r>
              <w:t> </w:t>
            </w:r>
          </w:p>
        </w:tc>
        <w:tc>
          <w:tcPr>
            <w:tcW w:w="789" w:type="dxa"/>
            <w:noWrap/>
            <w:hideMark/>
          </w:tcPr>
          <w:p w14:paraId="0B8B203F" w14:textId="77777777" w:rsidR="00302A0B" w:rsidRPr="00302A0B" w:rsidRDefault="00302A0B" w:rsidP="00F80434">
            <w:pPr>
              <w:spacing w:after="0"/>
            </w:pPr>
            <w:r>
              <w:t>08</w:t>
            </w:r>
          </w:p>
        </w:tc>
        <w:tc>
          <w:tcPr>
            <w:tcW w:w="1767" w:type="dxa"/>
            <w:hideMark/>
          </w:tcPr>
          <w:p w14:paraId="7360CE40" w14:textId="77777777" w:rsidR="00302A0B" w:rsidRPr="00302A0B" w:rsidRDefault="00302A0B" w:rsidP="00F80434">
            <w:pPr>
              <w:spacing w:after="0"/>
            </w:pPr>
            <w:r>
              <w:t>10 to 15 kg</w:t>
            </w:r>
          </w:p>
        </w:tc>
      </w:tr>
      <w:tr w:rsidR="00302A0B" w:rsidRPr="00302A0B" w14:paraId="05DAABB3" w14:textId="77777777" w:rsidTr="00F80434">
        <w:trPr>
          <w:cantSplit/>
        </w:trPr>
        <w:tc>
          <w:tcPr>
            <w:tcW w:w="1980" w:type="dxa"/>
            <w:hideMark/>
          </w:tcPr>
          <w:p w14:paraId="0C78FC9D" w14:textId="77777777" w:rsidR="00302A0B" w:rsidRPr="00302A0B" w:rsidRDefault="00302A0B" w:rsidP="00F80434">
            <w:pPr>
              <w:spacing w:after="0"/>
            </w:pPr>
            <w:r>
              <w:t> </w:t>
            </w:r>
          </w:p>
        </w:tc>
        <w:tc>
          <w:tcPr>
            <w:tcW w:w="992" w:type="dxa"/>
            <w:hideMark/>
          </w:tcPr>
          <w:p w14:paraId="187FD3ED" w14:textId="77777777" w:rsidR="00302A0B" w:rsidRPr="00302A0B" w:rsidRDefault="00302A0B" w:rsidP="00F80434">
            <w:pPr>
              <w:spacing w:after="0"/>
            </w:pPr>
            <w:r>
              <w:t> </w:t>
            </w:r>
          </w:p>
        </w:tc>
        <w:tc>
          <w:tcPr>
            <w:tcW w:w="4678" w:type="dxa"/>
            <w:hideMark/>
          </w:tcPr>
          <w:p w14:paraId="7AF1EA1C" w14:textId="77777777" w:rsidR="00302A0B" w:rsidRPr="00302A0B" w:rsidRDefault="00302A0B" w:rsidP="00F80434">
            <w:pPr>
              <w:spacing w:after="0"/>
            </w:pPr>
            <w:r>
              <w:t> </w:t>
            </w:r>
          </w:p>
        </w:tc>
        <w:tc>
          <w:tcPr>
            <w:tcW w:w="789" w:type="dxa"/>
            <w:noWrap/>
            <w:hideMark/>
          </w:tcPr>
          <w:p w14:paraId="2DAF2B29" w14:textId="77777777" w:rsidR="00302A0B" w:rsidRPr="00302A0B" w:rsidRDefault="00302A0B" w:rsidP="00F80434">
            <w:pPr>
              <w:spacing w:after="0"/>
            </w:pPr>
            <w:r>
              <w:t>12</w:t>
            </w:r>
          </w:p>
        </w:tc>
        <w:tc>
          <w:tcPr>
            <w:tcW w:w="1767" w:type="dxa"/>
            <w:hideMark/>
          </w:tcPr>
          <w:p w14:paraId="34178874" w14:textId="77777777" w:rsidR="00302A0B" w:rsidRPr="00302A0B" w:rsidRDefault="00302A0B" w:rsidP="00F80434">
            <w:pPr>
              <w:spacing w:after="0"/>
            </w:pPr>
            <w:r>
              <w:t>More than 15 kg</w:t>
            </w:r>
          </w:p>
        </w:tc>
      </w:tr>
      <w:tr w:rsidR="00302A0B" w:rsidRPr="00302A0B" w14:paraId="0C6FCC90" w14:textId="77777777" w:rsidTr="00F80434">
        <w:trPr>
          <w:cantSplit/>
        </w:trPr>
        <w:tc>
          <w:tcPr>
            <w:tcW w:w="1980" w:type="dxa"/>
            <w:hideMark/>
          </w:tcPr>
          <w:p w14:paraId="30F9B889" w14:textId="77777777" w:rsidR="00302A0B" w:rsidRPr="00302A0B" w:rsidRDefault="00302A0B" w:rsidP="00F80434">
            <w:pPr>
              <w:spacing w:after="0"/>
            </w:pPr>
            <w:r>
              <w:lastRenderedPageBreak/>
              <w:t>F04_K=UNK/REF or is unanswered in CAWI/CATI and F03valik={714}</w:t>
            </w:r>
          </w:p>
        </w:tc>
        <w:tc>
          <w:tcPr>
            <w:tcW w:w="992" w:type="dxa"/>
            <w:hideMark/>
          </w:tcPr>
          <w:p w14:paraId="772936AF" w14:textId="77777777" w:rsidR="00302A0B" w:rsidRPr="00302A0B" w:rsidRDefault="00302A0B" w:rsidP="00F80434">
            <w:pPr>
              <w:spacing w:after="0"/>
            </w:pPr>
            <w:r>
              <w:t>F04_H</w:t>
            </w:r>
          </w:p>
        </w:tc>
        <w:tc>
          <w:tcPr>
            <w:tcW w:w="4678" w:type="dxa"/>
            <w:hideMark/>
          </w:tcPr>
          <w:p w14:paraId="0323CC64" w14:textId="77777777" w:rsidR="00302A0B" w:rsidRPr="00302A0B" w:rsidRDefault="00302A0B" w:rsidP="00F80434">
            <w:pPr>
              <w:spacing w:after="0"/>
            </w:pPr>
            <w:r>
              <w:t xml:space="preserve">Estimated quantity of caught fish </w:t>
            </w:r>
          </w:p>
        </w:tc>
        <w:tc>
          <w:tcPr>
            <w:tcW w:w="789" w:type="dxa"/>
            <w:noWrap/>
            <w:hideMark/>
          </w:tcPr>
          <w:p w14:paraId="0F64D2B3" w14:textId="77777777" w:rsidR="00302A0B" w:rsidRPr="00302A0B" w:rsidRDefault="00302A0B" w:rsidP="00F80434">
            <w:pPr>
              <w:spacing w:after="0"/>
            </w:pPr>
            <w:r>
              <w:t>03</w:t>
            </w:r>
          </w:p>
        </w:tc>
        <w:tc>
          <w:tcPr>
            <w:tcW w:w="1767" w:type="dxa"/>
            <w:hideMark/>
          </w:tcPr>
          <w:p w14:paraId="29F3E39D" w14:textId="77777777" w:rsidR="00302A0B" w:rsidRPr="00302A0B" w:rsidRDefault="00302A0B" w:rsidP="00F80434">
            <w:pPr>
              <w:spacing w:after="0"/>
            </w:pPr>
            <w:r>
              <w:t>Less than 5 kg</w:t>
            </w:r>
          </w:p>
        </w:tc>
      </w:tr>
      <w:tr w:rsidR="00302A0B" w:rsidRPr="00302A0B" w14:paraId="5047C5CC" w14:textId="77777777" w:rsidTr="00F80434">
        <w:trPr>
          <w:cantSplit/>
        </w:trPr>
        <w:tc>
          <w:tcPr>
            <w:tcW w:w="1980" w:type="dxa"/>
            <w:hideMark/>
          </w:tcPr>
          <w:p w14:paraId="38077193" w14:textId="77777777" w:rsidR="00302A0B" w:rsidRPr="00302A0B" w:rsidRDefault="00302A0B" w:rsidP="00F80434">
            <w:pPr>
              <w:spacing w:after="0"/>
            </w:pPr>
            <w:r>
              <w:t> </w:t>
            </w:r>
          </w:p>
        </w:tc>
        <w:tc>
          <w:tcPr>
            <w:tcW w:w="992" w:type="dxa"/>
            <w:hideMark/>
          </w:tcPr>
          <w:p w14:paraId="109CF643" w14:textId="77777777" w:rsidR="00302A0B" w:rsidRPr="00302A0B" w:rsidRDefault="00302A0B" w:rsidP="00F80434">
            <w:pPr>
              <w:spacing w:after="0"/>
            </w:pPr>
            <w:r>
              <w:t> </w:t>
            </w:r>
          </w:p>
        </w:tc>
        <w:tc>
          <w:tcPr>
            <w:tcW w:w="4678" w:type="dxa"/>
            <w:hideMark/>
          </w:tcPr>
          <w:p w14:paraId="70A0245B" w14:textId="77777777" w:rsidR="00302A0B" w:rsidRPr="00302A0B" w:rsidRDefault="00302A0B" w:rsidP="00F80434">
            <w:pPr>
              <w:spacing w:after="0"/>
            </w:pPr>
            <w:r>
              <w:t> </w:t>
            </w:r>
          </w:p>
        </w:tc>
        <w:tc>
          <w:tcPr>
            <w:tcW w:w="789" w:type="dxa"/>
            <w:noWrap/>
            <w:hideMark/>
          </w:tcPr>
          <w:p w14:paraId="4A9FA3DB" w14:textId="77777777" w:rsidR="00302A0B" w:rsidRPr="00302A0B" w:rsidRDefault="00302A0B" w:rsidP="00F80434">
            <w:pPr>
              <w:spacing w:after="0"/>
            </w:pPr>
            <w:r>
              <w:t>04</w:t>
            </w:r>
          </w:p>
        </w:tc>
        <w:tc>
          <w:tcPr>
            <w:tcW w:w="1767" w:type="dxa"/>
            <w:hideMark/>
          </w:tcPr>
          <w:p w14:paraId="695DD881" w14:textId="77777777" w:rsidR="00302A0B" w:rsidRPr="00302A0B" w:rsidRDefault="00302A0B" w:rsidP="00F80434">
            <w:pPr>
              <w:spacing w:after="0"/>
            </w:pPr>
            <w:r>
              <w:t>5 to 9 kg</w:t>
            </w:r>
          </w:p>
        </w:tc>
      </w:tr>
      <w:tr w:rsidR="00302A0B" w:rsidRPr="00302A0B" w14:paraId="3AB279D1" w14:textId="77777777" w:rsidTr="00F80434">
        <w:trPr>
          <w:cantSplit/>
        </w:trPr>
        <w:tc>
          <w:tcPr>
            <w:tcW w:w="1980" w:type="dxa"/>
            <w:hideMark/>
          </w:tcPr>
          <w:p w14:paraId="6C7C0364" w14:textId="77777777" w:rsidR="00302A0B" w:rsidRPr="00302A0B" w:rsidRDefault="00302A0B" w:rsidP="00F80434">
            <w:pPr>
              <w:spacing w:after="0"/>
            </w:pPr>
            <w:r>
              <w:t> </w:t>
            </w:r>
          </w:p>
        </w:tc>
        <w:tc>
          <w:tcPr>
            <w:tcW w:w="992" w:type="dxa"/>
            <w:hideMark/>
          </w:tcPr>
          <w:p w14:paraId="6C9AFCD3" w14:textId="77777777" w:rsidR="00302A0B" w:rsidRPr="00302A0B" w:rsidRDefault="00302A0B" w:rsidP="00F80434">
            <w:pPr>
              <w:spacing w:after="0"/>
            </w:pPr>
            <w:r>
              <w:t> </w:t>
            </w:r>
          </w:p>
        </w:tc>
        <w:tc>
          <w:tcPr>
            <w:tcW w:w="4678" w:type="dxa"/>
            <w:hideMark/>
          </w:tcPr>
          <w:p w14:paraId="10E22144" w14:textId="77777777" w:rsidR="00302A0B" w:rsidRPr="00302A0B" w:rsidRDefault="00302A0B" w:rsidP="00F80434">
            <w:pPr>
              <w:spacing w:after="0"/>
            </w:pPr>
            <w:r>
              <w:t> </w:t>
            </w:r>
          </w:p>
        </w:tc>
        <w:tc>
          <w:tcPr>
            <w:tcW w:w="789" w:type="dxa"/>
            <w:noWrap/>
            <w:hideMark/>
          </w:tcPr>
          <w:p w14:paraId="4E22F5DC" w14:textId="77777777" w:rsidR="00302A0B" w:rsidRPr="00302A0B" w:rsidRDefault="00302A0B" w:rsidP="00F80434">
            <w:pPr>
              <w:spacing w:after="0"/>
            </w:pPr>
            <w:r>
              <w:t>10</w:t>
            </w:r>
          </w:p>
        </w:tc>
        <w:tc>
          <w:tcPr>
            <w:tcW w:w="1767" w:type="dxa"/>
            <w:hideMark/>
          </w:tcPr>
          <w:p w14:paraId="2E3ECFB1" w14:textId="77777777" w:rsidR="00302A0B" w:rsidRPr="00302A0B" w:rsidRDefault="00302A0B" w:rsidP="00F80434">
            <w:pPr>
              <w:spacing w:after="0"/>
            </w:pPr>
            <w:r>
              <w:t>10 to 20 kg</w:t>
            </w:r>
          </w:p>
        </w:tc>
      </w:tr>
      <w:tr w:rsidR="00302A0B" w:rsidRPr="00302A0B" w14:paraId="226B42D6" w14:textId="77777777" w:rsidTr="00F80434">
        <w:trPr>
          <w:cantSplit/>
        </w:trPr>
        <w:tc>
          <w:tcPr>
            <w:tcW w:w="1980" w:type="dxa"/>
            <w:hideMark/>
          </w:tcPr>
          <w:p w14:paraId="6BF80976" w14:textId="77777777" w:rsidR="00302A0B" w:rsidRPr="00302A0B" w:rsidRDefault="00302A0B" w:rsidP="00F80434">
            <w:pPr>
              <w:spacing w:after="0"/>
            </w:pPr>
            <w:r>
              <w:t> </w:t>
            </w:r>
          </w:p>
        </w:tc>
        <w:tc>
          <w:tcPr>
            <w:tcW w:w="992" w:type="dxa"/>
            <w:hideMark/>
          </w:tcPr>
          <w:p w14:paraId="258FD919" w14:textId="77777777" w:rsidR="00302A0B" w:rsidRPr="00302A0B" w:rsidRDefault="00302A0B" w:rsidP="00F80434">
            <w:pPr>
              <w:spacing w:after="0"/>
            </w:pPr>
            <w:r>
              <w:t> </w:t>
            </w:r>
          </w:p>
        </w:tc>
        <w:tc>
          <w:tcPr>
            <w:tcW w:w="4678" w:type="dxa"/>
            <w:hideMark/>
          </w:tcPr>
          <w:p w14:paraId="1A8856D9" w14:textId="77777777" w:rsidR="00302A0B" w:rsidRPr="00302A0B" w:rsidRDefault="00302A0B" w:rsidP="00F80434">
            <w:pPr>
              <w:spacing w:after="0"/>
            </w:pPr>
            <w:r>
              <w:t> </w:t>
            </w:r>
          </w:p>
        </w:tc>
        <w:tc>
          <w:tcPr>
            <w:tcW w:w="789" w:type="dxa"/>
            <w:noWrap/>
            <w:hideMark/>
          </w:tcPr>
          <w:p w14:paraId="7B78703C" w14:textId="77777777" w:rsidR="00302A0B" w:rsidRPr="00302A0B" w:rsidRDefault="00302A0B" w:rsidP="00F80434">
            <w:pPr>
              <w:spacing w:after="0"/>
            </w:pPr>
            <w:r>
              <w:t>15</w:t>
            </w:r>
          </w:p>
        </w:tc>
        <w:tc>
          <w:tcPr>
            <w:tcW w:w="1767" w:type="dxa"/>
            <w:hideMark/>
          </w:tcPr>
          <w:p w14:paraId="5676B0D8" w14:textId="77777777" w:rsidR="00302A0B" w:rsidRPr="00302A0B" w:rsidRDefault="00302A0B" w:rsidP="00F80434">
            <w:pPr>
              <w:spacing w:after="0"/>
            </w:pPr>
            <w:r>
              <w:t>More than 20 kg</w:t>
            </w:r>
          </w:p>
        </w:tc>
      </w:tr>
      <w:tr w:rsidR="00302A0B" w:rsidRPr="00302A0B" w14:paraId="30C6DEA4" w14:textId="77777777" w:rsidTr="00F80434">
        <w:trPr>
          <w:cantSplit/>
        </w:trPr>
        <w:tc>
          <w:tcPr>
            <w:tcW w:w="1980" w:type="dxa"/>
            <w:hideMark/>
          </w:tcPr>
          <w:p w14:paraId="07EFC298" w14:textId="77777777" w:rsidR="00302A0B" w:rsidRPr="00302A0B" w:rsidRDefault="00302A0B" w:rsidP="00F80434">
            <w:pPr>
              <w:spacing w:after="0"/>
            </w:pPr>
            <w:r>
              <w:t>F05_K=UNK/REF or is unanswered in CAWI/CATI and F03valik={715}</w:t>
            </w:r>
          </w:p>
        </w:tc>
        <w:tc>
          <w:tcPr>
            <w:tcW w:w="992" w:type="dxa"/>
            <w:hideMark/>
          </w:tcPr>
          <w:p w14:paraId="1408F333" w14:textId="77777777" w:rsidR="00302A0B" w:rsidRPr="00302A0B" w:rsidRDefault="00302A0B" w:rsidP="00F80434">
            <w:pPr>
              <w:spacing w:after="0"/>
            </w:pPr>
            <w:r>
              <w:t>F05_H</w:t>
            </w:r>
          </w:p>
        </w:tc>
        <w:tc>
          <w:tcPr>
            <w:tcW w:w="4678" w:type="dxa"/>
            <w:hideMark/>
          </w:tcPr>
          <w:p w14:paraId="3666A4EC" w14:textId="77777777" w:rsidR="00302A0B" w:rsidRPr="00302A0B" w:rsidRDefault="00302A0B" w:rsidP="00F80434">
            <w:pPr>
              <w:spacing w:after="0"/>
            </w:pPr>
            <w:r>
              <w:t>Estimated quantity of game</w:t>
            </w:r>
          </w:p>
        </w:tc>
        <w:tc>
          <w:tcPr>
            <w:tcW w:w="789" w:type="dxa"/>
            <w:noWrap/>
            <w:hideMark/>
          </w:tcPr>
          <w:p w14:paraId="1AD1D0D2" w14:textId="77777777" w:rsidR="00302A0B" w:rsidRPr="00302A0B" w:rsidRDefault="00302A0B" w:rsidP="00F80434">
            <w:pPr>
              <w:spacing w:after="0"/>
            </w:pPr>
            <w:r>
              <w:t>14</w:t>
            </w:r>
          </w:p>
        </w:tc>
        <w:tc>
          <w:tcPr>
            <w:tcW w:w="1767" w:type="dxa"/>
            <w:hideMark/>
          </w:tcPr>
          <w:p w14:paraId="7E44CF05" w14:textId="77777777" w:rsidR="00302A0B" w:rsidRPr="00302A0B" w:rsidRDefault="00302A0B" w:rsidP="00F80434">
            <w:pPr>
              <w:spacing w:after="0"/>
            </w:pPr>
            <w:r>
              <w:t>Less than 20 kg</w:t>
            </w:r>
          </w:p>
        </w:tc>
      </w:tr>
      <w:tr w:rsidR="00302A0B" w:rsidRPr="00302A0B" w14:paraId="54A7ECA1" w14:textId="77777777" w:rsidTr="00F80434">
        <w:trPr>
          <w:cantSplit/>
        </w:trPr>
        <w:tc>
          <w:tcPr>
            <w:tcW w:w="1980" w:type="dxa"/>
            <w:hideMark/>
          </w:tcPr>
          <w:p w14:paraId="5857FBBD" w14:textId="77777777" w:rsidR="00302A0B" w:rsidRPr="00302A0B" w:rsidRDefault="00302A0B" w:rsidP="00F80434">
            <w:pPr>
              <w:spacing w:after="0"/>
            </w:pPr>
            <w:r>
              <w:t> </w:t>
            </w:r>
          </w:p>
        </w:tc>
        <w:tc>
          <w:tcPr>
            <w:tcW w:w="992" w:type="dxa"/>
            <w:hideMark/>
          </w:tcPr>
          <w:p w14:paraId="42616A69" w14:textId="77777777" w:rsidR="00302A0B" w:rsidRPr="00302A0B" w:rsidRDefault="00302A0B" w:rsidP="00F80434">
            <w:pPr>
              <w:spacing w:after="0"/>
            </w:pPr>
            <w:r>
              <w:t> </w:t>
            </w:r>
          </w:p>
        </w:tc>
        <w:tc>
          <w:tcPr>
            <w:tcW w:w="4678" w:type="dxa"/>
            <w:hideMark/>
          </w:tcPr>
          <w:p w14:paraId="2E3C1570" w14:textId="77777777" w:rsidR="00302A0B" w:rsidRPr="00302A0B" w:rsidRDefault="00302A0B" w:rsidP="00F80434">
            <w:pPr>
              <w:spacing w:after="0"/>
            </w:pPr>
            <w:r>
              <w:t> </w:t>
            </w:r>
          </w:p>
        </w:tc>
        <w:tc>
          <w:tcPr>
            <w:tcW w:w="789" w:type="dxa"/>
            <w:noWrap/>
            <w:hideMark/>
          </w:tcPr>
          <w:p w14:paraId="520F349D" w14:textId="77777777" w:rsidR="00302A0B" w:rsidRPr="00302A0B" w:rsidRDefault="00302A0B" w:rsidP="00F80434">
            <w:pPr>
              <w:spacing w:after="0"/>
            </w:pPr>
            <w:r>
              <w:t>16</w:t>
            </w:r>
          </w:p>
        </w:tc>
        <w:tc>
          <w:tcPr>
            <w:tcW w:w="1767" w:type="dxa"/>
            <w:hideMark/>
          </w:tcPr>
          <w:p w14:paraId="2C625D74" w14:textId="77777777" w:rsidR="00302A0B" w:rsidRPr="00302A0B" w:rsidRDefault="00302A0B" w:rsidP="00F80434">
            <w:pPr>
              <w:spacing w:after="0"/>
            </w:pPr>
            <w:r>
              <w:t>20 to 24 kg</w:t>
            </w:r>
          </w:p>
        </w:tc>
      </w:tr>
      <w:tr w:rsidR="00302A0B" w:rsidRPr="00302A0B" w14:paraId="3B9FCC52" w14:textId="77777777" w:rsidTr="00F80434">
        <w:trPr>
          <w:cantSplit/>
        </w:trPr>
        <w:tc>
          <w:tcPr>
            <w:tcW w:w="1980" w:type="dxa"/>
            <w:hideMark/>
          </w:tcPr>
          <w:p w14:paraId="492DACE3" w14:textId="77777777" w:rsidR="00302A0B" w:rsidRPr="00302A0B" w:rsidRDefault="00302A0B" w:rsidP="00F80434">
            <w:pPr>
              <w:spacing w:after="0"/>
            </w:pPr>
            <w:r>
              <w:t> </w:t>
            </w:r>
          </w:p>
        </w:tc>
        <w:tc>
          <w:tcPr>
            <w:tcW w:w="992" w:type="dxa"/>
            <w:hideMark/>
          </w:tcPr>
          <w:p w14:paraId="784E567B" w14:textId="77777777" w:rsidR="00302A0B" w:rsidRPr="00302A0B" w:rsidRDefault="00302A0B" w:rsidP="00F80434">
            <w:pPr>
              <w:spacing w:after="0"/>
            </w:pPr>
            <w:r>
              <w:t> </w:t>
            </w:r>
          </w:p>
        </w:tc>
        <w:tc>
          <w:tcPr>
            <w:tcW w:w="4678" w:type="dxa"/>
            <w:hideMark/>
          </w:tcPr>
          <w:p w14:paraId="70589A9A" w14:textId="77777777" w:rsidR="00302A0B" w:rsidRPr="00302A0B" w:rsidRDefault="00302A0B" w:rsidP="00F80434">
            <w:pPr>
              <w:spacing w:after="0"/>
            </w:pPr>
            <w:r>
              <w:t> </w:t>
            </w:r>
          </w:p>
        </w:tc>
        <w:tc>
          <w:tcPr>
            <w:tcW w:w="789" w:type="dxa"/>
            <w:noWrap/>
            <w:hideMark/>
          </w:tcPr>
          <w:p w14:paraId="122FF1C5" w14:textId="77777777" w:rsidR="00302A0B" w:rsidRPr="00302A0B" w:rsidRDefault="00302A0B" w:rsidP="00F80434">
            <w:pPr>
              <w:spacing w:after="0"/>
            </w:pPr>
            <w:r>
              <w:t>19</w:t>
            </w:r>
          </w:p>
        </w:tc>
        <w:tc>
          <w:tcPr>
            <w:tcW w:w="1767" w:type="dxa"/>
            <w:hideMark/>
          </w:tcPr>
          <w:p w14:paraId="545AD4BA" w14:textId="77777777" w:rsidR="00302A0B" w:rsidRPr="00302A0B" w:rsidRDefault="00302A0B" w:rsidP="00F80434">
            <w:pPr>
              <w:spacing w:after="0"/>
            </w:pPr>
            <w:r>
              <w:t>25 to 40 kg</w:t>
            </w:r>
          </w:p>
        </w:tc>
      </w:tr>
      <w:tr w:rsidR="00302A0B" w:rsidRPr="00302A0B" w14:paraId="09003651" w14:textId="77777777" w:rsidTr="00F80434">
        <w:trPr>
          <w:cantSplit/>
        </w:trPr>
        <w:tc>
          <w:tcPr>
            <w:tcW w:w="1980" w:type="dxa"/>
            <w:hideMark/>
          </w:tcPr>
          <w:p w14:paraId="7C6E3D14" w14:textId="77777777" w:rsidR="00302A0B" w:rsidRPr="00302A0B" w:rsidRDefault="00302A0B" w:rsidP="00F80434">
            <w:pPr>
              <w:spacing w:after="0"/>
            </w:pPr>
            <w:r>
              <w:t> </w:t>
            </w:r>
          </w:p>
        </w:tc>
        <w:tc>
          <w:tcPr>
            <w:tcW w:w="992" w:type="dxa"/>
            <w:hideMark/>
          </w:tcPr>
          <w:p w14:paraId="2C2A198F" w14:textId="77777777" w:rsidR="00302A0B" w:rsidRPr="00302A0B" w:rsidRDefault="00302A0B" w:rsidP="00F80434">
            <w:pPr>
              <w:spacing w:after="0"/>
            </w:pPr>
            <w:r>
              <w:t> </w:t>
            </w:r>
          </w:p>
        </w:tc>
        <w:tc>
          <w:tcPr>
            <w:tcW w:w="4678" w:type="dxa"/>
            <w:hideMark/>
          </w:tcPr>
          <w:p w14:paraId="66234F00" w14:textId="77777777" w:rsidR="00302A0B" w:rsidRPr="00302A0B" w:rsidRDefault="00302A0B" w:rsidP="00F80434">
            <w:pPr>
              <w:spacing w:after="0"/>
            </w:pPr>
            <w:r>
              <w:t> </w:t>
            </w:r>
          </w:p>
        </w:tc>
        <w:tc>
          <w:tcPr>
            <w:tcW w:w="789" w:type="dxa"/>
            <w:noWrap/>
            <w:hideMark/>
          </w:tcPr>
          <w:p w14:paraId="739A9AD9" w14:textId="77777777" w:rsidR="00302A0B" w:rsidRPr="00302A0B" w:rsidRDefault="00302A0B" w:rsidP="00F80434">
            <w:pPr>
              <w:spacing w:after="0"/>
            </w:pPr>
            <w:r>
              <w:t>22</w:t>
            </w:r>
          </w:p>
        </w:tc>
        <w:tc>
          <w:tcPr>
            <w:tcW w:w="1767" w:type="dxa"/>
            <w:hideMark/>
          </w:tcPr>
          <w:p w14:paraId="0D336D99" w14:textId="77777777" w:rsidR="00302A0B" w:rsidRPr="00302A0B" w:rsidRDefault="00302A0B" w:rsidP="00F80434">
            <w:pPr>
              <w:spacing w:after="0"/>
            </w:pPr>
            <w:r>
              <w:t>More than 40 kg</w:t>
            </w:r>
          </w:p>
        </w:tc>
      </w:tr>
      <w:tr w:rsidR="00302A0B" w:rsidRPr="00302A0B" w14:paraId="4FC25BFD" w14:textId="77777777" w:rsidTr="00F80434">
        <w:trPr>
          <w:cantSplit/>
        </w:trPr>
        <w:tc>
          <w:tcPr>
            <w:tcW w:w="1980" w:type="dxa"/>
            <w:noWrap/>
            <w:hideMark/>
          </w:tcPr>
          <w:p w14:paraId="68306996" w14:textId="77777777" w:rsidR="00302A0B" w:rsidRPr="00302A0B" w:rsidRDefault="00302A0B" w:rsidP="00F80434">
            <w:pPr>
              <w:spacing w:after="0"/>
            </w:pPr>
            <w:r>
              <w:t>CAWI always</w:t>
            </w:r>
          </w:p>
        </w:tc>
        <w:tc>
          <w:tcPr>
            <w:tcW w:w="992" w:type="dxa"/>
            <w:hideMark/>
          </w:tcPr>
          <w:p w14:paraId="244F871F" w14:textId="77777777" w:rsidR="00302A0B" w:rsidRPr="00302A0B" w:rsidRDefault="00302A0B" w:rsidP="00F80434">
            <w:pPr>
              <w:spacing w:after="0"/>
            </w:pPr>
            <w:r>
              <w:t>tekstP1</w:t>
            </w:r>
          </w:p>
        </w:tc>
        <w:tc>
          <w:tcPr>
            <w:tcW w:w="4678" w:type="dxa"/>
            <w:hideMark/>
          </w:tcPr>
          <w:p w14:paraId="19FF6BC2" w14:textId="77777777" w:rsidR="00302A0B" w:rsidRPr="00302A0B" w:rsidRDefault="00302A0B" w:rsidP="00F80434">
            <w:pPr>
              <w:spacing w:after="0"/>
            </w:pPr>
            <w:r>
              <w:t>GIFT CARD DRAW</w:t>
            </w:r>
          </w:p>
        </w:tc>
        <w:tc>
          <w:tcPr>
            <w:tcW w:w="789" w:type="dxa"/>
            <w:noWrap/>
            <w:hideMark/>
          </w:tcPr>
          <w:p w14:paraId="76D5AD7E" w14:textId="77777777" w:rsidR="00302A0B" w:rsidRPr="00302A0B" w:rsidRDefault="00302A0B" w:rsidP="00F80434">
            <w:pPr>
              <w:spacing w:after="0"/>
            </w:pPr>
            <w:r>
              <w:t> </w:t>
            </w:r>
          </w:p>
        </w:tc>
        <w:tc>
          <w:tcPr>
            <w:tcW w:w="1767" w:type="dxa"/>
            <w:hideMark/>
          </w:tcPr>
          <w:p w14:paraId="7E6DA791" w14:textId="77777777" w:rsidR="00302A0B" w:rsidRPr="00302A0B" w:rsidRDefault="00302A0B" w:rsidP="00F80434">
            <w:pPr>
              <w:spacing w:after="0"/>
            </w:pPr>
            <w:r>
              <w:t> </w:t>
            </w:r>
          </w:p>
        </w:tc>
      </w:tr>
      <w:tr w:rsidR="00302A0B" w:rsidRPr="00302A0B" w14:paraId="7AC69A23" w14:textId="77777777" w:rsidTr="00F80434">
        <w:trPr>
          <w:cantSplit/>
        </w:trPr>
        <w:tc>
          <w:tcPr>
            <w:tcW w:w="1980" w:type="dxa"/>
            <w:noWrap/>
            <w:hideMark/>
          </w:tcPr>
          <w:p w14:paraId="6E4FCB8E" w14:textId="77777777" w:rsidR="00302A0B" w:rsidRPr="00302A0B" w:rsidRDefault="00302A0B" w:rsidP="00F80434">
            <w:pPr>
              <w:spacing w:after="0"/>
            </w:pPr>
            <w:r>
              <w:t>CAWI always</w:t>
            </w:r>
          </w:p>
        </w:tc>
        <w:tc>
          <w:tcPr>
            <w:tcW w:w="992" w:type="dxa"/>
            <w:noWrap/>
            <w:hideMark/>
          </w:tcPr>
          <w:p w14:paraId="0640EDD7" w14:textId="77777777" w:rsidR="00302A0B" w:rsidRPr="00302A0B" w:rsidRDefault="00302A0B" w:rsidP="00F80434">
            <w:pPr>
              <w:spacing w:after="0"/>
            </w:pPr>
            <w:r>
              <w:t>tekstP2</w:t>
            </w:r>
          </w:p>
        </w:tc>
        <w:tc>
          <w:tcPr>
            <w:tcW w:w="4678" w:type="dxa"/>
            <w:hideMark/>
          </w:tcPr>
          <w:p w14:paraId="03F11046" w14:textId="77777777" w:rsidR="00302A0B" w:rsidRPr="00302A0B" w:rsidRDefault="00302A0B" w:rsidP="00F80434">
            <w:pPr>
              <w:spacing w:after="0"/>
            </w:pPr>
            <w:r>
              <w:t xml:space="preserve">All persons who finish the questionnaire online will be entered in a draw for </w:t>
            </w:r>
            <w:r>
              <w:rPr>
                <w:b/>
              </w:rPr>
              <w:t xml:space="preserve">20 </w:t>
            </w:r>
            <w:r>
              <w:rPr>
                <w:b/>
                <w:u w:val="single"/>
              </w:rPr>
              <w:t>media publication subscriptions</w:t>
            </w:r>
            <w:r>
              <w:rPr>
                <w:b/>
              </w:rPr>
              <w:t xml:space="preserve"> of 1–4 months. The subscriptions are to various digital and paper versions of newspapers and magazines. The winners will be announced in March 2021. Statistics Estonia will contact the winners.</w:t>
            </w:r>
          </w:p>
        </w:tc>
        <w:tc>
          <w:tcPr>
            <w:tcW w:w="789" w:type="dxa"/>
            <w:hideMark/>
          </w:tcPr>
          <w:p w14:paraId="520A05A0" w14:textId="77777777" w:rsidR="00302A0B" w:rsidRPr="00302A0B" w:rsidRDefault="00302A0B" w:rsidP="00F80434">
            <w:pPr>
              <w:spacing w:after="0"/>
            </w:pPr>
            <w:r>
              <w:t> </w:t>
            </w:r>
          </w:p>
        </w:tc>
        <w:tc>
          <w:tcPr>
            <w:tcW w:w="1767" w:type="dxa"/>
            <w:hideMark/>
          </w:tcPr>
          <w:p w14:paraId="6586ADCE" w14:textId="77777777" w:rsidR="00302A0B" w:rsidRPr="00302A0B" w:rsidRDefault="00302A0B" w:rsidP="00F80434">
            <w:pPr>
              <w:spacing w:after="0"/>
            </w:pPr>
            <w:r>
              <w:t> </w:t>
            </w:r>
          </w:p>
        </w:tc>
      </w:tr>
      <w:tr w:rsidR="00302A0B" w:rsidRPr="00302A0B" w14:paraId="653E8959" w14:textId="77777777" w:rsidTr="00F80434">
        <w:trPr>
          <w:cantSplit/>
        </w:trPr>
        <w:tc>
          <w:tcPr>
            <w:tcW w:w="1980" w:type="dxa"/>
            <w:noWrap/>
            <w:hideMark/>
          </w:tcPr>
          <w:p w14:paraId="30143CE8" w14:textId="77777777" w:rsidR="00302A0B" w:rsidRPr="00302A0B" w:rsidRDefault="00302A0B" w:rsidP="00F80434">
            <w:pPr>
              <w:spacing w:after="0"/>
            </w:pPr>
            <w:r>
              <w:t>CAWI always</w:t>
            </w:r>
          </w:p>
        </w:tc>
        <w:tc>
          <w:tcPr>
            <w:tcW w:w="992" w:type="dxa"/>
            <w:noWrap/>
            <w:hideMark/>
          </w:tcPr>
          <w:p w14:paraId="1371646E" w14:textId="77777777" w:rsidR="00302A0B" w:rsidRPr="00302A0B" w:rsidRDefault="00302A0B" w:rsidP="00F80434">
            <w:pPr>
              <w:spacing w:after="0"/>
            </w:pPr>
            <w:r>
              <w:t>P08</w:t>
            </w:r>
          </w:p>
        </w:tc>
        <w:tc>
          <w:tcPr>
            <w:tcW w:w="4678" w:type="dxa"/>
            <w:noWrap/>
            <w:hideMark/>
          </w:tcPr>
          <w:p w14:paraId="002682C4" w14:textId="77777777" w:rsidR="00302A0B" w:rsidRPr="00302A0B" w:rsidRDefault="00302A0B" w:rsidP="00F80434">
            <w:pPr>
              <w:spacing w:after="0"/>
            </w:pPr>
            <w:r>
              <w:t>Do you wish to participate in the draw?</w:t>
            </w:r>
          </w:p>
        </w:tc>
        <w:tc>
          <w:tcPr>
            <w:tcW w:w="789" w:type="dxa"/>
            <w:noWrap/>
            <w:hideMark/>
          </w:tcPr>
          <w:p w14:paraId="60735286" w14:textId="77777777" w:rsidR="00302A0B" w:rsidRPr="00302A0B" w:rsidRDefault="00302A0B" w:rsidP="00F80434">
            <w:pPr>
              <w:spacing w:after="0"/>
            </w:pPr>
            <w:r>
              <w:t>1</w:t>
            </w:r>
          </w:p>
        </w:tc>
        <w:tc>
          <w:tcPr>
            <w:tcW w:w="1767" w:type="dxa"/>
            <w:hideMark/>
          </w:tcPr>
          <w:p w14:paraId="4331B6CC" w14:textId="77777777" w:rsidR="00302A0B" w:rsidRPr="00302A0B" w:rsidRDefault="00302A0B" w:rsidP="00F80434">
            <w:pPr>
              <w:spacing w:after="0"/>
            </w:pPr>
            <w:r>
              <w:t>Yes</w:t>
            </w:r>
          </w:p>
        </w:tc>
      </w:tr>
      <w:tr w:rsidR="00302A0B" w:rsidRPr="00302A0B" w14:paraId="559CEFBD" w14:textId="77777777" w:rsidTr="00F80434">
        <w:trPr>
          <w:cantSplit/>
        </w:trPr>
        <w:tc>
          <w:tcPr>
            <w:tcW w:w="1980" w:type="dxa"/>
            <w:noWrap/>
            <w:hideMark/>
          </w:tcPr>
          <w:p w14:paraId="2B2801FC" w14:textId="77777777" w:rsidR="00302A0B" w:rsidRPr="00302A0B" w:rsidRDefault="00302A0B" w:rsidP="00F80434">
            <w:pPr>
              <w:spacing w:after="0"/>
            </w:pPr>
            <w:r>
              <w:t> </w:t>
            </w:r>
          </w:p>
        </w:tc>
        <w:tc>
          <w:tcPr>
            <w:tcW w:w="992" w:type="dxa"/>
            <w:noWrap/>
            <w:hideMark/>
          </w:tcPr>
          <w:p w14:paraId="38E0F48B" w14:textId="77777777" w:rsidR="00302A0B" w:rsidRPr="00302A0B" w:rsidRDefault="00302A0B" w:rsidP="00F80434">
            <w:pPr>
              <w:spacing w:after="0"/>
            </w:pPr>
            <w:r>
              <w:t> </w:t>
            </w:r>
          </w:p>
        </w:tc>
        <w:tc>
          <w:tcPr>
            <w:tcW w:w="4678" w:type="dxa"/>
            <w:noWrap/>
            <w:hideMark/>
          </w:tcPr>
          <w:p w14:paraId="291243BA" w14:textId="77777777" w:rsidR="00302A0B" w:rsidRPr="00302A0B" w:rsidRDefault="00302A0B" w:rsidP="00F80434">
            <w:pPr>
              <w:spacing w:after="0"/>
            </w:pPr>
            <w:r>
              <w:t> </w:t>
            </w:r>
          </w:p>
        </w:tc>
        <w:tc>
          <w:tcPr>
            <w:tcW w:w="789" w:type="dxa"/>
            <w:noWrap/>
            <w:hideMark/>
          </w:tcPr>
          <w:p w14:paraId="3CBCF822" w14:textId="77777777" w:rsidR="00302A0B" w:rsidRPr="00302A0B" w:rsidRDefault="00302A0B" w:rsidP="00F80434">
            <w:pPr>
              <w:spacing w:after="0"/>
            </w:pPr>
            <w:r>
              <w:t>2</w:t>
            </w:r>
          </w:p>
        </w:tc>
        <w:tc>
          <w:tcPr>
            <w:tcW w:w="1767" w:type="dxa"/>
            <w:hideMark/>
          </w:tcPr>
          <w:p w14:paraId="388807B8" w14:textId="77777777" w:rsidR="00302A0B" w:rsidRPr="00302A0B" w:rsidRDefault="00302A0B" w:rsidP="00F80434">
            <w:pPr>
              <w:spacing w:after="0"/>
            </w:pPr>
            <w:r>
              <w:t>No</w:t>
            </w:r>
          </w:p>
        </w:tc>
      </w:tr>
      <w:tr w:rsidR="00302A0B" w:rsidRPr="00302A0B" w14:paraId="13148B21" w14:textId="77777777" w:rsidTr="00F80434">
        <w:trPr>
          <w:cantSplit/>
        </w:trPr>
        <w:tc>
          <w:tcPr>
            <w:tcW w:w="1980" w:type="dxa"/>
            <w:hideMark/>
          </w:tcPr>
          <w:p w14:paraId="00A613F5" w14:textId="77777777" w:rsidR="00302A0B" w:rsidRPr="00302A0B" w:rsidRDefault="00302A0B" w:rsidP="00F80434">
            <w:pPr>
              <w:spacing w:after="0"/>
            </w:pPr>
            <w:r>
              <w:t>P08=1</w:t>
            </w:r>
          </w:p>
        </w:tc>
        <w:tc>
          <w:tcPr>
            <w:tcW w:w="992" w:type="dxa"/>
            <w:hideMark/>
          </w:tcPr>
          <w:p w14:paraId="7E585FDD" w14:textId="77777777" w:rsidR="00302A0B" w:rsidRPr="00302A0B" w:rsidRDefault="00302A0B" w:rsidP="00F80434">
            <w:pPr>
              <w:spacing w:after="0"/>
            </w:pPr>
            <w:r>
              <w:t>P08A</w:t>
            </w:r>
          </w:p>
        </w:tc>
        <w:tc>
          <w:tcPr>
            <w:tcW w:w="4678" w:type="dxa"/>
            <w:hideMark/>
          </w:tcPr>
          <w:p w14:paraId="1F629487" w14:textId="77777777" w:rsidR="00302A0B" w:rsidRPr="00302A0B" w:rsidRDefault="00302A0B" w:rsidP="00F80434">
            <w:pPr>
              <w:spacing w:after="0"/>
              <w:rPr>
                <w:b/>
                <w:bCs/>
              </w:rPr>
            </w:pPr>
            <w:r>
              <w:rPr>
                <w:b/>
              </w:rPr>
              <w:t>Which publication subscription would you choose if you won? Please choose from the following publications.</w:t>
            </w:r>
          </w:p>
        </w:tc>
        <w:tc>
          <w:tcPr>
            <w:tcW w:w="789" w:type="dxa"/>
            <w:noWrap/>
            <w:hideMark/>
          </w:tcPr>
          <w:p w14:paraId="23E8CBFF" w14:textId="77777777" w:rsidR="00302A0B" w:rsidRPr="00302A0B" w:rsidRDefault="00302A0B" w:rsidP="00F80434">
            <w:pPr>
              <w:spacing w:after="0"/>
            </w:pPr>
            <w:r>
              <w:t>01</w:t>
            </w:r>
          </w:p>
        </w:tc>
        <w:tc>
          <w:tcPr>
            <w:tcW w:w="1767" w:type="dxa"/>
            <w:hideMark/>
          </w:tcPr>
          <w:p w14:paraId="34E6BE05" w14:textId="77777777" w:rsidR="00302A0B" w:rsidRPr="00302A0B" w:rsidRDefault="00302A0B" w:rsidP="00F80434">
            <w:pPr>
              <w:spacing w:after="0"/>
            </w:pPr>
            <w:r>
              <w:t xml:space="preserve">Digital version of newspaper </w:t>
            </w:r>
            <w:proofErr w:type="spellStart"/>
            <w:r>
              <w:t>Äripäev</w:t>
            </w:r>
            <w:proofErr w:type="spellEnd"/>
            <w:r>
              <w:t xml:space="preserve"> for two months</w:t>
            </w:r>
          </w:p>
        </w:tc>
      </w:tr>
      <w:tr w:rsidR="00302A0B" w:rsidRPr="00302A0B" w14:paraId="60A17554" w14:textId="77777777" w:rsidTr="00F80434">
        <w:trPr>
          <w:cantSplit/>
        </w:trPr>
        <w:tc>
          <w:tcPr>
            <w:tcW w:w="1980" w:type="dxa"/>
            <w:hideMark/>
          </w:tcPr>
          <w:p w14:paraId="162A2524" w14:textId="77777777" w:rsidR="00302A0B" w:rsidRPr="00302A0B" w:rsidRDefault="00302A0B" w:rsidP="00F80434">
            <w:pPr>
              <w:spacing w:after="0"/>
            </w:pPr>
            <w:r>
              <w:t> </w:t>
            </w:r>
          </w:p>
        </w:tc>
        <w:tc>
          <w:tcPr>
            <w:tcW w:w="992" w:type="dxa"/>
            <w:hideMark/>
          </w:tcPr>
          <w:p w14:paraId="69DF99BC" w14:textId="77777777" w:rsidR="00302A0B" w:rsidRPr="00302A0B" w:rsidRDefault="00302A0B" w:rsidP="00F80434">
            <w:pPr>
              <w:spacing w:after="0"/>
            </w:pPr>
            <w:r>
              <w:t> </w:t>
            </w:r>
          </w:p>
        </w:tc>
        <w:tc>
          <w:tcPr>
            <w:tcW w:w="4678" w:type="dxa"/>
            <w:hideMark/>
          </w:tcPr>
          <w:p w14:paraId="4219C253" w14:textId="77777777" w:rsidR="00302A0B" w:rsidRPr="00302A0B" w:rsidRDefault="00302A0B" w:rsidP="00F80434">
            <w:pPr>
              <w:spacing w:after="0"/>
            </w:pPr>
            <w:r>
              <w:t> </w:t>
            </w:r>
          </w:p>
        </w:tc>
        <w:tc>
          <w:tcPr>
            <w:tcW w:w="789" w:type="dxa"/>
            <w:noWrap/>
            <w:hideMark/>
          </w:tcPr>
          <w:p w14:paraId="7140BBBF" w14:textId="77777777" w:rsidR="00302A0B" w:rsidRPr="00302A0B" w:rsidRDefault="00302A0B" w:rsidP="00F80434">
            <w:pPr>
              <w:spacing w:after="0"/>
            </w:pPr>
            <w:r>
              <w:t>02</w:t>
            </w:r>
          </w:p>
        </w:tc>
        <w:tc>
          <w:tcPr>
            <w:tcW w:w="1767" w:type="dxa"/>
            <w:hideMark/>
          </w:tcPr>
          <w:p w14:paraId="5B6F872B" w14:textId="77777777" w:rsidR="00302A0B" w:rsidRPr="00302A0B" w:rsidRDefault="00302A0B" w:rsidP="00F80434">
            <w:pPr>
              <w:spacing w:after="0"/>
            </w:pPr>
            <w:r>
              <w:t xml:space="preserve">Digital version of newspaper </w:t>
            </w:r>
            <w:proofErr w:type="spellStart"/>
            <w:r>
              <w:t>Delovõje</w:t>
            </w:r>
            <w:proofErr w:type="spellEnd"/>
            <w:r>
              <w:t xml:space="preserve"> Vedomosti (in Russian) for two months </w:t>
            </w:r>
          </w:p>
        </w:tc>
      </w:tr>
      <w:tr w:rsidR="00302A0B" w:rsidRPr="00302A0B" w14:paraId="3A879968" w14:textId="77777777" w:rsidTr="00F80434">
        <w:trPr>
          <w:cantSplit/>
        </w:trPr>
        <w:tc>
          <w:tcPr>
            <w:tcW w:w="1980" w:type="dxa"/>
            <w:hideMark/>
          </w:tcPr>
          <w:p w14:paraId="2D1F0942" w14:textId="77777777" w:rsidR="00302A0B" w:rsidRPr="00302A0B" w:rsidRDefault="00302A0B" w:rsidP="00F80434">
            <w:pPr>
              <w:spacing w:after="0"/>
            </w:pPr>
            <w:r>
              <w:t> </w:t>
            </w:r>
          </w:p>
        </w:tc>
        <w:tc>
          <w:tcPr>
            <w:tcW w:w="992" w:type="dxa"/>
            <w:hideMark/>
          </w:tcPr>
          <w:p w14:paraId="1AB2F87A" w14:textId="77777777" w:rsidR="00302A0B" w:rsidRPr="00302A0B" w:rsidRDefault="00302A0B" w:rsidP="00F80434">
            <w:pPr>
              <w:spacing w:after="0"/>
            </w:pPr>
            <w:r>
              <w:t> </w:t>
            </w:r>
          </w:p>
        </w:tc>
        <w:tc>
          <w:tcPr>
            <w:tcW w:w="4678" w:type="dxa"/>
            <w:hideMark/>
          </w:tcPr>
          <w:p w14:paraId="5EF32F71" w14:textId="77777777" w:rsidR="00302A0B" w:rsidRPr="00302A0B" w:rsidRDefault="00302A0B" w:rsidP="00F80434">
            <w:pPr>
              <w:spacing w:after="0"/>
            </w:pPr>
            <w:r>
              <w:t> </w:t>
            </w:r>
          </w:p>
        </w:tc>
        <w:tc>
          <w:tcPr>
            <w:tcW w:w="789" w:type="dxa"/>
            <w:noWrap/>
            <w:hideMark/>
          </w:tcPr>
          <w:p w14:paraId="326FFB10" w14:textId="77777777" w:rsidR="00302A0B" w:rsidRPr="00302A0B" w:rsidRDefault="00302A0B" w:rsidP="00F80434">
            <w:pPr>
              <w:spacing w:after="0"/>
            </w:pPr>
            <w:r>
              <w:t>03</w:t>
            </w:r>
          </w:p>
        </w:tc>
        <w:tc>
          <w:tcPr>
            <w:tcW w:w="1767" w:type="dxa"/>
            <w:hideMark/>
          </w:tcPr>
          <w:p w14:paraId="0CFF55B4" w14:textId="77777777" w:rsidR="00302A0B" w:rsidRPr="00302A0B" w:rsidRDefault="00302A0B" w:rsidP="00F80434">
            <w:pPr>
              <w:spacing w:after="0"/>
            </w:pPr>
            <w:r>
              <w:t xml:space="preserve">Paper version of newspaper </w:t>
            </w:r>
            <w:proofErr w:type="spellStart"/>
            <w:r>
              <w:t>Postimees</w:t>
            </w:r>
            <w:proofErr w:type="spellEnd"/>
            <w:r>
              <w:t xml:space="preserve"> (published Mon-Sat) for one month</w:t>
            </w:r>
          </w:p>
        </w:tc>
      </w:tr>
      <w:tr w:rsidR="00302A0B" w:rsidRPr="00302A0B" w14:paraId="30722AEA" w14:textId="77777777" w:rsidTr="00F80434">
        <w:trPr>
          <w:cantSplit/>
        </w:trPr>
        <w:tc>
          <w:tcPr>
            <w:tcW w:w="1980" w:type="dxa"/>
            <w:hideMark/>
          </w:tcPr>
          <w:p w14:paraId="7F14FB67" w14:textId="77777777" w:rsidR="00302A0B" w:rsidRPr="00302A0B" w:rsidRDefault="00302A0B" w:rsidP="00F80434">
            <w:pPr>
              <w:spacing w:after="0"/>
            </w:pPr>
            <w:r>
              <w:t> </w:t>
            </w:r>
          </w:p>
        </w:tc>
        <w:tc>
          <w:tcPr>
            <w:tcW w:w="992" w:type="dxa"/>
            <w:hideMark/>
          </w:tcPr>
          <w:p w14:paraId="62FD8957" w14:textId="77777777" w:rsidR="00302A0B" w:rsidRPr="00302A0B" w:rsidRDefault="00302A0B" w:rsidP="00F80434">
            <w:pPr>
              <w:spacing w:after="0"/>
            </w:pPr>
            <w:r>
              <w:t> </w:t>
            </w:r>
          </w:p>
        </w:tc>
        <w:tc>
          <w:tcPr>
            <w:tcW w:w="4678" w:type="dxa"/>
            <w:hideMark/>
          </w:tcPr>
          <w:p w14:paraId="338AB03D" w14:textId="77777777" w:rsidR="00302A0B" w:rsidRPr="00302A0B" w:rsidRDefault="00302A0B" w:rsidP="00F80434">
            <w:pPr>
              <w:spacing w:after="0"/>
            </w:pPr>
            <w:r>
              <w:t> </w:t>
            </w:r>
          </w:p>
        </w:tc>
        <w:tc>
          <w:tcPr>
            <w:tcW w:w="789" w:type="dxa"/>
            <w:noWrap/>
            <w:hideMark/>
          </w:tcPr>
          <w:p w14:paraId="6A97E1A2" w14:textId="77777777" w:rsidR="00302A0B" w:rsidRPr="00302A0B" w:rsidRDefault="00302A0B" w:rsidP="00F80434">
            <w:pPr>
              <w:spacing w:after="0"/>
            </w:pPr>
            <w:r>
              <w:t>04</w:t>
            </w:r>
          </w:p>
        </w:tc>
        <w:tc>
          <w:tcPr>
            <w:tcW w:w="1767" w:type="dxa"/>
            <w:hideMark/>
          </w:tcPr>
          <w:p w14:paraId="5FB7FD02" w14:textId="77777777" w:rsidR="00302A0B" w:rsidRPr="00302A0B" w:rsidRDefault="00302A0B" w:rsidP="00F80434">
            <w:pPr>
              <w:spacing w:after="0"/>
            </w:pPr>
            <w:r>
              <w:t xml:space="preserve">Paper version of newspaper </w:t>
            </w:r>
            <w:proofErr w:type="spellStart"/>
            <w:r>
              <w:t>Postimees</w:t>
            </w:r>
            <w:proofErr w:type="spellEnd"/>
            <w:r>
              <w:t xml:space="preserve"> </w:t>
            </w:r>
            <w:proofErr w:type="spellStart"/>
            <w:r>
              <w:t>Nädalavahetus</w:t>
            </w:r>
            <w:proofErr w:type="spellEnd"/>
            <w:r>
              <w:t xml:space="preserve"> (published on Sat) for two months</w:t>
            </w:r>
          </w:p>
        </w:tc>
      </w:tr>
      <w:tr w:rsidR="00302A0B" w:rsidRPr="00302A0B" w14:paraId="328755C9" w14:textId="77777777" w:rsidTr="00F80434">
        <w:trPr>
          <w:cantSplit/>
        </w:trPr>
        <w:tc>
          <w:tcPr>
            <w:tcW w:w="1980" w:type="dxa"/>
            <w:hideMark/>
          </w:tcPr>
          <w:p w14:paraId="26E53025" w14:textId="77777777" w:rsidR="00302A0B" w:rsidRPr="00302A0B" w:rsidRDefault="00302A0B" w:rsidP="00F80434">
            <w:pPr>
              <w:spacing w:after="0"/>
            </w:pPr>
            <w:r>
              <w:lastRenderedPageBreak/>
              <w:t> </w:t>
            </w:r>
          </w:p>
        </w:tc>
        <w:tc>
          <w:tcPr>
            <w:tcW w:w="992" w:type="dxa"/>
            <w:hideMark/>
          </w:tcPr>
          <w:p w14:paraId="4174CCD0" w14:textId="77777777" w:rsidR="00302A0B" w:rsidRPr="00302A0B" w:rsidRDefault="00302A0B" w:rsidP="00F80434">
            <w:pPr>
              <w:spacing w:after="0"/>
            </w:pPr>
            <w:r>
              <w:t> </w:t>
            </w:r>
          </w:p>
        </w:tc>
        <w:tc>
          <w:tcPr>
            <w:tcW w:w="4678" w:type="dxa"/>
            <w:hideMark/>
          </w:tcPr>
          <w:p w14:paraId="38E22B71" w14:textId="77777777" w:rsidR="00302A0B" w:rsidRPr="00302A0B" w:rsidRDefault="00302A0B" w:rsidP="00F80434">
            <w:pPr>
              <w:spacing w:after="0"/>
            </w:pPr>
            <w:r>
              <w:t> </w:t>
            </w:r>
          </w:p>
        </w:tc>
        <w:tc>
          <w:tcPr>
            <w:tcW w:w="789" w:type="dxa"/>
            <w:noWrap/>
            <w:hideMark/>
          </w:tcPr>
          <w:p w14:paraId="57A96CC2" w14:textId="77777777" w:rsidR="00302A0B" w:rsidRPr="00302A0B" w:rsidRDefault="00302A0B" w:rsidP="00F80434">
            <w:pPr>
              <w:spacing w:after="0"/>
            </w:pPr>
            <w:r>
              <w:t>05</w:t>
            </w:r>
          </w:p>
        </w:tc>
        <w:tc>
          <w:tcPr>
            <w:tcW w:w="1767" w:type="dxa"/>
            <w:hideMark/>
          </w:tcPr>
          <w:p w14:paraId="19BE3F19" w14:textId="77777777" w:rsidR="00302A0B" w:rsidRPr="00302A0B" w:rsidRDefault="00302A0B" w:rsidP="00F80434">
            <w:pPr>
              <w:spacing w:after="0"/>
            </w:pPr>
            <w:r>
              <w:t xml:space="preserve">For two months one of the following newspapers: </w:t>
            </w:r>
            <w:proofErr w:type="spellStart"/>
            <w:r>
              <w:t>Eesti</w:t>
            </w:r>
            <w:proofErr w:type="spellEnd"/>
            <w:r>
              <w:t xml:space="preserve"> </w:t>
            </w:r>
            <w:proofErr w:type="spellStart"/>
            <w:r>
              <w:t>Ekspress</w:t>
            </w:r>
            <w:proofErr w:type="spellEnd"/>
            <w:r>
              <w:t xml:space="preserve">, </w:t>
            </w:r>
            <w:proofErr w:type="spellStart"/>
            <w:r>
              <w:t>Maaleht</w:t>
            </w:r>
            <w:proofErr w:type="spellEnd"/>
            <w:r>
              <w:t xml:space="preserve">, LP, </w:t>
            </w:r>
            <w:proofErr w:type="spellStart"/>
            <w:r>
              <w:t>Kroonika</w:t>
            </w:r>
            <w:proofErr w:type="spellEnd"/>
            <w:r>
              <w:t xml:space="preserve">, </w:t>
            </w:r>
            <w:proofErr w:type="spellStart"/>
            <w:r>
              <w:t>Eesti</w:t>
            </w:r>
            <w:proofErr w:type="spellEnd"/>
            <w:r>
              <w:t xml:space="preserve"> </w:t>
            </w:r>
            <w:proofErr w:type="spellStart"/>
            <w:r>
              <w:t>Päevaleht</w:t>
            </w:r>
            <w:proofErr w:type="spellEnd"/>
            <w:r>
              <w:t xml:space="preserve"> (paper version)</w:t>
            </w:r>
          </w:p>
        </w:tc>
      </w:tr>
      <w:tr w:rsidR="00302A0B" w:rsidRPr="00302A0B" w14:paraId="6917D3AC" w14:textId="77777777" w:rsidTr="00F80434">
        <w:trPr>
          <w:cantSplit/>
        </w:trPr>
        <w:tc>
          <w:tcPr>
            <w:tcW w:w="1980" w:type="dxa"/>
            <w:hideMark/>
          </w:tcPr>
          <w:p w14:paraId="0CF2C03D" w14:textId="77777777" w:rsidR="00302A0B" w:rsidRPr="00302A0B" w:rsidRDefault="00302A0B" w:rsidP="00F80434">
            <w:pPr>
              <w:spacing w:after="0"/>
            </w:pPr>
            <w:r>
              <w:t> </w:t>
            </w:r>
          </w:p>
        </w:tc>
        <w:tc>
          <w:tcPr>
            <w:tcW w:w="992" w:type="dxa"/>
            <w:hideMark/>
          </w:tcPr>
          <w:p w14:paraId="57C58AD2" w14:textId="77777777" w:rsidR="00302A0B" w:rsidRPr="00302A0B" w:rsidRDefault="00302A0B" w:rsidP="00F80434">
            <w:pPr>
              <w:spacing w:after="0"/>
            </w:pPr>
            <w:r>
              <w:t> </w:t>
            </w:r>
          </w:p>
        </w:tc>
        <w:tc>
          <w:tcPr>
            <w:tcW w:w="4678" w:type="dxa"/>
            <w:hideMark/>
          </w:tcPr>
          <w:p w14:paraId="506B9000" w14:textId="77777777" w:rsidR="00302A0B" w:rsidRPr="00302A0B" w:rsidRDefault="00302A0B" w:rsidP="00F80434">
            <w:pPr>
              <w:spacing w:after="0"/>
            </w:pPr>
            <w:r>
              <w:t> </w:t>
            </w:r>
          </w:p>
        </w:tc>
        <w:tc>
          <w:tcPr>
            <w:tcW w:w="789" w:type="dxa"/>
            <w:noWrap/>
            <w:hideMark/>
          </w:tcPr>
          <w:p w14:paraId="4980378D" w14:textId="77777777" w:rsidR="00302A0B" w:rsidRPr="00302A0B" w:rsidRDefault="00302A0B" w:rsidP="00F80434">
            <w:pPr>
              <w:spacing w:after="0"/>
            </w:pPr>
            <w:r>
              <w:t>06</w:t>
            </w:r>
          </w:p>
        </w:tc>
        <w:tc>
          <w:tcPr>
            <w:tcW w:w="1767" w:type="dxa"/>
            <w:hideMark/>
          </w:tcPr>
          <w:p w14:paraId="56DFF71C" w14:textId="77777777" w:rsidR="00302A0B" w:rsidRPr="00302A0B" w:rsidRDefault="00302A0B" w:rsidP="00F80434">
            <w:pPr>
              <w:spacing w:after="0"/>
            </w:pPr>
            <w:r>
              <w:t xml:space="preserve">For four months one of the following magazines: </w:t>
            </w:r>
            <w:proofErr w:type="spellStart"/>
            <w:r>
              <w:t>Eesti</w:t>
            </w:r>
            <w:proofErr w:type="spellEnd"/>
            <w:r>
              <w:t xml:space="preserve"> </w:t>
            </w:r>
            <w:proofErr w:type="spellStart"/>
            <w:r>
              <w:t>Naine</w:t>
            </w:r>
            <w:proofErr w:type="spellEnd"/>
            <w:r>
              <w:t xml:space="preserve">, Anne &amp; </w:t>
            </w:r>
            <w:proofErr w:type="spellStart"/>
            <w:r>
              <w:t>Stiil</w:t>
            </w:r>
            <w:proofErr w:type="spellEnd"/>
            <w:r>
              <w:t xml:space="preserve">, Tervis Pluss, Oma </w:t>
            </w:r>
            <w:proofErr w:type="spellStart"/>
            <w:r>
              <w:t>Maitse</w:t>
            </w:r>
            <w:proofErr w:type="spellEnd"/>
            <w:r>
              <w:t xml:space="preserve">, </w:t>
            </w:r>
            <w:proofErr w:type="spellStart"/>
            <w:r>
              <w:t>Maakodu</w:t>
            </w:r>
            <w:proofErr w:type="spellEnd"/>
            <w:r>
              <w:t xml:space="preserve"> or Pere </w:t>
            </w:r>
            <w:proofErr w:type="spellStart"/>
            <w:r>
              <w:t>ja</w:t>
            </w:r>
            <w:proofErr w:type="spellEnd"/>
            <w:r>
              <w:t xml:space="preserve"> Kodu (paper version)</w:t>
            </w:r>
          </w:p>
        </w:tc>
      </w:tr>
      <w:tr w:rsidR="00302A0B" w:rsidRPr="00302A0B" w14:paraId="4A19C1A4" w14:textId="77777777" w:rsidTr="00F80434">
        <w:trPr>
          <w:cantSplit/>
        </w:trPr>
        <w:tc>
          <w:tcPr>
            <w:tcW w:w="1980" w:type="dxa"/>
            <w:noWrap/>
            <w:hideMark/>
          </w:tcPr>
          <w:p w14:paraId="522059E8" w14:textId="77777777" w:rsidR="00302A0B" w:rsidRPr="00302A0B" w:rsidRDefault="00302A0B" w:rsidP="00F80434">
            <w:pPr>
              <w:spacing w:after="0"/>
            </w:pPr>
            <w:r>
              <w:t>CAWI P08=1</w:t>
            </w:r>
          </w:p>
        </w:tc>
        <w:tc>
          <w:tcPr>
            <w:tcW w:w="992" w:type="dxa"/>
            <w:noWrap/>
            <w:hideMark/>
          </w:tcPr>
          <w:p w14:paraId="3E25ECC0" w14:textId="77777777" w:rsidR="00302A0B" w:rsidRPr="00302A0B" w:rsidRDefault="00302A0B" w:rsidP="00F80434">
            <w:pPr>
              <w:spacing w:after="0"/>
            </w:pPr>
            <w:r>
              <w:t>P09</w:t>
            </w:r>
          </w:p>
        </w:tc>
        <w:tc>
          <w:tcPr>
            <w:tcW w:w="4678" w:type="dxa"/>
            <w:hideMark/>
          </w:tcPr>
          <w:p w14:paraId="4FF868ED" w14:textId="77777777" w:rsidR="00302A0B" w:rsidRPr="00302A0B" w:rsidRDefault="00302A0B" w:rsidP="00F80434">
            <w:pPr>
              <w:spacing w:after="0"/>
              <w:rPr>
                <w:b/>
                <w:bCs/>
              </w:rPr>
            </w:pPr>
            <w:r>
              <w:rPr>
                <w:b/>
              </w:rPr>
              <w:t>Please indicate what e-mail address we should use to contact you in the case that you win.</w:t>
            </w:r>
          </w:p>
        </w:tc>
        <w:tc>
          <w:tcPr>
            <w:tcW w:w="789" w:type="dxa"/>
            <w:noWrap/>
            <w:hideMark/>
          </w:tcPr>
          <w:p w14:paraId="07DE2A83" w14:textId="77777777" w:rsidR="00302A0B" w:rsidRPr="00302A0B" w:rsidRDefault="00302A0B" w:rsidP="00F80434">
            <w:pPr>
              <w:spacing w:after="0"/>
            </w:pPr>
            <w:r>
              <w:t> </w:t>
            </w:r>
          </w:p>
        </w:tc>
        <w:tc>
          <w:tcPr>
            <w:tcW w:w="1767" w:type="dxa"/>
            <w:hideMark/>
          </w:tcPr>
          <w:p w14:paraId="711191F8" w14:textId="77777777" w:rsidR="00302A0B" w:rsidRPr="00302A0B" w:rsidRDefault="00302A0B" w:rsidP="00F80434">
            <w:pPr>
              <w:spacing w:after="0"/>
            </w:pPr>
            <w:r>
              <w:t> </w:t>
            </w:r>
          </w:p>
        </w:tc>
      </w:tr>
      <w:tr w:rsidR="00302A0B" w:rsidRPr="00302A0B" w14:paraId="702267D7" w14:textId="77777777" w:rsidTr="00F80434">
        <w:trPr>
          <w:cantSplit/>
        </w:trPr>
        <w:tc>
          <w:tcPr>
            <w:tcW w:w="1980" w:type="dxa"/>
            <w:hideMark/>
          </w:tcPr>
          <w:p w14:paraId="592695CE" w14:textId="77777777" w:rsidR="00302A0B" w:rsidRPr="00302A0B" w:rsidRDefault="00302A0B" w:rsidP="00F80434">
            <w:pPr>
              <w:spacing w:after="0"/>
            </w:pPr>
            <w:r>
              <w:t>CAPI, CATI: always (delete in CAWI)</w:t>
            </w:r>
          </w:p>
        </w:tc>
        <w:tc>
          <w:tcPr>
            <w:tcW w:w="992" w:type="dxa"/>
            <w:hideMark/>
          </w:tcPr>
          <w:p w14:paraId="384DE8E3" w14:textId="77777777" w:rsidR="00302A0B" w:rsidRPr="00302A0B" w:rsidRDefault="00302A0B" w:rsidP="00F80434">
            <w:pPr>
              <w:spacing w:after="0"/>
            </w:pPr>
            <w:r>
              <w:t>A</w:t>
            </w:r>
          </w:p>
        </w:tc>
        <w:tc>
          <w:tcPr>
            <w:tcW w:w="4678" w:type="dxa"/>
            <w:hideMark/>
          </w:tcPr>
          <w:p w14:paraId="1FEC1945" w14:textId="77777777" w:rsidR="00302A0B" w:rsidRPr="00302A0B" w:rsidRDefault="00302A0B" w:rsidP="00F80434">
            <w:pPr>
              <w:spacing w:after="0"/>
            </w:pPr>
            <w:r>
              <w:t>This is the end of the household questionnaire. Next are personal interviews with all household members who were at least 15 years old by the beginning of this year.</w:t>
            </w:r>
          </w:p>
        </w:tc>
        <w:tc>
          <w:tcPr>
            <w:tcW w:w="789" w:type="dxa"/>
            <w:noWrap/>
            <w:hideMark/>
          </w:tcPr>
          <w:p w14:paraId="3F922683" w14:textId="77777777" w:rsidR="00302A0B" w:rsidRPr="00302A0B" w:rsidRDefault="00302A0B" w:rsidP="00F80434">
            <w:pPr>
              <w:spacing w:after="0"/>
            </w:pPr>
            <w:r>
              <w:t> </w:t>
            </w:r>
          </w:p>
        </w:tc>
        <w:tc>
          <w:tcPr>
            <w:tcW w:w="1767" w:type="dxa"/>
            <w:hideMark/>
          </w:tcPr>
          <w:p w14:paraId="64DC3D24" w14:textId="77777777" w:rsidR="00302A0B" w:rsidRPr="00302A0B" w:rsidRDefault="00302A0B" w:rsidP="00F80434">
            <w:pPr>
              <w:spacing w:after="0"/>
            </w:pPr>
            <w:r>
              <w:t> </w:t>
            </w:r>
          </w:p>
        </w:tc>
      </w:tr>
      <w:tr w:rsidR="00302A0B" w:rsidRPr="00302A0B" w14:paraId="51D3EF81" w14:textId="77777777" w:rsidTr="00F80434">
        <w:trPr>
          <w:cantSplit/>
        </w:trPr>
        <w:tc>
          <w:tcPr>
            <w:tcW w:w="1980" w:type="dxa"/>
            <w:hideMark/>
          </w:tcPr>
          <w:p w14:paraId="72F6942B" w14:textId="77777777" w:rsidR="00302A0B" w:rsidRPr="00302A0B" w:rsidRDefault="00302A0B" w:rsidP="00F80434">
            <w:pPr>
              <w:spacing w:after="0"/>
            </w:pPr>
            <w:r>
              <w:t>Always (CAPI, CAWI, CATI)</w:t>
            </w:r>
          </w:p>
        </w:tc>
        <w:tc>
          <w:tcPr>
            <w:tcW w:w="992" w:type="dxa"/>
            <w:hideMark/>
          </w:tcPr>
          <w:p w14:paraId="789F3991" w14:textId="77777777" w:rsidR="00302A0B" w:rsidRPr="00302A0B" w:rsidRDefault="00302A0B" w:rsidP="00F80434">
            <w:pPr>
              <w:spacing w:after="0"/>
            </w:pPr>
            <w:r>
              <w:t> </w:t>
            </w:r>
          </w:p>
        </w:tc>
        <w:tc>
          <w:tcPr>
            <w:tcW w:w="4678" w:type="dxa"/>
            <w:hideMark/>
          </w:tcPr>
          <w:p w14:paraId="0F706AF0" w14:textId="77777777" w:rsidR="00302A0B" w:rsidRPr="00302A0B" w:rsidRDefault="00302A0B" w:rsidP="00F80434">
            <w:pPr>
              <w:spacing w:after="0"/>
            </w:pPr>
            <w:r>
              <w:t>GIFT CARDS TO NEWSPAPER SUBSCRIPTIONS</w:t>
            </w:r>
          </w:p>
        </w:tc>
        <w:tc>
          <w:tcPr>
            <w:tcW w:w="789" w:type="dxa"/>
            <w:noWrap/>
            <w:hideMark/>
          </w:tcPr>
          <w:p w14:paraId="66C32505" w14:textId="77777777" w:rsidR="00302A0B" w:rsidRPr="00302A0B" w:rsidRDefault="00302A0B" w:rsidP="00F80434">
            <w:pPr>
              <w:spacing w:after="0"/>
            </w:pPr>
            <w:r>
              <w:t> </w:t>
            </w:r>
          </w:p>
        </w:tc>
        <w:tc>
          <w:tcPr>
            <w:tcW w:w="1767" w:type="dxa"/>
            <w:hideMark/>
          </w:tcPr>
          <w:p w14:paraId="6770149E" w14:textId="77777777" w:rsidR="00302A0B" w:rsidRPr="00302A0B" w:rsidRDefault="00302A0B" w:rsidP="00F80434">
            <w:pPr>
              <w:spacing w:after="0"/>
            </w:pPr>
            <w:r>
              <w:t> </w:t>
            </w:r>
          </w:p>
        </w:tc>
      </w:tr>
      <w:tr w:rsidR="00302A0B" w:rsidRPr="00302A0B" w14:paraId="248FC780" w14:textId="77777777" w:rsidTr="00F80434">
        <w:trPr>
          <w:cantSplit/>
        </w:trPr>
        <w:tc>
          <w:tcPr>
            <w:tcW w:w="1980" w:type="dxa"/>
            <w:hideMark/>
          </w:tcPr>
          <w:p w14:paraId="4A97F63D" w14:textId="77777777" w:rsidR="00302A0B" w:rsidRPr="00302A0B" w:rsidRDefault="00302A0B" w:rsidP="00F80434">
            <w:pPr>
              <w:spacing w:after="0"/>
            </w:pPr>
            <w:r>
              <w:t>Always (CAPI, CAWI, CATI)</w:t>
            </w:r>
          </w:p>
        </w:tc>
        <w:tc>
          <w:tcPr>
            <w:tcW w:w="992" w:type="dxa"/>
            <w:hideMark/>
          </w:tcPr>
          <w:p w14:paraId="42CE5BD9" w14:textId="77777777" w:rsidR="00302A0B" w:rsidRPr="00302A0B" w:rsidRDefault="00302A0B" w:rsidP="00F80434">
            <w:pPr>
              <w:spacing w:after="0"/>
            </w:pPr>
            <w:r>
              <w:t>M01</w:t>
            </w:r>
          </w:p>
        </w:tc>
        <w:tc>
          <w:tcPr>
            <w:tcW w:w="4678" w:type="dxa"/>
            <w:hideMark/>
          </w:tcPr>
          <w:p w14:paraId="01A67DEF" w14:textId="77777777" w:rsidR="00302A0B" w:rsidRPr="00302A0B" w:rsidRDefault="00302A0B" w:rsidP="00F80434">
            <w:pPr>
              <w:spacing w:after="0"/>
            </w:pPr>
            <w:r>
              <w:t>All households who participated in the survey will be offered a media subscription. Please choose your preferred publication from the list:</w:t>
            </w:r>
          </w:p>
        </w:tc>
        <w:tc>
          <w:tcPr>
            <w:tcW w:w="789" w:type="dxa"/>
            <w:noWrap/>
            <w:hideMark/>
          </w:tcPr>
          <w:p w14:paraId="6B39F517" w14:textId="77777777" w:rsidR="00302A0B" w:rsidRPr="00302A0B" w:rsidRDefault="00302A0B" w:rsidP="00F80434">
            <w:pPr>
              <w:spacing w:after="0"/>
            </w:pPr>
            <w:r>
              <w:t>01</w:t>
            </w:r>
          </w:p>
        </w:tc>
        <w:tc>
          <w:tcPr>
            <w:tcW w:w="1767" w:type="dxa"/>
            <w:hideMark/>
          </w:tcPr>
          <w:p w14:paraId="297C6733" w14:textId="77777777" w:rsidR="00302A0B" w:rsidRPr="00302A0B" w:rsidRDefault="00302A0B" w:rsidP="00F80434">
            <w:pPr>
              <w:spacing w:after="0"/>
            </w:pPr>
            <w:r>
              <w:t xml:space="preserve">For one month one of the following magazines: </w:t>
            </w:r>
            <w:proofErr w:type="spellStart"/>
            <w:r>
              <w:t>Imeline</w:t>
            </w:r>
            <w:proofErr w:type="spellEnd"/>
            <w:r>
              <w:t xml:space="preserve"> </w:t>
            </w:r>
            <w:proofErr w:type="spellStart"/>
            <w:r>
              <w:t>Teadus</w:t>
            </w:r>
            <w:proofErr w:type="spellEnd"/>
            <w:r>
              <w:t xml:space="preserve">, </w:t>
            </w:r>
            <w:proofErr w:type="spellStart"/>
            <w:r>
              <w:t>Imeline</w:t>
            </w:r>
            <w:proofErr w:type="spellEnd"/>
            <w:r>
              <w:t xml:space="preserve"> </w:t>
            </w:r>
            <w:proofErr w:type="spellStart"/>
            <w:r>
              <w:t>Ajalugu</w:t>
            </w:r>
            <w:proofErr w:type="spellEnd"/>
            <w:r>
              <w:t xml:space="preserve"> or National Geographic (</w:t>
            </w:r>
            <w:proofErr w:type="spellStart"/>
            <w:r>
              <w:t>Äripäev</w:t>
            </w:r>
            <w:proofErr w:type="spellEnd"/>
            <w:r>
              <w:t>)</w:t>
            </w:r>
          </w:p>
        </w:tc>
      </w:tr>
      <w:tr w:rsidR="00302A0B" w:rsidRPr="00302A0B" w14:paraId="00AFEC9D" w14:textId="77777777" w:rsidTr="00F80434">
        <w:trPr>
          <w:cantSplit/>
        </w:trPr>
        <w:tc>
          <w:tcPr>
            <w:tcW w:w="1980" w:type="dxa"/>
            <w:hideMark/>
          </w:tcPr>
          <w:p w14:paraId="3AE54747" w14:textId="77777777" w:rsidR="00302A0B" w:rsidRPr="00302A0B" w:rsidRDefault="00302A0B" w:rsidP="00F80434">
            <w:pPr>
              <w:spacing w:after="0"/>
            </w:pPr>
            <w:r>
              <w:t> </w:t>
            </w:r>
          </w:p>
        </w:tc>
        <w:tc>
          <w:tcPr>
            <w:tcW w:w="992" w:type="dxa"/>
            <w:hideMark/>
          </w:tcPr>
          <w:p w14:paraId="08EC371A" w14:textId="77777777" w:rsidR="00302A0B" w:rsidRPr="00302A0B" w:rsidRDefault="00302A0B" w:rsidP="00F80434">
            <w:pPr>
              <w:spacing w:after="0"/>
            </w:pPr>
            <w:r>
              <w:t> </w:t>
            </w:r>
          </w:p>
        </w:tc>
        <w:tc>
          <w:tcPr>
            <w:tcW w:w="4678" w:type="dxa"/>
            <w:hideMark/>
          </w:tcPr>
          <w:p w14:paraId="690A9EC9" w14:textId="77777777" w:rsidR="00302A0B" w:rsidRPr="00302A0B" w:rsidRDefault="00302A0B" w:rsidP="00F80434">
            <w:pPr>
              <w:spacing w:after="0"/>
            </w:pPr>
            <w:r>
              <w:t> </w:t>
            </w:r>
          </w:p>
        </w:tc>
        <w:tc>
          <w:tcPr>
            <w:tcW w:w="789" w:type="dxa"/>
            <w:noWrap/>
            <w:hideMark/>
          </w:tcPr>
          <w:p w14:paraId="577A63A7" w14:textId="77777777" w:rsidR="00302A0B" w:rsidRPr="00302A0B" w:rsidRDefault="00302A0B" w:rsidP="00F80434">
            <w:pPr>
              <w:spacing w:after="0"/>
            </w:pPr>
            <w:r>
              <w:t>02</w:t>
            </w:r>
          </w:p>
        </w:tc>
        <w:tc>
          <w:tcPr>
            <w:tcW w:w="1767" w:type="dxa"/>
            <w:hideMark/>
          </w:tcPr>
          <w:p w14:paraId="0D4DE752" w14:textId="77777777" w:rsidR="00302A0B" w:rsidRPr="00302A0B" w:rsidRDefault="00302A0B" w:rsidP="00F80434">
            <w:pPr>
              <w:spacing w:after="0"/>
            </w:pPr>
            <w:r>
              <w:t xml:space="preserve">For one month one of the following magazines: </w:t>
            </w:r>
            <w:proofErr w:type="spellStart"/>
            <w:r>
              <w:t>Eesti</w:t>
            </w:r>
            <w:proofErr w:type="spellEnd"/>
            <w:r>
              <w:t xml:space="preserve"> </w:t>
            </w:r>
            <w:proofErr w:type="spellStart"/>
            <w:r>
              <w:t>Naine</w:t>
            </w:r>
            <w:proofErr w:type="spellEnd"/>
            <w:r>
              <w:t xml:space="preserve">, Anne &amp; </w:t>
            </w:r>
            <w:proofErr w:type="spellStart"/>
            <w:r>
              <w:t>Stiil</w:t>
            </w:r>
            <w:proofErr w:type="spellEnd"/>
            <w:r>
              <w:t xml:space="preserve">, Tervis Pluss, Oma </w:t>
            </w:r>
            <w:proofErr w:type="spellStart"/>
            <w:r>
              <w:t>Maitse</w:t>
            </w:r>
            <w:proofErr w:type="spellEnd"/>
            <w:r>
              <w:t xml:space="preserve">, </w:t>
            </w:r>
            <w:proofErr w:type="spellStart"/>
            <w:r>
              <w:t>Maakodu</w:t>
            </w:r>
            <w:proofErr w:type="spellEnd"/>
            <w:r>
              <w:t xml:space="preserve"> or Pere </w:t>
            </w:r>
            <w:proofErr w:type="spellStart"/>
            <w:r>
              <w:t>ja</w:t>
            </w:r>
            <w:proofErr w:type="spellEnd"/>
            <w:r>
              <w:t xml:space="preserve"> Kodu (</w:t>
            </w:r>
            <w:proofErr w:type="spellStart"/>
            <w:r>
              <w:t>Ekspress</w:t>
            </w:r>
            <w:proofErr w:type="spellEnd"/>
            <w:r>
              <w:t xml:space="preserve"> </w:t>
            </w:r>
            <w:proofErr w:type="spellStart"/>
            <w:r>
              <w:t>Meedia</w:t>
            </w:r>
            <w:proofErr w:type="spellEnd"/>
            <w:r>
              <w:t>)</w:t>
            </w:r>
          </w:p>
        </w:tc>
      </w:tr>
      <w:tr w:rsidR="00302A0B" w:rsidRPr="00302A0B" w14:paraId="66F40F46" w14:textId="77777777" w:rsidTr="00F80434">
        <w:trPr>
          <w:cantSplit/>
        </w:trPr>
        <w:tc>
          <w:tcPr>
            <w:tcW w:w="1980" w:type="dxa"/>
            <w:hideMark/>
          </w:tcPr>
          <w:p w14:paraId="781502DF" w14:textId="77777777" w:rsidR="00302A0B" w:rsidRPr="00302A0B" w:rsidRDefault="00302A0B" w:rsidP="00F80434">
            <w:pPr>
              <w:spacing w:after="0"/>
            </w:pPr>
            <w:r>
              <w:lastRenderedPageBreak/>
              <w:t> </w:t>
            </w:r>
          </w:p>
        </w:tc>
        <w:tc>
          <w:tcPr>
            <w:tcW w:w="992" w:type="dxa"/>
            <w:hideMark/>
          </w:tcPr>
          <w:p w14:paraId="591C1BEC" w14:textId="77777777" w:rsidR="00302A0B" w:rsidRPr="00302A0B" w:rsidRDefault="00302A0B" w:rsidP="00F80434">
            <w:pPr>
              <w:spacing w:after="0"/>
            </w:pPr>
            <w:r>
              <w:t> </w:t>
            </w:r>
          </w:p>
        </w:tc>
        <w:tc>
          <w:tcPr>
            <w:tcW w:w="4678" w:type="dxa"/>
            <w:hideMark/>
          </w:tcPr>
          <w:p w14:paraId="26681C4E" w14:textId="77777777" w:rsidR="00302A0B" w:rsidRPr="00302A0B" w:rsidRDefault="00302A0B" w:rsidP="00F80434">
            <w:pPr>
              <w:spacing w:after="0"/>
            </w:pPr>
            <w:r>
              <w:t> </w:t>
            </w:r>
          </w:p>
        </w:tc>
        <w:tc>
          <w:tcPr>
            <w:tcW w:w="789" w:type="dxa"/>
            <w:noWrap/>
            <w:hideMark/>
          </w:tcPr>
          <w:p w14:paraId="0312A193" w14:textId="77777777" w:rsidR="00302A0B" w:rsidRPr="00302A0B" w:rsidRDefault="00302A0B" w:rsidP="00F80434">
            <w:pPr>
              <w:spacing w:after="0"/>
            </w:pPr>
            <w:r>
              <w:t>03</w:t>
            </w:r>
          </w:p>
        </w:tc>
        <w:tc>
          <w:tcPr>
            <w:tcW w:w="1767" w:type="dxa"/>
            <w:hideMark/>
          </w:tcPr>
          <w:p w14:paraId="7CCD3195" w14:textId="77777777" w:rsidR="00302A0B" w:rsidRPr="00302A0B" w:rsidRDefault="00302A0B" w:rsidP="00F80434">
            <w:pPr>
              <w:spacing w:after="0"/>
            </w:pPr>
            <w:r>
              <w:t xml:space="preserve">For one month all of the following digital publications: </w:t>
            </w:r>
            <w:proofErr w:type="spellStart"/>
            <w:r>
              <w:t>Eesti</w:t>
            </w:r>
            <w:proofErr w:type="spellEnd"/>
            <w:r>
              <w:t xml:space="preserve"> </w:t>
            </w:r>
            <w:proofErr w:type="spellStart"/>
            <w:r>
              <w:t>Naine</w:t>
            </w:r>
            <w:proofErr w:type="spellEnd"/>
            <w:r>
              <w:t xml:space="preserve">, Anne </w:t>
            </w:r>
            <w:proofErr w:type="spellStart"/>
            <w:r>
              <w:t>ja</w:t>
            </w:r>
            <w:proofErr w:type="spellEnd"/>
            <w:r>
              <w:t xml:space="preserve"> </w:t>
            </w:r>
            <w:proofErr w:type="spellStart"/>
            <w:r>
              <w:t>Stiil</w:t>
            </w:r>
            <w:proofErr w:type="spellEnd"/>
            <w:r>
              <w:t xml:space="preserve">, Tervis Pluss, Oma </w:t>
            </w:r>
            <w:proofErr w:type="spellStart"/>
            <w:r>
              <w:t>Maitse</w:t>
            </w:r>
            <w:proofErr w:type="spellEnd"/>
            <w:r>
              <w:t xml:space="preserve">, </w:t>
            </w:r>
            <w:proofErr w:type="spellStart"/>
            <w:r>
              <w:t>Maakodu</w:t>
            </w:r>
            <w:proofErr w:type="spellEnd"/>
            <w:r>
              <w:t xml:space="preserve">, Pere </w:t>
            </w:r>
            <w:proofErr w:type="spellStart"/>
            <w:r>
              <w:t>ja</w:t>
            </w:r>
            <w:proofErr w:type="spellEnd"/>
            <w:r>
              <w:t xml:space="preserve"> Kodu, </w:t>
            </w:r>
            <w:proofErr w:type="spellStart"/>
            <w:r>
              <w:t>Eesti</w:t>
            </w:r>
            <w:proofErr w:type="spellEnd"/>
            <w:r>
              <w:t xml:space="preserve"> </w:t>
            </w:r>
            <w:proofErr w:type="spellStart"/>
            <w:r>
              <w:t>Ekspress</w:t>
            </w:r>
            <w:proofErr w:type="spellEnd"/>
            <w:r>
              <w:t xml:space="preserve">, </w:t>
            </w:r>
            <w:proofErr w:type="spellStart"/>
            <w:r>
              <w:t>Maaleht</w:t>
            </w:r>
            <w:proofErr w:type="spellEnd"/>
            <w:r>
              <w:t xml:space="preserve">, LP, </w:t>
            </w:r>
            <w:proofErr w:type="spellStart"/>
            <w:r>
              <w:t>Kroonika</w:t>
            </w:r>
            <w:proofErr w:type="spellEnd"/>
            <w:r>
              <w:t xml:space="preserve">, </w:t>
            </w:r>
            <w:proofErr w:type="spellStart"/>
            <w:r>
              <w:t>Eesti</w:t>
            </w:r>
            <w:proofErr w:type="spellEnd"/>
            <w:r>
              <w:t xml:space="preserve"> </w:t>
            </w:r>
            <w:proofErr w:type="spellStart"/>
            <w:r>
              <w:t>Päevaleht</w:t>
            </w:r>
            <w:proofErr w:type="spellEnd"/>
            <w:r>
              <w:t xml:space="preserve"> (</w:t>
            </w:r>
            <w:proofErr w:type="spellStart"/>
            <w:r>
              <w:t>Ekspress</w:t>
            </w:r>
            <w:proofErr w:type="spellEnd"/>
            <w:r>
              <w:t xml:space="preserve"> </w:t>
            </w:r>
            <w:proofErr w:type="spellStart"/>
            <w:r>
              <w:t>Meedia</w:t>
            </w:r>
            <w:proofErr w:type="spellEnd"/>
            <w:r>
              <w:t>)</w:t>
            </w:r>
          </w:p>
        </w:tc>
      </w:tr>
      <w:tr w:rsidR="00302A0B" w:rsidRPr="00302A0B" w14:paraId="5E67F394" w14:textId="77777777" w:rsidTr="00F80434">
        <w:trPr>
          <w:cantSplit/>
        </w:trPr>
        <w:tc>
          <w:tcPr>
            <w:tcW w:w="1980" w:type="dxa"/>
            <w:hideMark/>
          </w:tcPr>
          <w:p w14:paraId="3BFAE1CC" w14:textId="77777777" w:rsidR="00302A0B" w:rsidRPr="00302A0B" w:rsidRDefault="00302A0B" w:rsidP="00F80434">
            <w:pPr>
              <w:spacing w:after="0"/>
            </w:pPr>
            <w:r>
              <w:t> </w:t>
            </w:r>
          </w:p>
        </w:tc>
        <w:tc>
          <w:tcPr>
            <w:tcW w:w="992" w:type="dxa"/>
            <w:hideMark/>
          </w:tcPr>
          <w:p w14:paraId="22B52222" w14:textId="77777777" w:rsidR="00302A0B" w:rsidRPr="00302A0B" w:rsidRDefault="00302A0B" w:rsidP="00F80434">
            <w:pPr>
              <w:spacing w:after="0"/>
            </w:pPr>
            <w:r>
              <w:t> </w:t>
            </w:r>
          </w:p>
        </w:tc>
        <w:tc>
          <w:tcPr>
            <w:tcW w:w="4678" w:type="dxa"/>
            <w:hideMark/>
          </w:tcPr>
          <w:p w14:paraId="19EB2FB8" w14:textId="77777777" w:rsidR="00302A0B" w:rsidRPr="00302A0B" w:rsidRDefault="00302A0B" w:rsidP="00F80434">
            <w:pPr>
              <w:spacing w:after="0"/>
            </w:pPr>
            <w:r>
              <w:t> </w:t>
            </w:r>
          </w:p>
        </w:tc>
        <w:tc>
          <w:tcPr>
            <w:tcW w:w="789" w:type="dxa"/>
            <w:noWrap/>
            <w:hideMark/>
          </w:tcPr>
          <w:p w14:paraId="6E92769D" w14:textId="77777777" w:rsidR="00302A0B" w:rsidRPr="00302A0B" w:rsidRDefault="00302A0B" w:rsidP="00F80434">
            <w:pPr>
              <w:spacing w:after="0"/>
            </w:pPr>
            <w:r>
              <w:t>04</w:t>
            </w:r>
          </w:p>
        </w:tc>
        <w:tc>
          <w:tcPr>
            <w:tcW w:w="1767" w:type="dxa"/>
            <w:hideMark/>
          </w:tcPr>
          <w:p w14:paraId="03DD5DE6" w14:textId="77777777" w:rsidR="00302A0B" w:rsidRPr="00302A0B" w:rsidRDefault="00302A0B" w:rsidP="00F80434">
            <w:pPr>
              <w:spacing w:after="0"/>
            </w:pPr>
            <w:r>
              <w:t xml:space="preserve">For one month all of the following digital publications: </w:t>
            </w:r>
            <w:proofErr w:type="spellStart"/>
            <w:r>
              <w:t>Postimees</w:t>
            </w:r>
            <w:proofErr w:type="spellEnd"/>
            <w:r>
              <w:t xml:space="preserve">, Tartu </w:t>
            </w:r>
            <w:proofErr w:type="spellStart"/>
            <w:r>
              <w:t>Postimees</w:t>
            </w:r>
            <w:proofErr w:type="spellEnd"/>
            <w:r>
              <w:t xml:space="preserve">, </w:t>
            </w:r>
            <w:proofErr w:type="spellStart"/>
            <w:r>
              <w:t>Pärnu</w:t>
            </w:r>
            <w:proofErr w:type="spellEnd"/>
            <w:r>
              <w:t xml:space="preserve"> </w:t>
            </w:r>
            <w:proofErr w:type="spellStart"/>
            <w:r>
              <w:t>Postimehe</w:t>
            </w:r>
            <w:proofErr w:type="spellEnd"/>
            <w:r>
              <w:t xml:space="preserve">, </w:t>
            </w:r>
            <w:proofErr w:type="spellStart"/>
            <w:r>
              <w:t>Järva</w:t>
            </w:r>
            <w:proofErr w:type="spellEnd"/>
            <w:r>
              <w:t xml:space="preserve"> </w:t>
            </w:r>
            <w:proofErr w:type="spellStart"/>
            <w:r>
              <w:t>Teataja</w:t>
            </w:r>
            <w:proofErr w:type="spellEnd"/>
            <w:r>
              <w:t xml:space="preserve">, </w:t>
            </w:r>
            <w:proofErr w:type="spellStart"/>
            <w:r>
              <w:t>Virumaa</w:t>
            </w:r>
            <w:proofErr w:type="spellEnd"/>
            <w:r>
              <w:t xml:space="preserve"> </w:t>
            </w:r>
            <w:proofErr w:type="spellStart"/>
            <w:r>
              <w:t>Teataja</w:t>
            </w:r>
            <w:proofErr w:type="spellEnd"/>
            <w:r>
              <w:t xml:space="preserve">, </w:t>
            </w:r>
            <w:proofErr w:type="spellStart"/>
            <w:r>
              <w:t>Lõuna-Eesti</w:t>
            </w:r>
            <w:proofErr w:type="spellEnd"/>
            <w:r>
              <w:t xml:space="preserve"> </w:t>
            </w:r>
            <w:proofErr w:type="spellStart"/>
            <w:r>
              <w:t>Postimees</w:t>
            </w:r>
            <w:proofErr w:type="spellEnd"/>
            <w:r>
              <w:t xml:space="preserve"> and </w:t>
            </w:r>
            <w:proofErr w:type="spellStart"/>
            <w:r>
              <w:t>Sakala</w:t>
            </w:r>
            <w:proofErr w:type="spellEnd"/>
            <w:r>
              <w:t xml:space="preserve"> (</w:t>
            </w:r>
            <w:proofErr w:type="spellStart"/>
            <w:r>
              <w:t>Postimees</w:t>
            </w:r>
            <w:proofErr w:type="spellEnd"/>
            <w:r>
              <w:t xml:space="preserve"> </w:t>
            </w:r>
            <w:proofErr w:type="spellStart"/>
            <w:r>
              <w:t>Grupp</w:t>
            </w:r>
            <w:proofErr w:type="spellEnd"/>
            <w:r>
              <w:t>)</w:t>
            </w:r>
          </w:p>
        </w:tc>
      </w:tr>
      <w:tr w:rsidR="00302A0B" w:rsidRPr="00302A0B" w14:paraId="1FEBDC1A" w14:textId="77777777" w:rsidTr="00F80434">
        <w:trPr>
          <w:cantSplit/>
        </w:trPr>
        <w:tc>
          <w:tcPr>
            <w:tcW w:w="1980" w:type="dxa"/>
            <w:hideMark/>
          </w:tcPr>
          <w:p w14:paraId="54F8695A" w14:textId="77777777" w:rsidR="00302A0B" w:rsidRPr="00302A0B" w:rsidRDefault="00302A0B" w:rsidP="00F80434">
            <w:pPr>
              <w:spacing w:after="0"/>
            </w:pPr>
            <w:r>
              <w:t> </w:t>
            </w:r>
          </w:p>
        </w:tc>
        <w:tc>
          <w:tcPr>
            <w:tcW w:w="992" w:type="dxa"/>
            <w:hideMark/>
          </w:tcPr>
          <w:p w14:paraId="58EE93CF" w14:textId="77777777" w:rsidR="00302A0B" w:rsidRPr="00302A0B" w:rsidRDefault="00302A0B" w:rsidP="00F80434">
            <w:pPr>
              <w:spacing w:after="0"/>
            </w:pPr>
            <w:r>
              <w:t> </w:t>
            </w:r>
          </w:p>
        </w:tc>
        <w:tc>
          <w:tcPr>
            <w:tcW w:w="4678" w:type="dxa"/>
            <w:hideMark/>
          </w:tcPr>
          <w:p w14:paraId="53A95E8A" w14:textId="77777777" w:rsidR="00302A0B" w:rsidRPr="00302A0B" w:rsidRDefault="00302A0B" w:rsidP="00F80434">
            <w:pPr>
              <w:spacing w:after="0"/>
            </w:pPr>
            <w:r>
              <w:t> </w:t>
            </w:r>
          </w:p>
        </w:tc>
        <w:tc>
          <w:tcPr>
            <w:tcW w:w="789" w:type="dxa"/>
            <w:noWrap/>
            <w:hideMark/>
          </w:tcPr>
          <w:p w14:paraId="239CB504" w14:textId="77777777" w:rsidR="00302A0B" w:rsidRPr="00302A0B" w:rsidRDefault="00302A0B" w:rsidP="00F80434">
            <w:pPr>
              <w:spacing w:after="0"/>
            </w:pPr>
            <w:r>
              <w:t>05</w:t>
            </w:r>
          </w:p>
        </w:tc>
        <w:tc>
          <w:tcPr>
            <w:tcW w:w="1767" w:type="dxa"/>
            <w:hideMark/>
          </w:tcPr>
          <w:p w14:paraId="4DD92EF9" w14:textId="77777777" w:rsidR="00302A0B" w:rsidRPr="00302A0B" w:rsidRDefault="00302A0B" w:rsidP="00F80434">
            <w:pPr>
              <w:spacing w:after="0"/>
            </w:pPr>
            <w:r>
              <w:t xml:space="preserve">For two weeks digital version of newspaper </w:t>
            </w:r>
            <w:proofErr w:type="spellStart"/>
            <w:r>
              <w:t>Äripäev</w:t>
            </w:r>
            <w:proofErr w:type="spellEnd"/>
            <w:r>
              <w:t xml:space="preserve"> (</w:t>
            </w:r>
            <w:proofErr w:type="spellStart"/>
            <w:r>
              <w:t>Äripäev</w:t>
            </w:r>
            <w:proofErr w:type="spellEnd"/>
            <w:r>
              <w:t>)</w:t>
            </w:r>
          </w:p>
        </w:tc>
      </w:tr>
      <w:tr w:rsidR="00302A0B" w:rsidRPr="00302A0B" w14:paraId="1B0E86F7" w14:textId="77777777" w:rsidTr="00F80434">
        <w:trPr>
          <w:cantSplit/>
        </w:trPr>
        <w:tc>
          <w:tcPr>
            <w:tcW w:w="1980" w:type="dxa"/>
            <w:hideMark/>
          </w:tcPr>
          <w:p w14:paraId="36679C86" w14:textId="77777777" w:rsidR="00302A0B" w:rsidRPr="00302A0B" w:rsidRDefault="00302A0B" w:rsidP="00F80434">
            <w:pPr>
              <w:spacing w:after="0"/>
            </w:pPr>
            <w:r>
              <w:t> </w:t>
            </w:r>
          </w:p>
        </w:tc>
        <w:tc>
          <w:tcPr>
            <w:tcW w:w="992" w:type="dxa"/>
            <w:hideMark/>
          </w:tcPr>
          <w:p w14:paraId="3FEC9AAB" w14:textId="77777777" w:rsidR="00302A0B" w:rsidRPr="00302A0B" w:rsidRDefault="00302A0B" w:rsidP="00F80434">
            <w:pPr>
              <w:spacing w:after="0"/>
            </w:pPr>
            <w:r>
              <w:t> </w:t>
            </w:r>
          </w:p>
        </w:tc>
        <w:tc>
          <w:tcPr>
            <w:tcW w:w="4678" w:type="dxa"/>
            <w:hideMark/>
          </w:tcPr>
          <w:p w14:paraId="72F671BA" w14:textId="77777777" w:rsidR="00302A0B" w:rsidRPr="00302A0B" w:rsidRDefault="00302A0B" w:rsidP="00F80434">
            <w:pPr>
              <w:spacing w:after="0"/>
            </w:pPr>
            <w:r>
              <w:t> </w:t>
            </w:r>
          </w:p>
        </w:tc>
        <w:tc>
          <w:tcPr>
            <w:tcW w:w="789" w:type="dxa"/>
            <w:noWrap/>
            <w:hideMark/>
          </w:tcPr>
          <w:p w14:paraId="7375E414" w14:textId="77777777" w:rsidR="00302A0B" w:rsidRPr="00302A0B" w:rsidRDefault="00302A0B" w:rsidP="00F80434">
            <w:pPr>
              <w:spacing w:after="0"/>
            </w:pPr>
            <w:r>
              <w:t>06</w:t>
            </w:r>
          </w:p>
        </w:tc>
        <w:tc>
          <w:tcPr>
            <w:tcW w:w="1767" w:type="dxa"/>
            <w:hideMark/>
          </w:tcPr>
          <w:p w14:paraId="0CBBC8AF" w14:textId="77777777" w:rsidR="00302A0B" w:rsidRPr="00302A0B" w:rsidRDefault="00302A0B" w:rsidP="00F80434">
            <w:pPr>
              <w:spacing w:after="0"/>
            </w:pPr>
            <w:r>
              <w:t xml:space="preserve">For two weeks digital version of newspaper </w:t>
            </w:r>
            <w:proofErr w:type="spellStart"/>
            <w:r>
              <w:t>Delovõje</w:t>
            </w:r>
            <w:proofErr w:type="spellEnd"/>
            <w:r>
              <w:t xml:space="preserve"> Vedomosti (in Russian) (</w:t>
            </w:r>
            <w:proofErr w:type="spellStart"/>
            <w:r>
              <w:t>Äripäev</w:t>
            </w:r>
            <w:proofErr w:type="spellEnd"/>
            <w:r>
              <w:t>)</w:t>
            </w:r>
          </w:p>
        </w:tc>
      </w:tr>
      <w:tr w:rsidR="00302A0B" w:rsidRPr="00302A0B" w14:paraId="11DE097B" w14:textId="77777777" w:rsidTr="00F80434">
        <w:trPr>
          <w:cantSplit/>
        </w:trPr>
        <w:tc>
          <w:tcPr>
            <w:tcW w:w="1980" w:type="dxa"/>
            <w:hideMark/>
          </w:tcPr>
          <w:p w14:paraId="175C7DB6" w14:textId="77777777" w:rsidR="00302A0B" w:rsidRPr="00302A0B" w:rsidRDefault="00302A0B" w:rsidP="00F80434">
            <w:pPr>
              <w:spacing w:after="0"/>
            </w:pPr>
            <w:r>
              <w:t> </w:t>
            </w:r>
          </w:p>
        </w:tc>
        <w:tc>
          <w:tcPr>
            <w:tcW w:w="992" w:type="dxa"/>
            <w:hideMark/>
          </w:tcPr>
          <w:p w14:paraId="524F69A3" w14:textId="77777777" w:rsidR="00302A0B" w:rsidRPr="00302A0B" w:rsidRDefault="00302A0B" w:rsidP="00F80434">
            <w:pPr>
              <w:spacing w:after="0"/>
            </w:pPr>
            <w:r>
              <w:t> </w:t>
            </w:r>
          </w:p>
        </w:tc>
        <w:tc>
          <w:tcPr>
            <w:tcW w:w="4678" w:type="dxa"/>
            <w:hideMark/>
          </w:tcPr>
          <w:p w14:paraId="4B9466BC" w14:textId="77777777" w:rsidR="00302A0B" w:rsidRPr="00302A0B" w:rsidRDefault="00302A0B" w:rsidP="00F80434">
            <w:pPr>
              <w:spacing w:after="0"/>
            </w:pPr>
            <w:r>
              <w:t> </w:t>
            </w:r>
          </w:p>
        </w:tc>
        <w:tc>
          <w:tcPr>
            <w:tcW w:w="789" w:type="dxa"/>
            <w:noWrap/>
            <w:hideMark/>
          </w:tcPr>
          <w:p w14:paraId="17360FF1" w14:textId="77777777" w:rsidR="00302A0B" w:rsidRPr="00302A0B" w:rsidRDefault="00302A0B" w:rsidP="00F80434">
            <w:pPr>
              <w:spacing w:after="0"/>
            </w:pPr>
            <w:r>
              <w:t>07</w:t>
            </w:r>
          </w:p>
        </w:tc>
        <w:tc>
          <w:tcPr>
            <w:tcW w:w="1767" w:type="dxa"/>
            <w:hideMark/>
          </w:tcPr>
          <w:p w14:paraId="100E5BA2" w14:textId="77777777" w:rsidR="00302A0B" w:rsidRPr="00302A0B" w:rsidRDefault="00302A0B" w:rsidP="00F80434">
            <w:pPr>
              <w:spacing w:after="0"/>
            </w:pPr>
            <w:r>
              <w:t xml:space="preserve">Do not want a subscription </w:t>
            </w:r>
          </w:p>
        </w:tc>
      </w:tr>
      <w:tr w:rsidR="00302A0B" w:rsidRPr="00302A0B" w14:paraId="10E3B1C3" w14:textId="77777777" w:rsidTr="00F80434">
        <w:trPr>
          <w:cantSplit/>
        </w:trPr>
        <w:tc>
          <w:tcPr>
            <w:tcW w:w="1980" w:type="dxa"/>
            <w:hideMark/>
          </w:tcPr>
          <w:p w14:paraId="0E1E6CEF" w14:textId="77777777" w:rsidR="00302A0B" w:rsidRPr="00302A0B" w:rsidRDefault="00302A0B" w:rsidP="00F80434">
            <w:pPr>
              <w:spacing w:after="0"/>
            </w:pPr>
            <w:r>
              <w:t>M01&lt;7 (CAPI): display with M01</w:t>
            </w:r>
          </w:p>
        </w:tc>
        <w:tc>
          <w:tcPr>
            <w:tcW w:w="992" w:type="dxa"/>
            <w:hideMark/>
          </w:tcPr>
          <w:p w14:paraId="4045B79C" w14:textId="77777777" w:rsidR="00302A0B" w:rsidRPr="00302A0B" w:rsidRDefault="00302A0B" w:rsidP="00F80434">
            <w:pPr>
              <w:spacing w:after="0"/>
            </w:pPr>
            <w:r>
              <w:t>M02</w:t>
            </w:r>
          </w:p>
        </w:tc>
        <w:tc>
          <w:tcPr>
            <w:tcW w:w="4678" w:type="dxa"/>
            <w:hideMark/>
          </w:tcPr>
          <w:p w14:paraId="4DA1AAA5" w14:textId="77777777" w:rsidR="00302A0B" w:rsidRPr="00302A0B" w:rsidRDefault="00302A0B" w:rsidP="00F80434">
            <w:pPr>
              <w:spacing w:after="0"/>
              <w:rPr>
                <w:i/>
                <w:iCs/>
              </w:rPr>
            </w:pPr>
            <w:r>
              <w:rPr>
                <w:i/>
              </w:rPr>
              <w:t>Gave a media voucher to the respondent at the end of the face-to-face interview.</w:t>
            </w:r>
          </w:p>
        </w:tc>
        <w:tc>
          <w:tcPr>
            <w:tcW w:w="789" w:type="dxa"/>
            <w:noWrap/>
            <w:hideMark/>
          </w:tcPr>
          <w:p w14:paraId="4E1C6703" w14:textId="77777777" w:rsidR="00302A0B" w:rsidRPr="00302A0B" w:rsidRDefault="00302A0B" w:rsidP="00F80434">
            <w:pPr>
              <w:spacing w:after="0"/>
            </w:pPr>
            <w:r>
              <w:t>1</w:t>
            </w:r>
          </w:p>
        </w:tc>
        <w:tc>
          <w:tcPr>
            <w:tcW w:w="1767" w:type="dxa"/>
            <w:hideMark/>
          </w:tcPr>
          <w:p w14:paraId="32A8CD96" w14:textId="77777777" w:rsidR="00302A0B" w:rsidRPr="00302A0B" w:rsidRDefault="00302A0B" w:rsidP="00F80434">
            <w:pPr>
              <w:spacing w:after="0"/>
            </w:pPr>
            <w:r>
              <w:t>Yes</w:t>
            </w:r>
          </w:p>
        </w:tc>
      </w:tr>
      <w:tr w:rsidR="00302A0B" w:rsidRPr="00302A0B" w14:paraId="643BECB4" w14:textId="77777777" w:rsidTr="00F80434">
        <w:trPr>
          <w:cantSplit/>
        </w:trPr>
        <w:tc>
          <w:tcPr>
            <w:tcW w:w="1980" w:type="dxa"/>
            <w:hideMark/>
          </w:tcPr>
          <w:p w14:paraId="0A273725" w14:textId="77777777" w:rsidR="00302A0B" w:rsidRPr="00302A0B" w:rsidRDefault="00302A0B" w:rsidP="00F80434">
            <w:pPr>
              <w:spacing w:after="0"/>
            </w:pPr>
            <w:r>
              <w:t> </w:t>
            </w:r>
          </w:p>
        </w:tc>
        <w:tc>
          <w:tcPr>
            <w:tcW w:w="992" w:type="dxa"/>
            <w:hideMark/>
          </w:tcPr>
          <w:p w14:paraId="1D7B4DDA" w14:textId="77777777" w:rsidR="00302A0B" w:rsidRPr="00302A0B" w:rsidRDefault="00302A0B" w:rsidP="00F80434">
            <w:pPr>
              <w:spacing w:after="0"/>
            </w:pPr>
            <w:r>
              <w:t> </w:t>
            </w:r>
          </w:p>
        </w:tc>
        <w:tc>
          <w:tcPr>
            <w:tcW w:w="4678" w:type="dxa"/>
            <w:hideMark/>
          </w:tcPr>
          <w:p w14:paraId="1E665BA5" w14:textId="77777777" w:rsidR="00302A0B" w:rsidRPr="00302A0B" w:rsidRDefault="00302A0B" w:rsidP="00F80434">
            <w:pPr>
              <w:spacing w:after="0"/>
            </w:pPr>
            <w:r>
              <w:t> </w:t>
            </w:r>
          </w:p>
        </w:tc>
        <w:tc>
          <w:tcPr>
            <w:tcW w:w="789" w:type="dxa"/>
            <w:noWrap/>
            <w:hideMark/>
          </w:tcPr>
          <w:p w14:paraId="57D68C4D" w14:textId="77777777" w:rsidR="00302A0B" w:rsidRPr="00302A0B" w:rsidRDefault="00302A0B" w:rsidP="00F80434">
            <w:pPr>
              <w:spacing w:after="0"/>
            </w:pPr>
            <w:r>
              <w:t>2</w:t>
            </w:r>
          </w:p>
        </w:tc>
        <w:tc>
          <w:tcPr>
            <w:tcW w:w="1767" w:type="dxa"/>
            <w:hideMark/>
          </w:tcPr>
          <w:p w14:paraId="5CD14B20" w14:textId="77777777" w:rsidR="00302A0B" w:rsidRPr="00302A0B" w:rsidRDefault="00302A0B" w:rsidP="00F80434">
            <w:pPr>
              <w:spacing w:after="0"/>
            </w:pPr>
            <w:r>
              <w:t>No</w:t>
            </w:r>
          </w:p>
        </w:tc>
      </w:tr>
      <w:tr w:rsidR="00302A0B" w:rsidRPr="00302A0B" w14:paraId="080A98DC" w14:textId="77777777" w:rsidTr="00F80434">
        <w:trPr>
          <w:cantSplit/>
        </w:trPr>
        <w:tc>
          <w:tcPr>
            <w:tcW w:w="1980" w:type="dxa"/>
            <w:hideMark/>
          </w:tcPr>
          <w:p w14:paraId="69F4ACAD" w14:textId="77777777" w:rsidR="00302A0B" w:rsidRPr="00302A0B" w:rsidRDefault="00302A0B" w:rsidP="00F80434">
            <w:pPr>
              <w:spacing w:after="0"/>
            </w:pPr>
            <w:r>
              <w:t> </w:t>
            </w:r>
          </w:p>
        </w:tc>
        <w:tc>
          <w:tcPr>
            <w:tcW w:w="992" w:type="dxa"/>
            <w:hideMark/>
          </w:tcPr>
          <w:p w14:paraId="6A914947" w14:textId="77777777" w:rsidR="00302A0B" w:rsidRPr="00302A0B" w:rsidRDefault="00302A0B" w:rsidP="00F80434">
            <w:pPr>
              <w:spacing w:after="0"/>
            </w:pPr>
            <w:r>
              <w:t> </w:t>
            </w:r>
          </w:p>
        </w:tc>
        <w:tc>
          <w:tcPr>
            <w:tcW w:w="4678" w:type="dxa"/>
            <w:hideMark/>
          </w:tcPr>
          <w:p w14:paraId="62B5203A" w14:textId="77777777" w:rsidR="00302A0B" w:rsidRPr="00302A0B" w:rsidRDefault="00302A0B" w:rsidP="00F80434">
            <w:pPr>
              <w:spacing w:after="0"/>
            </w:pPr>
            <w:r>
              <w:t> </w:t>
            </w:r>
          </w:p>
        </w:tc>
        <w:tc>
          <w:tcPr>
            <w:tcW w:w="789" w:type="dxa"/>
            <w:noWrap/>
            <w:hideMark/>
          </w:tcPr>
          <w:p w14:paraId="59A23F70" w14:textId="77777777" w:rsidR="00302A0B" w:rsidRPr="00302A0B" w:rsidRDefault="00302A0B" w:rsidP="00F80434">
            <w:pPr>
              <w:spacing w:after="0"/>
            </w:pPr>
            <w:r>
              <w:t>UNK</w:t>
            </w:r>
          </w:p>
        </w:tc>
        <w:tc>
          <w:tcPr>
            <w:tcW w:w="1767" w:type="dxa"/>
            <w:hideMark/>
          </w:tcPr>
          <w:p w14:paraId="40689AE2" w14:textId="77777777" w:rsidR="00302A0B" w:rsidRPr="00302A0B" w:rsidRDefault="00302A0B" w:rsidP="00F80434">
            <w:pPr>
              <w:spacing w:after="0"/>
            </w:pPr>
            <w:r>
              <w:t>Unknown</w:t>
            </w:r>
          </w:p>
        </w:tc>
      </w:tr>
      <w:tr w:rsidR="00302A0B" w:rsidRPr="00302A0B" w14:paraId="56AB4D90" w14:textId="77777777" w:rsidTr="00F80434">
        <w:trPr>
          <w:cantSplit/>
        </w:trPr>
        <w:tc>
          <w:tcPr>
            <w:tcW w:w="1980" w:type="dxa"/>
            <w:noWrap/>
            <w:hideMark/>
          </w:tcPr>
          <w:p w14:paraId="1996F1B6" w14:textId="77777777" w:rsidR="00302A0B" w:rsidRPr="00302A0B" w:rsidRDefault="00302A0B" w:rsidP="00F80434">
            <w:pPr>
              <w:spacing w:after="0"/>
            </w:pPr>
          </w:p>
        </w:tc>
        <w:tc>
          <w:tcPr>
            <w:tcW w:w="992" w:type="dxa"/>
            <w:noWrap/>
            <w:hideMark/>
          </w:tcPr>
          <w:p w14:paraId="4EC39906" w14:textId="77777777" w:rsidR="00302A0B" w:rsidRPr="00302A0B" w:rsidRDefault="00302A0B" w:rsidP="00F80434">
            <w:pPr>
              <w:spacing w:after="0"/>
            </w:pPr>
          </w:p>
        </w:tc>
        <w:tc>
          <w:tcPr>
            <w:tcW w:w="4678" w:type="dxa"/>
            <w:noWrap/>
            <w:hideMark/>
          </w:tcPr>
          <w:p w14:paraId="40D26714" w14:textId="77777777" w:rsidR="00302A0B" w:rsidRPr="00302A0B" w:rsidRDefault="00302A0B" w:rsidP="00F80434">
            <w:pPr>
              <w:spacing w:after="0"/>
            </w:pPr>
          </w:p>
        </w:tc>
        <w:tc>
          <w:tcPr>
            <w:tcW w:w="789" w:type="dxa"/>
            <w:noWrap/>
            <w:hideMark/>
          </w:tcPr>
          <w:p w14:paraId="62C93352" w14:textId="77777777" w:rsidR="00302A0B" w:rsidRPr="00302A0B" w:rsidRDefault="00302A0B" w:rsidP="00F80434">
            <w:pPr>
              <w:spacing w:after="0"/>
            </w:pPr>
            <w:r>
              <w:t>REF</w:t>
            </w:r>
          </w:p>
        </w:tc>
        <w:tc>
          <w:tcPr>
            <w:tcW w:w="1767" w:type="dxa"/>
            <w:hideMark/>
          </w:tcPr>
          <w:p w14:paraId="5BC2AE73" w14:textId="77777777" w:rsidR="00302A0B" w:rsidRPr="00302A0B" w:rsidRDefault="00302A0B" w:rsidP="00F80434">
            <w:pPr>
              <w:spacing w:after="0"/>
            </w:pPr>
            <w:r>
              <w:t>Refusal</w:t>
            </w:r>
          </w:p>
        </w:tc>
      </w:tr>
      <w:tr w:rsidR="00302A0B" w:rsidRPr="00302A0B" w14:paraId="01322E91" w14:textId="77777777" w:rsidTr="00F80434">
        <w:trPr>
          <w:cantSplit/>
        </w:trPr>
        <w:tc>
          <w:tcPr>
            <w:tcW w:w="1980" w:type="dxa"/>
            <w:hideMark/>
          </w:tcPr>
          <w:p w14:paraId="04CB7AB6" w14:textId="77777777" w:rsidR="00302A0B" w:rsidRPr="00302A0B" w:rsidRDefault="00302A0B" w:rsidP="00F80434">
            <w:pPr>
              <w:spacing w:after="0"/>
            </w:pPr>
            <w:r>
              <w:t>M02=2 (CAPI)</w:t>
            </w:r>
            <w:r>
              <w:br/>
              <w:t>M01&lt;7(CATI and CAWI)</w:t>
            </w:r>
          </w:p>
        </w:tc>
        <w:tc>
          <w:tcPr>
            <w:tcW w:w="992" w:type="dxa"/>
            <w:hideMark/>
          </w:tcPr>
          <w:p w14:paraId="0D2F5317" w14:textId="77777777" w:rsidR="00302A0B" w:rsidRPr="00302A0B" w:rsidRDefault="00302A0B" w:rsidP="00F80434">
            <w:pPr>
              <w:spacing w:after="0"/>
            </w:pPr>
            <w:r>
              <w:t>M03</w:t>
            </w:r>
          </w:p>
        </w:tc>
        <w:tc>
          <w:tcPr>
            <w:tcW w:w="4678" w:type="dxa"/>
            <w:hideMark/>
          </w:tcPr>
          <w:p w14:paraId="6B934AF5" w14:textId="77777777" w:rsidR="00302A0B" w:rsidRPr="00302A0B" w:rsidRDefault="00302A0B" w:rsidP="00F80434">
            <w:pPr>
              <w:spacing w:after="0"/>
            </w:pPr>
            <w:r>
              <w:t xml:space="preserve">We would like to send information about how to start your subscription by e-mail. </w:t>
            </w:r>
            <w:r>
              <w:br/>
            </w:r>
            <w:r>
              <w:br/>
              <w:t>What e-mail address could we use to send you the subscription information?</w:t>
            </w:r>
          </w:p>
        </w:tc>
        <w:tc>
          <w:tcPr>
            <w:tcW w:w="789" w:type="dxa"/>
            <w:noWrap/>
            <w:hideMark/>
          </w:tcPr>
          <w:p w14:paraId="0CAF7C4A" w14:textId="77777777" w:rsidR="00302A0B" w:rsidRPr="00302A0B" w:rsidRDefault="00302A0B" w:rsidP="00F80434">
            <w:pPr>
              <w:spacing w:after="0"/>
            </w:pPr>
            <w:r>
              <w:t> </w:t>
            </w:r>
          </w:p>
        </w:tc>
        <w:tc>
          <w:tcPr>
            <w:tcW w:w="1767" w:type="dxa"/>
            <w:hideMark/>
          </w:tcPr>
          <w:p w14:paraId="433FC9EC" w14:textId="77777777" w:rsidR="00302A0B" w:rsidRPr="00302A0B" w:rsidRDefault="00302A0B" w:rsidP="00F80434">
            <w:pPr>
              <w:spacing w:after="0"/>
            </w:pPr>
            <w:r>
              <w:t> </w:t>
            </w:r>
          </w:p>
        </w:tc>
      </w:tr>
      <w:tr w:rsidR="00302A0B" w:rsidRPr="00302A0B" w14:paraId="4B1144F1" w14:textId="77777777" w:rsidTr="00F80434">
        <w:trPr>
          <w:cantSplit/>
        </w:trPr>
        <w:tc>
          <w:tcPr>
            <w:tcW w:w="1980" w:type="dxa"/>
            <w:hideMark/>
          </w:tcPr>
          <w:p w14:paraId="7D311D41" w14:textId="77777777" w:rsidR="00302A0B" w:rsidRPr="00302A0B" w:rsidRDefault="00302A0B" w:rsidP="00F80434">
            <w:pPr>
              <w:spacing w:after="0"/>
            </w:pPr>
            <w:r>
              <w:t>M02=2 (only CATI)</w:t>
            </w:r>
            <w:r>
              <w:br/>
              <w:t>Hide CAWI and CAPI</w:t>
            </w:r>
          </w:p>
        </w:tc>
        <w:tc>
          <w:tcPr>
            <w:tcW w:w="992" w:type="dxa"/>
            <w:hideMark/>
          </w:tcPr>
          <w:p w14:paraId="603C49BD" w14:textId="77777777" w:rsidR="00302A0B" w:rsidRPr="00302A0B" w:rsidRDefault="00302A0B" w:rsidP="00F80434">
            <w:pPr>
              <w:spacing w:after="0"/>
            </w:pPr>
            <w:proofErr w:type="spellStart"/>
            <w:r>
              <w:t>tekst</w:t>
            </w:r>
            <w:proofErr w:type="spellEnd"/>
            <w:r>
              <w:t xml:space="preserve"> M03</w:t>
            </w:r>
          </w:p>
        </w:tc>
        <w:tc>
          <w:tcPr>
            <w:tcW w:w="4678" w:type="dxa"/>
            <w:hideMark/>
          </w:tcPr>
          <w:p w14:paraId="03E5B819" w14:textId="77777777" w:rsidR="00302A0B" w:rsidRPr="00302A0B" w:rsidRDefault="00302A0B" w:rsidP="00F80434">
            <w:pPr>
              <w:spacing w:after="0"/>
            </w:pPr>
            <w:r>
              <w:t xml:space="preserve">Let me repeat your e-mail address, is it /M03 </w:t>
            </w:r>
            <w:proofErr w:type="spellStart"/>
            <w:r>
              <w:t>kirjutatud</w:t>
            </w:r>
            <w:proofErr w:type="spellEnd"/>
            <w:r>
              <w:t xml:space="preserve"> vastus/?</w:t>
            </w:r>
          </w:p>
        </w:tc>
        <w:tc>
          <w:tcPr>
            <w:tcW w:w="789" w:type="dxa"/>
            <w:noWrap/>
            <w:hideMark/>
          </w:tcPr>
          <w:p w14:paraId="1ED441CB" w14:textId="77777777" w:rsidR="00302A0B" w:rsidRPr="00302A0B" w:rsidRDefault="00302A0B" w:rsidP="00F80434">
            <w:pPr>
              <w:spacing w:after="0"/>
            </w:pPr>
            <w:r>
              <w:t> </w:t>
            </w:r>
          </w:p>
        </w:tc>
        <w:tc>
          <w:tcPr>
            <w:tcW w:w="1767" w:type="dxa"/>
            <w:hideMark/>
          </w:tcPr>
          <w:p w14:paraId="4FECD0C0" w14:textId="77777777" w:rsidR="00302A0B" w:rsidRPr="00302A0B" w:rsidRDefault="00302A0B" w:rsidP="00F80434">
            <w:pPr>
              <w:spacing w:after="0"/>
            </w:pPr>
            <w:r>
              <w:t> </w:t>
            </w:r>
          </w:p>
        </w:tc>
      </w:tr>
      <w:tr w:rsidR="00302A0B" w:rsidRPr="00302A0B" w14:paraId="1150EA6C" w14:textId="77777777" w:rsidTr="00F80434">
        <w:trPr>
          <w:cantSplit/>
        </w:trPr>
        <w:tc>
          <w:tcPr>
            <w:tcW w:w="1980" w:type="dxa"/>
            <w:hideMark/>
          </w:tcPr>
          <w:p w14:paraId="708EC0AB" w14:textId="77777777" w:rsidR="00302A0B" w:rsidRPr="00302A0B" w:rsidRDefault="00302A0B" w:rsidP="00917CEB">
            <w:pPr>
              <w:spacing w:after="0"/>
            </w:pPr>
            <w:r>
              <w:t xml:space="preserve">M03= </w:t>
            </w:r>
            <w:r w:rsidR="00917CEB">
              <w:t>filled</w:t>
            </w:r>
          </w:p>
        </w:tc>
        <w:tc>
          <w:tcPr>
            <w:tcW w:w="992" w:type="dxa"/>
            <w:hideMark/>
          </w:tcPr>
          <w:p w14:paraId="2F824846" w14:textId="77777777" w:rsidR="00302A0B" w:rsidRPr="00302A0B" w:rsidRDefault="00302A0B" w:rsidP="00F80434">
            <w:pPr>
              <w:spacing w:after="0"/>
            </w:pPr>
            <w:proofErr w:type="spellStart"/>
            <w:r>
              <w:t>tekst</w:t>
            </w:r>
            <w:proofErr w:type="spellEnd"/>
            <w:r>
              <w:t xml:space="preserve"> M04</w:t>
            </w:r>
          </w:p>
        </w:tc>
        <w:tc>
          <w:tcPr>
            <w:tcW w:w="4678" w:type="dxa"/>
            <w:hideMark/>
          </w:tcPr>
          <w:p w14:paraId="341B6B7D" w14:textId="77777777" w:rsidR="00302A0B" w:rsidRPr="00302A0B" w:rsidRDefault="00302A0B" w:rsidP="00F80434">
            <w:pPr>
              <w:spacing w:after="0"/>
            </w:pPr>
            <w:r>
              <w:t>We will send you the information about how to start your subscription in the next month.</w:t>
            </w:r>
          </w:p>
        </w:tc>
        <w:tc>
          <w:tcPr>
            <w:tcW w:w="789" w:type="dxa"/>
            <w:noWrap/>
            <w:hideMark/>
          </w:tcPr>
          <w:p w14:paraId="1AF76DE2" w14:textId="77777777" w:rsidR="00302A0B" w:rsidRPr="00302A0B" w:rsidRDefault="00302A0B" w:rsidP="00F80434">
            <w:pPr>
              <w:spacing w:after="0"/>
            </w:pPr>
            <w:r>
              <w:t> </w:t>
            </w:r>
          </w:p>
        </w:tc>
        <w:tc>
          <w:tcPr>
            <w:tcW w:w="1767" w:type="dxa"/>
            <w:hideMark/>
          </w:tcPr>
          <w:p w14:paraId="213F37EB" w14:textId="77777777" w:rsidR="00302A0B" w:rsidRPr="00302A0B" w:rsidRDefault="00302A0B" w:rsidP="00F80434">
            <w:pPr>
              <w:spacing w:after="0"/>
            </w:pPr>
            <w:r>
              <w:t> </w:t>
            </w:r>
          </w:p>
        </w:tc>
      </w:tr>
      <w:tr w:rsidR="00302A0B" w:rsidRPr="00302A0B" w14:paraId="412893DC" w14:textId="77777777" w:rsidTr="00F80434">
        <w:trPr>
          <w:cantSplit/>
        </w:trPr>
        <w:tc>
          <w:tcPr>
            <w:tcW w:w="1980" w:type="dxa"/>
            <w:hideMark/>
          </w:tcPr>
          <w:p w14:paraId="683DDF9D" w14:textId="77777777" w:rsidR="00302A0B" w:rsidRPr="00302A0B" w:rsidRDefault="00302A0B" w:rsidP="00F80434">
            <w:pPr>
              <w:spacing w:after="0"/>
            </w:pPr>
            <w:r>
              <w:lastRenderedPageBreak/>
              <w:t>CAPI, CATI: always (hide in CAWI)</w:t>
            </w:r>
          </w:p>
        </w:tc>
        <w:tc>
          <w:tcPr>
            <w:tcW w:w="992" w:type="dxa"/>
            <w:hideMark/>
          </w:tcPr>
          <w:p w14:paraId="28B87496" w14:textId="77777777" w:rsidR="00302A0B" w:rsidRPr="00302A0B" w:rsidRDefault="00302A0B" w:rsidP="00F80434">
            <w:pPr>
              <w:spacing w:after="0"/>
            </w:pPr>
            <w:r>
              <w:t>AA</w:t>
            </w:r>
          </w:p>
        </w:tc>
        <w:tc>
          <w:tcPr>
            <w:tcW w:w="4678" w:type="dxa"/>
            <w:hideMark/>
          </w:tcPr>
          <w:p w14:paraId="475D5D35" w14:textId="77777777" w:rsidR="00302A0B" w:rsidRPr="00302A0B" w:rsidRDefault="00302A0B" w:rsidP="00F80434">
            <w:pPr>
              <w:spacing w:after="0"/>
            </w:pPr>
            <w:r>
              <w:t>INTERVIEWER’S SECTION (CONT.).</w:t>
            </w:r>
            <w:r>
              <w:br/>
              <w:t>INTERVIEWER’S SECTION IS FOR THE INTERVIEWER TO COMPLETE AND IT IS NOT READ TO THE RESPONDENT, UNLESS OTHERWISE INDICATED.</w:t>
            </w:r>
          </w:p>
        </w:tc>
        <w:tc>
          <w:tcPr>
            <w:tcW w:w="789" w:type="dxa"/>
            <w:noWrap/>
            <w:hideMark/>
          </w:tcPr>
          <w:p w14:paraId="63CD955D" w14:textId="77777777" w:rsidR="00302A0B" w:rsidRPr="00302A0B" w:rsidRDefault="00302A0B" w:rsidP="00F80434">
            <w:pPr>
              <w:spacing w:after="0"/>
            </w:pPr>
            <w:r>
              <w:t> </w:t>
            </w:r>
          </w:p>
        </w:tc>
        <w:tc>
          <w:tcPr>
            <w:tcW w:w="1767" w:type="dxa"/>
            <w:hideMark/>
          </w:tcPr>
          <w:p w14:paraId="60E80C31" w14:textId="77777777" w:rsidR="00302A0B" w:rsidRPr="00302A0B" w:rsidRDefault="00302A0B" w:rsidP="00F80434">
            <w:pPr>
              <w:spacing w:after="0"/>
            </w:pPr>
            <w:r>
              <w:t> </w:t>
            </w:r>
          </w:p>
        </w:tc>
      </w:tr>
      <w:tr w:rsidR="00302A0B" w:rsidRPr="00302A0B" w14:paraId="29CC6A15" w14:textId="77777777" w:rsidTr="00F80434">
        <w:trPr>
          <w:cantSplit/>
        </w:trPr>
        <w:tc>
          <w:tcPr>
            <w:tcW w:w="1980" w:type="dxa"/>
            <w:hideMark/>
          </w:tcPr>
          <w:p w14:paraId="4CBD3384" w14:textId="77777777" w:rsidR="00302A0B" w:rsidRPr="00302A0B" w:rsidRDefault="00302A0B" w:rsidP="00F80434">
            <w:pPr>
              <w:spacing w:after="0"/>
            </w:pPr>
            <w:r>
              <w:t> </w:t>
            </w:r>
          </w:p>
        </w:tc>
        <w:tc>
          <w:tcPr>
            <w:tcW w:w="992" w:type="dxa"/>
            <w:hideMark/>
          </w:tcPr>
          <w:p w14:paraId="116E2B91" w14:textId="77777777" w:rsidR="00302A0B" w:rsidRPr="00302A0B" w:rsidRDefault="00302A0B" w:rsidP="00F80434">
            <w:pPr>
              <w:spacing w:after="0"/>
            </w:pPr>
            <w:r>
              <w:t> </w:t>
            </w:r>
          </w:p>
        </w:tc>
        <w:tc>
          <w:tcPr>
            <w:tcW w:w="4678" w:type="dxa"/>
            <w:hideMark/>
          </w:tcPr>
          <w:p w14:paraId="4A8A20A2" w14:textId="77777777" w:rsidR="00302A0B" w:rsidRPr="00302A0B" w:rsidRDefault="00302A0B" w:rsidP="00F80434">
            <w:pPr>
              <w:spacing w:after="0"/>
            </w:pPr>
            <w:r>
              <w:t> </w:t>
            </w:r>
          </w:p>
        </w:tc>
        <w:tc>
          <w:tcPr>
            <w:tcW w:w="789" w:type="dxa"/>
            <w:noWrap/>
            <w:hideMark/>
          </w:tcPr>
          <w:p w14:paraId="3012C137" w14:textId="77777777" w:rsidR="00302A0B" w:rsidRPr="00302A0B" w:rsidRDefault="00302A0B" w:rsidP="00F80434">
            <w:pPr>
              <w:spacing w:after="0"/>
            </w:pPr>
            <w:r>
              <w:t> </w:t>
            </w:r>
          </w:p>
        </w:tc>
        <w:tc>
          <w:tcPr>
            <w:tcW w:w="1767" w:type="dxa"/>
            <w:hideMark/>
          </w:tcPr>
          <w:p w14:paraId="5A8B3711" w14:textId="77777777" w:rsidR="00302A0B" w:rsidRPr="00302A0B" w:rsidRDefault="00302A0B" w:rsidP="00F80434">
            <w:pPr>
              <w:spacing w:after="0"/>
            </w:pPr>
            <w:r>
              <w:t> </w:t>
            </w:r>
          </w:p>
        </w:tc>
      </w:tr>
      <w:tr w:rsidR="00302A0B" w:rsidRPr="00302A0B" w14:paraId="137E9454" w14:textId="77777777" w:rsidTr="00F80434">
        <w:trPr>
          <w:cantSplit/>
        </w:trPr>
        <w:tc>
          <w:tcPr>
            <w:tcW w:w="1980" w:type="dxa"/>
            <w:hideMark/>
          </w:tcPr>
          <w:p w14:paraId="220E787B" w14:textId="77777777" w:rsidR="00302A0B" w:rsidRPr="00302A0B" w:rsidRDefault="00302A0B" w:rsidP="00F80434">
            <w:pPr>
              <w:spacing w:after="0"/>
            </w:pPr>
            <w:r>
              <w:t>CAPI/ CATI: always</w:t>
            </w:r>
          </w:p>
        </w:tc>
        <w:tc>
          <w:tcPr>
            <w:tcW w:w="992" w:type="dxa"/>
            <w:hideMark/>
          </w:tcPr>
          <w:p w14:paraId="2030B9C9" w14:textId="77777777" w:rsidR="00302A0B" w:rsidRPr="00302A0B" w:rsidRDefault="00302A0B" w:rsidP="00F80434">
            <w:pPr>
              <w:spacing w:after="0"/>
            </w:pPr>
            <w:r>
              <w:t>A06</w:t>
            </w:r>
          </w:p>
        </w:tc>
        <w:tc>
          <w:tcPr>
            <w:tcW w:w="4678" w:type="dxa"/>
            <w:hideMark/>
          </w:tcPr>
          <w:p w14:paraId="08542937" w14:textId="77777777" w:rsidR="00302A0B" w:rsidRPr="00302A0B" w:rsidRDefault="00302A0B" w:rsidP="00F80434">
            <w:pPr>
              <w:spacing w:after="0"/>
            </w:pPr>
            <w:r>
              <w:t>Language of interview</w:t>
            </w:r>
          </w:p>
        </w:tc>
        <w:tc>
          <w:tcPr>
            <w:tcW w:w="789" w:type="dxa"/>
            <w:noWrap/>
            <w:hideMark/>
          </w:tcPr>
          <w:p w14:paraId="1FBDEA9D" w14:textId="77777777" w:rsidR="00302A0B" w:rsidRPr="00302A0B" w:rsidRDefault="00302A0B" w:rsidP="00F80434">
            <w:pPr>
              <w:spacing w:after="0"/>
            </w:pPr>
            <w:proofErr w:type="spellStart"/>
            <w:r>
              <w:t>est</w:t>
            </w:r>
            <w:proofErr w:type="spellEnd"/>
          </w:p>
        </w:tc>
        <w:tc>
          <w:tcPr>
            <w:tcW w:w="1767" w:type="dxa"/>
            <w:hideMark/>
          </w:tcPr>
          <w:p w14:paraId="53DE5563" w14:textId="77777777" w:rsidR="00302A0B" w:rsidRPr="00302A0B" w:rsidRDefault="00302A0B" w:rsidP="00F80434">
            <w:pPr>
              <w:spacing w:after="0"/>
            </w:pPr>
            <w:r>
              <w:t>Estonian</w:t>
            </w:r>
          </w:p>
        </w:tc>
      </w:tr>
      <w:tr w:rsidR="00302A0B" w:rsidRPr="00302A0B" w14:paraId="64ABD3B2" w14:textId="77777777" w:rsidTr="00F80434">
        <w:trPr>
          <w:cantSplit/>
        </w:trPr>
        <w:tc>
          <w:tcPr>
            <w:tcW w:w="1980" w:type="dxa"/>
            <w:hideMark/>
          </w:tcPr>
          <w:p w14:paraId="7A0D1A6D" w14:textId="77777777" w:rsidR="00302A0B" w:rsidRPr="00302A0B" w:rsidRDefault="00302A0B" w:rsidP="00F80434">
            <w:pPr>
              <w:spacing w:after="0"/>
            </w:pPr>
            <w:r>
              <w:t> </w:t>
            </w:r>
          </w:p>
        </w:tc>
        <w:tc>
          <w:tcPr>
            <w:tcW w:w="992" w:type="dxa"/>
            <w:hideMark/>
          </w:tcPr>
          <w:p w14:paraId="63BBC57A" w14:textId="77777777" w:rsidR="00302A0B" w:rsidRPr="00302A0B" w:rsidRDefault="00302A0B" w:rsidP="00F80434">
            <w:pPr>
              <w:spacing w:after="0"/>
            </w:pPr>
            <w:r>
              <w:t> </w:t>
            </w:r>
          </w:p>
        </w:tc>
        <w:tc>
          <w:tcPr>
            <w:tcW w:w="4678" w:type="dxa"/>
            <w:hideMark/>
          </w:tcPr>
          <w:p w14:paraId="3593B928" w14:textId="77777777" w:rsidR="00302A0B" w:rsidRPr="00302A0B" w:rsidRDefault="00302A0B" w:rsidP="00F80434">
            <w:pPr>
              <w:spacing w:after="0"/>
            </w:pPr>
            <w:r>
              <w:t> </w:t>
            </w:r>
          </w:p>
        </w:tc>
        <w:tc>
          <w:tcPr>
            <w:tcW w:w="789" w:type="dxa"/>
            <w:noWrap/>
            <w:hideMark/>
          </w:tcPr>
          <w:p w14:paraId="7F32F337" w14:textId="77777777" w:rsidR="00302A0B" w:rsidRPr="00302A0B" w:rsidRDefault="00302A0B" w:rsidP="00F80434">
            <w:pPr>
              <w:spacing w:after="0"/>
            </w:pPr>
            <w:proofErr w:type="spellStart"/>
            <w:r>
              <w:t>rus</w:t>
            </w:r>
            <w:proofErr w:type="spellEnd"/>
          </w:p>
        </w:tc>
        <w:tc>
          <w:tcPr>
            <w:tcW w:w="1767" w:type="dxa"/>
            <w:hideMark/>
          </w:tcPr>
          <w:p w14:paraId="60A99451" w14:textId="77777777" w:rsidR="00302A0B" w:rsidRPr="00302A0B" w:rsidRDefault="00302A0B" w:rsidP="00F80434">
            <w:pPr>
              <w:spacing w:after="0"/>
            </w:pPr>
            <w:r>
              <w:t>Russian</w:t>
            </w:r>
          </w:p>
        </w:tc>
      </w:tr>
      <w:tr w:rsidR="00302A0B" w:rsidRPr="00302A0B" w14:paraId="6BE4CDE1" w14:textId="77777777" w:rsidTr="00F80434">
        <w:trPr>
          <w:cantSplit/>
        </w:trPr>
        <w:tc>
          <w:tcPr>
            <w:tcW w:w="1980" w:type="dxa"/>
            <w:hideMark/>
          </w:tcPr>
          <w:p w14:paraId="2EE53F90" w14:textId="77777777" w:rsidR="00302A0B" w:rsidRPr="00302A0B" w:rsidRDefault="00302A0B" w:rsidP="00F80434">
            <w:pPr>
              <w:spacing w:after="0"/>
            </w:pPr>
            <w:r>
              <w:t>hidden</w:t>
            </w:r>
          </w:p>
        </w:tc>
        <w:tc>
          <w:tcPr>
            <w:tcW w:w="992" w:type="dxa"/>
            <w:hideMark/>
          </w:tcPr>
          <w:p w14:paraId="2BC4405F" w14:textId="77777777" w:rsidR="00302A0B" w:rsidRPr="00302A0B" w:rsidRDefault="00302A0B" w:rsidP="00F80434">
            <w:pPr>
              <w:spacing w:after="0"/>
            </w:pPr>
            <w:r>
              <w:t>A06LOPP</w:t>
            </w:r>
          </w:p>
        </w:tc>
        <w:tc>
          <w:tcPr>
            <w:tcW w:w="4678" w:type="dxa"/>
            <w:hideMark/>
          </w:tcPr>
          <w:p w14:paraId="22E633D0" w14:textId="77777777" w:rsidR="00302A0B" w:rsidRPr="00302A0B" w:rsidRDefault="00302A0B" w:rsidP="00F80434">
            <w:pPr>
              <w:spacing w:after="0"/>
            </w:pPr>
            <w:r>
              <w:t>Language of interview</w:t>
            </w:r>
          </w:p>
        </w:tc>
        <w:tc>
          <w:tcPr>
            <w:tcW w:w="789" w:type="dxa"/>
            <w:noWrap/>
            <w:hideMark/>
          </w:tcPr>
          <w:p w14:paraId="745E67FC" w14:textId="77777777" w:rsidR="00302A0B" w:rsidRPr="00302A0B" w:rsidRDefault="00302A0B" w:rsidP="00F80434">
            <w:pPr>
              <w:spacing w:after="0"/>
            </w:pPr>
            <w:r>
              <w:t> </w:t>
            </w:r>
          </w:p>
        </w:tc>
        <w:tc>
          <w:tcPr>
            <w:tcW w:w="1767" w:type="dxa"/>
            <w:hideMark/>
          </w:tcPr>
          <w:p w14:paraId="64C81BF1" w14:textId="77777777" w:rsidR="00302A0B" w:rsidRPr="00302A0B" w:rsidRDefault="00302A0B" w:rsidP="00F80434">
            <w:pPr>
              <w:spacing w:after="0"/>
            </w:pPr>
            <w:r>
              <w:t> </w:t>
            </w:r>
          </w:p>
        </w:tc>
      </w:tr>
      <w:tr w:rsidR="00302A0B" w:rsidRPr="00302A0B" w14:paraId="563939FA" w14:textId="77777777" w:rsidTr="00F80434">
        <w:trPr>
          <w:cantSplit/>
        </w:trPr>
        <w:tc>
          <w:tcPr>
            <w:tcW w:w="1980" w:type="dxa"/>
            <w:hideMark/>
          </w:tcPr>
          <w:p w14:paraId="43BB2F11" w14:textId="77777777" w:rsidR="00302A0B" w:rsidRPr="00302A0B" w:rsidRDefault="00302A0B" w:rsidP="00F80434">
            <w:pPr>
              <w:spacing w:after="0"/>
            </w:pPr>
            <w:r>
              <w:t> </w:t>
            </w:r>
          </w:p>
        </w:tc>
        <w:tc>
          <w:tcPr>
            <w:tcW w:w="992" w:type="dxa"/>
            <w:hideMark/>
          </w:tcPr>
          <w:p w14:paraId="7F09829A" w14:textId="77777777" w:rsidR="00302A0B" w:rsidRPr="00302A0B" w:rsidRDefault="00302A0B" w:rsidP="00F80434">
            <w:pPr>
              <w:spacing w:after="0"/>
            </w:pPr>
            <w:r>
              <w:t> </w:t>
            </w:r>
          </w:p>
        </w:tc>
        <w:tc>
          <w:tcPr>
            <w:tcW w:w="4678" w:type="dxa"/>
            <w:hideMark/>
          </w:tcPr>
          <w:p w14:paraId="2AE44F93" w14:textId="77777777" w:rsidR="00302A0B" w:rsidRPr="00302A0B" w:rsidRDefault="00302A0B" w:rsidP="00F80434">
            <w:pPr>
              <w:spacing w:after="0"/>
            </w:pPr>
            <w:r>
              <w:t> </w:t>
            </w:r>
          </w:p>
        </w:tc>
        <w:tc>
          <w:tcPr>
            <w:tcW w:w="789" w:type="dxa"/>
            <w:noWrap/>
            <w:hideMark/>
          </w:tcPr>
          <w:p w14:paraId="13CD772C" w14:textId="77777777" w:rsidR="00302A0B" w:rsidRPr="00302A0B" w:rsidRDefault="00302A0B" w:rsidP="00F80434">
            <w:pPr>
              <w:spacing w:after="0"/>
            </w:pPr>
            <w:r>
              <w:t>305</w:t>
            </w:r>
          </w:p>
        </w:tc>
        <w:tc>
          <w:tcPr>
            <w:tcW w:w="1767" w:type="dxa"/>
            <w:hideMark/>
          </w:tcPr>
          <w:p w14:paraId="4C619260" w14:textId="77777777" w:rsidR="00302A0B" w:rsidRPr="00302A0B" w:rsidRDefault="00302A0B" w:rsidP="00F80434">
            <w:pPr>
              <w:spacing w:after="0"/>
            </w:pPr>
            <w:r>
              <w:t>Telephone interview</w:t>
            </w:r>
          </w:p>
        </w:tc>
      </w:tr>
      <w:tr w:rsidR="00302A0B" w:rsidRPr="00302A0B" w14:paraId="67C09FD2" w14:textId="77777777" w:rsidTr="00F80434">
        <w:trPr>
          <w:cantSplit/>
        </w:trPr>
        <w:tc>
          <w:tcPr>
            <w:tcW w:w="1980" w:type="dxa"/>
            <w:hideMark/>
          </w:tcPr>
          <w:p w14:paraId="6C720223" w14:textId="77777777" w:rsidR="00302A0B" w:rsidRPr="00302A0B" w:rsidRDefault="00302A0B" w:rsidP="00F80434">
            <w:pPr>
              <w:spacing w:after="0"/>
            </w:pPr>
            <w:r>
              <w:t> </w:t>
            </w:r>
          </w:p>
        </w:tc>
        <w:tc>
          <w:tcPr>
            <w:tcW w:w="992" w:type="dxa"/>
            <w:hideMark/>
          </w:tcPr>
          <w:p w14:paraId="6CC8DC24" w14:textId="77777777" w:rsidR="00302A0B" w:rsidRPr="00302A0B" w:rsidRDefault="00302A0B" w:rsidP="00F80434">
            <w:pPr>
              <w:spacing w:after="0"/>
            </w:pPr>
            <w:r>
              <w:t> </w:t>
            </w:r>
          </w:p>
        </w:tc>
        <w:tc>
          <w:tcPr>
            <w:tcW w:w="4678" w:type="dxa"/>
            <w:hideMark/>
          </w:tcPr>
          <w:p w14:paraId="70B252C7" w14:textId="77777777" w:rsidR="00302A0B" w:rsidRPr="00302A0B" w:rsidRDefault="00302A0B" w:rsidP="00F80434">
            <w:pPr>
              <w:spacing w:after="0"/>
            </w:pPr>
            <w:r>
              <w:t> </w:t>
            </w:r>
          </w:p>
        </w:tc>
        <w:tc>
          <w:tcPr>
            <w:tcW w:w="789" w:type="dxa"/>
            <w:noWrap/>
            <w:hideMark/>
          </w:tcPr>
          <w:p w14:paraId="041E8652" w14:textId="77777777" w:rsidR="00302A0B" w:rsidRPr="00302A0B" w:rsidRDefault="00302A0B" w:rsidP="00F80434">
            <w:pPr>
              <w:spacing w:after="0"/>
            </w:pPr>
            <w:r>
              <w:t>304</w:t>
            </w:r>
          </w:p>
        </w:tc>
        <w:tc>
          <w:tcPr>
            <w:tcW w:w="1767" w:type="dxa"/>
            <w:hideMark/>
          </w:tcPr>
          <w:p w14:paraId="2213AC2B" w14:textId="77777777" w:rsidR="00302A0B" w:rsidRPr="00302A0B" w:rsidRDefault="00302A0B" w:rsidP="00F80434">
            <w:pPr>
              <w:spacing w:after="0"/>
            </w:pPr>
            <w:r>
              <w:t>Laptop interview (CAPI)</w:t>
            </w:r>
          </w:p>
        </w:tc>
      </w:tr>
      <w:tr w:rsidR="00302A0B" w:rsidRPr="00302A0B" w14:paraId="42235123" w14:textId="77777777" w:rsidTr="00F80434">
        <w:trPr>
          <w:cantSplit/>
        </w:trPr>
        <w:tc>
          <w:tcPr>
            <w:tcW w:w="1980" w:type="dxa"/>
            <w:hideMark/>
          </w:tcPr>
          <w:p w14:paraId="63C02FF3" w14:textId="77777777" w:rsidR="00302A0B" w:rsidRPr="00302A0B" w:rsidRDefault="00302A0B" w:rsidP="00F80434">
            <w:pPr>
              <w:spacing w:after="0"/>
            </w:pPr>
            <w:r>
              <w:t>CAPI: always</w:t>
            </w:r>
          </w:p>
        </w:tc>
        <w:tc>
          <w:tcPr>
            <w:tcW w:w="992" w:type="dxa"/>
            <w:hideMark/>
          </w:tcPr>
          <w:p w14:paraId="5EFC765C" w14:textId="77777777" w:rsidR="00302A0B" w:rsidRPr="00302A0B" w:rsidRDefault="00302A0B" w:rsidP="00F80434">
            <w:pPr>
              <w:spacing w:after="0"/>
            </w:pPr>
            <w:r>
              <w:t>A07</w:t>
            </w:r>
          </w:p>
        </w:tc>
        <w:tc>
          <w:tcPr>
            <w:tcW w:w="4678" w:type="dxa"/>
            <w:hideMark/>
          </w:tcPr>
          <w:p w14:paraId="165595A5" w14:textId="77777777" w:rsidR="00302A0B" w:rsidRPr="00302A0B" w:rsidRDefault="00302A0B" w:rsidP="00F80434">
            <w:pPr>
              <w:spacing w:after="0"/>
            </w:pPr>
            <w:r>
              <w:t>Who else was present during the interview? Multiple answers are possible.</w:t>
            </w:r>
          </w:p>
        </w:tc>
        <w:tc>
          <w:tcPr>
            <w:tcW w:w="789" w:type="dxa"/>
            <w:noWrap/>
            <w:hideMark/>
          </w:tcPr>
          <w:p w14:paraId="6C5A95D5" w14:textId="77777777" w:rsidR="00302A0B" w:rsidRPr="00302A0B" w:rsidRDefault="00302A0B" w:rsidP="00F80434">
            <w:pPr>
              <w:spacing w:after="0"/>
            </w:pPr>
            <w:r>
              <w:t>116</w:t>
            </w:r>
          </w:p>
        </w:tc>
        <w:tc>
          <w:tcPr>
            <w:tcW w:w="1767" w:type="dxa"/>
            <w:hideMark/>
          </w:tcPr>
          <w:p w14:paraId="6A3303BD" w14:textId="77777777" w:rsidR="00302A0B" w:rsidRPr="00302A0B" w:rsidRDefault="00302A0B" w:rsidP="00F80434">
            <w:pPr>
              <w:spacing w:after="0"/>
            </w:pPr>
            <w:r>
              <w:t>No one</w:t>
            </w:r>
          </w:p>
        </w:tc>
      </w:tr>
      <w:tr w:rsidR="00302A0B" w:rsidRPr="00302A0B" w14:paraId="5A5D3BDB" w14:textId="77777777" w:rsidTr="00F80434">
        <w:trPr>
          <w:cantSplit/>
        </w:trPr>
        <w:tc>
          <w:tcPr>
            <w:tcW w:w="1980" w:type="dxa"/>
            <w:hideMark/>
          </w:tcPr>
          <w:p w14:paraId="5FEC7FA2" w14:textId="77777777" w:rsidR="00302A0B" w:rsidRPr="00302A0B" w:rsidRDefault="00302A0B" w:rsidP="00F80434">
            <w:pPr>
              <w:spacing w:after="0"/>
            </w:pPr>
            <w:r>
              <w:t> </w:t>
            </w:r>
          </w:p>
        </w:tc>
        <w:tc>
          <w:tcPr>
            <w:tcW w:w="992" w:type="dxa"/>
            <w:hideMark/>
          </w:tcPr>
          <w:p w14:paraId="0EE9547A" w14:textId="77777777" w:rsidR="00302A0B" w:rsidRPr="00302A0B" w:rsidRDefault="00302A0B" w:rsidP="00F80434">
            <w:pPr>
              <w:spacing w:after="0"/>
            </w:pPr>
            <w:r>
              <w:t> </w:t>
            </w:r>
          </w:p>
        </w:tc>
        <w:tc>
          <w:tcPr>
            <w:tcW w:w="4678" w:type="dxa"/>
            <w:hideMark/>
          </w:tcPr>
          <w:p w14:paraId="285A9201" w14:textId="77777777" w:rsidR="00302A0B" w:rsidRPr="00302A0B" w:rsidRDefault="00302A0B" w:rsidP="00F80434">
            <w:pPr>
              <w:spacing w:after="0"/>
            </w:pPr>
            <w:r>
              <w:t> </w:t>
            </w:r>
          </w:p>
        </w:tc>
        <w:tc>
          <w:tcPr>
            <w:tcW w:w="789" w:type="dxa"/>
            <w:noWrap/>
            <w:hideMark/>
          </w:tcPr>
          <w:p w14:paraId="35A0075B" w14:textId="77777777" w:rsidR="00302A0B" w:rsidRPr="00302A0B" w:rsidRDefault="00302A0B" w:rsidP="00F80434">
            <w:pPr>
              <w:spacing w:after="0"/>
            </w:pPr>
            <w:r>
              <w:t>103</w:t>
            </w:r>
          </w:p>
        </w:tc>
        <w:tc>
          <w:tcPr>
            <w:tcW w:w="1767" w:type="dxa"/>
            <w:hideMark/>
          </w:tcPr>
          <w:p w14:paraId="5747037A" w14:textId="77777777" w:rsidR="00302A0B" w:rsidRPr="00302A0B" w:rsidRDefault="00302A0B" w:rsidP="00F80434">
            <w:pPr>
              <w:spacing w:after="0"/>
            </w:pPr>
            <w:r>
              <w:t>Children aged under 6</w:t>
            </w:r>
          </w:p>
        </w:tc>
      </w:tr>
      <w:tr w:rsidR="00302A0B" w:rsidRPr="00302A0B" w14:paraId="6A99D2AE" w14:textId="77777777" w:rsidTr="00F80434">
        <w:trPr>
          <w:cantSplit/>
        </w:trPr>
        <w:tc>
          <w:tcPr>
            <w:tcW w:w="1980" w:type="dxa"/>
            <w:hideMark/>
          </w:tcPr>
          <w:p w14:paraId="45CE26E9" w14:textId="77777777" w:rsidR="00302A0B" w:rsidRPr="00302A0B" w:rsidRDefault="00302A0B" w:rsidP="00F80434">
            <w:pPr>
              <w:spacing w:after="0"/>
            </w:pPr>
            <w:r>
              <w:t> </w:t>
            </w:r>
          </w:p>
        </w:tc>
        <w:tc>
          <w:tcPr>
            <w:tcW w:w="992" w:type="dxa"/>
            <w:hideMark/>
          </w:tcPr>
          <w:p w14:paraId="10B79722" w14:textId="77777777" w:rsidR="00302A0B" w:rsidRPr="00302A0B" w:rsidRDefault="00302A0B" w:rsidP="00F80434">
            <w:pPr>
              <w:spacing w:after="0"/>
            </w:pPr>
            <w:r>
              <w:t> </w:t>
            </w:r>
          </w:p>
        </w:tc>
        <w:tc>
          <w:tcPr>
            <w:tcW w:w="4678" w:type="dxa"/>
            <w:hideMark/>
          </w:tcPr>
          <w:p w14:paraId="6E2DA8B3" w14:textId="77777777" w:rsidR="00302A0B" w:rsidRPr="00302A0B" w:rsidRDefault="00302A0B" w:rsidP="00F80434">
            <w:pPr>
              <w:spacing w:after="0"/>
            </w:pPr>
            <w:r>
              <w:t> </w:t>
            </w:r>
          </w:p>
        </w:tc>
        <w:tc>
          <w:tcPr>
            <w:tcW w:w="789" w:type="dxa"/>
            <w:noWrap/>
            <w:hideMark/>
          </w:tcPr>
          <w:p w14:paraId="68ADC174" w14:textId="77777777" w:rsidR="00302A0B" w:rsidRPr="00302A0B" w:rsidRDefault="00302A0B" w:rsidP="00F80434">
            <w:pPr>
              <w:spacing w:after="0"/>
            </w:pPr>
            <w:r>
              <w:t>101</w:t>
            </w:r>
          </w:p>
        </w:tc>
        <w:tc>
          <w:tcPr>
            <w:tcW w:w="1767" w:type="dxa"/>
            <w:hideMark/>
          </w:tcPr>
          <w:p w14:paraId="6CE364AB" w14:textId="77777777" w:rsidR="00302A0B" w:rsidRPr="00302A0B" w:rsidRDefault="00302A0B" w:rsidP="00F80434">
            <w:pPr>
              <w:spacing w:after="0"/>
            </w:pPr>
            <w:r>
              <w:t>Children aged 6 and older</w:t>
            </w:r>
          </w:p>
        </w:tc>
      </w:tr>
      <w:tr w:rsidR="00302A0B" w:rsidRPr="00302A0B" w14:paraId="6FE5D4E3" w14:textId="77777777" w:rsidTr="00F80434">
        <w:trPr>
          <w:cantSplit/>
        </w:trPr>
        <w:tc>
          <w:tcPr>
            <w:tcW w:w="1980" w:type="dxa"/>
            <w:hideMark/>
          </w:tcPr>
          <w:p w14:paraId="2A34400B" w14:textId="77777777" w:rsidR="00302A0B" w:rsidRPr="00302A0B" w:rsidRDefault="00302A0B" w:rsidP="00F80434">
            <w:pPr>
              <w:spacing w:after="0"/>
            </w:pPr>
            <w:r>
              <w:t> </w:t>
            </w:r>
          </w:p>
        </w:tc>
        <w:tc>
          <w:tcPr>
            <w:tcW w:w="992" w:type="dxa"/>
            <w:hideMark/>
          </w:tcPr>
          <w:p w14:paraId="3189AFE0" w14:textId="77777777" w:rsidR="00302A0B" w:rsidRPr="00302A0B" w:rsidRDefault="00302A0B" w:rsidP="00F80434">
            <w:pPr>
              <w:spacing w:after="0"/>
            </w:pPr>
            <w:r>
              <w:t> </w:t>
            </w:r>
          </w:p>
        </w:tc>
        <w:tc>
          <w:tcPr>
            <w:tcW w:w="4678" w:type="dxa"/>
            <w:hideMark/>
          </w:tcPr>
          <w:p w14:paraId="0A2D01F7" w14:textId="77777777" w:rsidR="00302A0B" w:rsidRPr="00302A0B" w:rsidRDefault="00302A0B" w:rsidP="00F80434">
            <w:pPr>
              <w:spacing w:after="0"/>
            </w:pPr>
            <w:r>
              <w:t> </w:t>
            </w:r>
          </w:p>
        </w:tc>
        <w:tc>
          <w:tcPr>
            <w:tcW w:w="789" w:type="dxa"/>
            <w:noWrap/>
            <w:hideMark/>
          </w:tcPr>
          <w:p w14:paraId="7BB10F2F" w14:textId="77777777" w:rsidR="00302A0B" w:rsidRPr="00302A0B" w:rsidRDefault="00302A0B" w:rsidP="00F80434">
            <w:pPr>
              <w:spacing w:after="0"/>
            </w:pPr>
            <w:r>
              <w:t>102</w:t>
            </w:r>
          </w:p>
        </w:tc>
        <w:tc>
          <w:tcPr>
            <w:tcW w:w="1767" w:type="dxa"/>
            <w:hideMark/>
          </w:tcPr>
          <w:p w14:paraId="52A06F97" w14:textId="77777777" w:rsidR="00302A0B" w:rsidRPr="00302A0B" w:rsidRDefault="00302A0B" w:rsidP="00F80434">
            <w:pPr>
              <w:spacing w:after="0"/>
            </w:pPr>
            <w:r>
              <w:t>Spouse (cohabitee)</w:t>
            </w:r>
          </w:p>
        </w:tc>
      </w:tr>
      <w:tr w:rsidR="00302A0B" w:rsidRPr="00302A0B" w14:paraId="3AE87C32" w14:textId="77777777" w:rsidTr="00F80434">
        <w:trPr>
          <w:cantSplit/>
        </w:trPr>
        <w:tc>
          <w:tcPr>
            <w:tcW w:w="1980" w:type="dxa"/>
            <w:hideMark/>
          </w:tcPr>
          <w:p w14:paraId="5F24EAEB" w14:textId="77777777" w:rsidR="00302A0B" w:rsidRPr="00302A0B" w:rsidRDefault="00302A0B" w:rsidP="00F80434">
            <w:pPr>
              <w:spacing w:after="0"/>
            </w:pPr>
            <w:r>
              <w:t> </w:t>
            </w:r>
          </w:p>
        </w:tc>
        <w:tc>
          <w:tcPr>
            <w:tcW w:w="992" w:type="dxa"/>
            <w:hideMark/>
          </w:tcPr>
          <w:p w14:paraId="26552D49" w14:textId="77777777" w:rsidR="00302A0B" w:rsidRPr="00302A0B" w:rsidRDefault="00302A0B" w:rsidP="00F80434">
            <w:pPr>
              <w:spacing w:after="0"/>
            </w:pPr>
            <w:r>
              <w:t> </w:t>
            </w:r>
          </w:p>
        </w:tc>
        <w:tc>
          <w:tcPr>
            <w:tcW w:w="4678" w:type="dxa"/>
            <w:hideMark/>
          </w:tcPr>
          <w:p w14:paraId="2CB72349" w14:textId="77777777" w:rsidR="00302A0B" w:rsidRPr="00302A0B" w:rsidRDefault="00302A0B" w:rsidP="00F80434">
            <w:pPr>
              <w:spacing w:after="0"/>
            </w:pPr>
            <w:r>
              <w:t> </w:t>
            </w:r>
          </w:p>
        </w:tc>
        <w:tc>
          <w:tcPr>
            <w:tcW w:w="789" w:type="dxa"/>
            <w:noWrap/>
            <w:hideMark/>
          </w:tcPr>
          <w:p w14:paraId="08D1723A" w14:textId="77777777" w:rsidR="00302A0B" w:rsidRPr="00302A0B" w:rsidRDefault="00302A0B" w:rsidP="00F80434">
            <w:pPr>
              <w:spacing w:after="0"/>
            </w:pPr>
            <w:r>
              <w:t>119</w:t>
            </w:r>
          </w:p>
        </w:tc>
        <w:tc>
          <w:tcPr>
            <w:tcW w:w="1767" w:type="dxa"/>
            <w:hideMark/>
          </w:tcPr>
          <w:p w14:paraId="6617D237" w14:textId="77777777" w:rsidR="00302A0B" w:rsidRPr="00302A0B" w:rsidRDefault="00302A0B" w:rsidP="00F80434">
            <w:pPr>
              <w:spacing w:after="0"/>
            </w:pPr>
            <w:r>
              <w:t>Other relatives</w:t>
            </w:r>
          </w:p>
        </w:tc>
      </w:tr>
      <w:tr w:rsidR="00302A0B" w:rsidRPr="00302A0B" w14:paraId="22A16C20" w14:textId="77777777" w:rsidTr="00F80434">
        <w:trPr>
          <w:cantSplit/>
        </w:trPr>
        <w:tc>
          <w:tcPr>
            <w:tcW w:w="1980" w:type="dxa"/>
            <w:hideMark/>
          </w:tcPr>
          <w:p w14:paraId="03F15971" w14:textId="77777777" w:rsidR="00302A0B" w:rsidRPr="00302A0B" w:rsidRDefault="00302A0B" w:rsidP="00F80434">
            <w:pPr>
              <w:spacing w:after="0"/>
            </w:pPr>
            <w:r>
              <w:t> </w:t>
            </w:r>
          </w:p>
        </w:tc>
        <w:tc>
          <w:tcPr>
            <w:tcW w:w="992" w:type="dxa"/>
            <w:hideMark/>
          </w:tcPr>
          <w:p w14:paraId="5D00FE45" w14:textId="77777777" w:rsidR="00302A0B" w:rsidRPr="00302A0B" w:rsidRDefault="00302A0B" w:rsidP="00F80434">
            <w:pPr>
              <w:spacing w:after="0"/>
            </w:pPr>
            <w:r>
              <w:t> </w:t>
            </w:r>
          </w:p>
        </w:tc>
        <w:tc>
          <w:tcPr>
            <w:tcW w:w="4678" w:type="dxa"/>
            <w:hideMark/>
          </w:tcPr>
          <w:p w14:paraId="0A277C14" w14:textId="77777777" w:rsidR="00302A0B" w:rsidRPr="00302A0B" w:rsidRDefault="00302A0B" w:rsidP="00F80434">
            <w:pPr>
              <w:spacing w:after="0"/>
            </w:pPr>
            <w:r>
              <w:t> </w:t>
            </w:r>
          </w:p>
        </w:tc>
        <w:tc>
          <w:tcPr>
            <w:tcW w:w="789" w:type="dxa"/>
            <w:noWrap/>
            <w:hideMark/>
          </w:tcPr>
          <w:p w14:paraId="27CFCB08" w14:textId="77777777" w:rsidR="00302A0B" w:rsidRPr="00302A0B" w:rsidRDefault="00302A0B" w:rsidP="00F80434">
            <w:pPr>
              <w:spacing w:after="0"/>
            </w:pPr>
            <w:r>
              <w:t>120</w:t>
            </w:r>
          </w:p>
        </w:tc>
        <w:tc>
          <w:tcPr>
            <w:tcW w:w="1767" w:type="dxa"/>
            <w:hideMark/>
          </w:tcPr>
          <w:p w14:paraId="69ACBB7C" w14:textId="77777777" w:rsidR="00302A0B" w:rsidRPr="00302A0B" w:rsidRDefault="00302A0B" w:rsidP="00F80434">
            <w:pPr>
              <w:spacing w:after="0"/>
            </w:pPr>
            <w:r>
              <w:t>Other adults (non-relatives)</w:t>
            </w:r>
          </w:p>
        </w:tc>
      </w:tr>
      <w:tr w:rsidR="00302A0B" w:rsidRPr="00302A0B" w14:paraId="0AC0148C" w14:textId="77777777" w:rsidTr="00F80434">
        <w:trPr>
          <w:cantSplit/>
        </w:trPr>
        <w:tc>
          <w:tcPr>
            <w:tcW w:w="1980" w:type="dxa"/>
            <w:hideMark/>
          </w:tcPr>
          <w:p w14:paraId="25BDC691" w14:textId="77777777" w:rsidR="00302A0B" w:rsidRPr="00302A0B" w:rsidRDefault="00302A0B" w:rsidP="00F80434">
            <w:pPr>
              <w:spacing w:after="0"/>
            </w:pPr>
            <w:r>
              <w:t>CAPI, CATI: always</w:t>
            </w:r>
          </w:p>
        </w:tc>
        <w:tc>
          <w:tcPr>
            <w:tcW w:w="992" w:type="dxa"/>
            <w:hideMark/>
          </w:tcPr>
          <w:p w14:paraId="7C777254" w14:textId="77777777" w:rsidR="00302A0B" w:rsidRPr="00302A0B" w:rsidRDefault="00302A0B" w:rsidP="00F80434">
            <w:pPr>
              <w:spacing w:after="0"/>
            </w:pPr>
            <w:r>
              <w:t>A08</w:t>
            </w:r>
          </w:p>
        </w:tc>
        <w:tc>
          <w:tcPr>
            <w:tcW w:w="4678" w:type="dxa"/>
            <w:hideMark/>
          </w:tcPr>
          <w:p w14:paraId="0D69EF90" w14:textId="77777777" w:rsidR="00302A0B" w:rsidRPr="00302A0B" w:rsidRDefault="00302A0B" w:rsidP="00F80434">
            <w:pPr>
              <w:spacing w:after="0"/>
            </w:pPr>
            <w:r>
              <w:t>What is the number of the household member who mainly answered the questions?</w:t>
            </w:r>
          </w:p>
        </w:tc>
        <w:tc>
          <w:tcPr>
            <w:tcW w:w="789" w:type="dxa"/>
            <w:noWrap/>
            <w:hideMark/>
          </w:tcPr>
          <w:p w14:paraId="34182248" w14:textId="77777777" w:rsidR="00302A0B" w:rsidRPr="00302A0B" w:rsidRDefault="00302A0B" w:rsidP="00F80434">
            <w:pPr>
              <w:spacing w:after="0"/>
            </w:pPr>
            <w:r>
              <w:t> </w:t>
            </w:r>
          </w:p>
        </w:tc>
        <w:tc>
          <w:tcPr>
            <w:tcW w:w="1767" w:type="dxa"/>
            <w:hideMark/>
          </w:tcPr>
          <w:p w14:paraId="1CE7FC20" w14:textId="77777777" w:rsidR="00302A0B" w:rsidRPr="00302A0B" w:rsidRDefault="00302A0B" w:rsidP="00F80434">
            <w:pPr>
              <w:spacing w:after="0"/>
            </w:pPr>
            <w:r>
              <w:t> </w:t>
            </w:r>
          </w:p>
        </w:tc>
      </w:tr>
      <w:tr w:rsidR="00302A0B" w:rsidRPr="00302A0B" w14:paraId="5251D13F" w14:textId="77777777" w:rsidTr="00F80434">
        <w:trPr>
          <w:cantSplit/>
        </w:trPr>
        <w:tc>
          <w:tcPr>
            <w:tcW w:w="1980" w:type="dxa"/>
            <w:hideMark/>
          </w:tcPr>
          <w:p w14:paraId="05E0E5D3" w14:textId="77777777" w:rsidR="00302A0B" w:rsidRPr="00302A0B" w:rsidRDefault="00302A0B" w:rsidP="00F80434">
            <w:pPr>
              <w:spacing w:after="0"/>
            </w:pPr>
            <w:r>
              <w:t>CAPI, CATI: always</w:t>
            </w:r>
          </w:p>
        </w:tc>
        <w:tc>
          <w:tcPr>
            <w:tcW w:w="992" w:type="dxa"/>
            <w:hideMark/>
          </w:tcPr>
          <w:p w14:paraId="1FDD9484" w14:textId="77777777" w:rsidR="00302A0B" w:rsidRPr="00302A0B" w:rsidRDefault="00302A0B" w:rsidP="00F80434">
            <w:pPr>
              <w:spacing w:after="0"/>
            </w:pPr>
            <w:r>
              <w:t>A09</w:t>
            </w:r>
          </w:p>
        </w:tc>
        <w:tc>
          <w:tcPr>
            <w:tcW w:w="4678" w:type="dxa"/>
            <w:hideMark/>
          </w:tcPr>
          <w:p w14:paraId="12973CA9" w14:textId="77777777" w:rsidR="00302A0B" w:rsidRPr="00302A0B" w:rsidRDefault="00302A0B" w:rsidP="00F80434">
            <w:pPr>
              <w:spacing w:after="0"/>
            </w:pPr>
            <w:r>
              <w:t>How did the interview proceed?</w:t>
            </w:r>
          </w:p>
        </w:tc>
        <w:tc>
          <w:tcPr>
            <w:tcW w:w="789" w:type="dxa"/>
            <w:noWrap/>
            <w:hideMark/>
          </w:tcPr>
          <w:p w14:paraId="4EFED56B" w14:textId="77777777" w:rsidR="00302A0B" w:rsidRPr="00302A0B" w:rsidRDefault="00302A0B" w:rsidP="00F80434">
            <w:pPr>
              <w:spacing w:after="0"/>
            </w:pPr>
            <w:r>
              <w:t>128</w:t>
            </w:r>
          </w:p>
        </w:tc>
        <w:tc>
          <w:tcPr>
            <w:tcW w:w="1767" w:type="dxa"/>
            <w:hideMark/>
          </w:tcPr>
          <w:p w14:paraId="214E424A" w14:textId="77777777" w:rsidR="00302A0B" w:rsidRPr="00302A0B" w:rsidRDefault="00302A0B" w:rsidP="00F80434">
            <w:pPr>
              <w:spacing w:after="0"/>
            </w:pPr>
            <w:r>
              <w:t>Very well</w:t>
            </w:r>
          </w:p>
        </w:tc>
      </w:tr>
      <w:tr w:rsidR="00302A0B" w:rsidRPr="00302A0B" w14:paraId="2B170FCC" w14:textId="77777777" w:rsidTr="00F80434">
        <w:trPr>
          <w:cantSplit/>
        </w:trPr>
        <w:tc>
          <w:tcPr>
            <w:tcW w:w="1980" w:type="dxa"/>
            <w:hideMark/>
          </w:tcPr>
          <w:p w14:paraId="27D538DA" w14:textId="77777777" w:rsidR="00302A0B" w:rsidRPr="00302A0B" w:rsidRDefault="00302A0B" w:rsidP="00F80434">
            <w:pPr>
              <w:spacing w:after="0"/>
            </w:pPr>
            <w:r>
              <w:t> </w:t>
            </w:r>
          </w:p>
        </w:tc>
        <w:tc>
          <w:tcPr>
            <w:tcW w:w="992" w:type="dxa"/>
            <w:hideMark/>
          </w:tcPr>
          <w:p w14:paraId="39F2CA4E" w14:textId="77777777" w:rsidR="00302A0B" w:rsidRPr="00302A0B" w:rsidRDefault="00302A0B" w:rsidP="00F80434">
            <w:pPr>
              <w:spacing w:after="0"/>
            </w:pPr>
            <w:r>
              <w:t> </w:t>
            </w:r>
          </w:p>
        </w:tc>
        <w:tc>
          <w:tcPr>
            <w:tcW w:w="4678" w:type="dxa"/>
            <w:hideMark/>
          </w:tcPr>
          <w:p w14:paraId="3247D446" w14:textId="77777777" w:rsidR="00302A0B" w:rsidRPr="00302A0B" w:rsidRDefault="00302A0B" w:rsidP="00F80434">
            <w:pPr>
              <w:spacing w:after="0"/>
            </w:pPr>
            <w:r>
              <w:t> </w:t>
            </w:r>
          </w:p>
        </w:tc>
        <w:tc>
          <w:tcPr>
            <w:tcW w:w="789" w:type="dxa"/>
            <w:noWrap/>
            <w:hideMark/>
          </w:tcPr>
          <w:p w14:paraId="08A75547" w14:textId="77777777" w:rsidR="00302A0B" w:rsidRPr="00302A0B" w:rsidRDefault="00302A0B" w:rsidP="00F80434">
            <w:pPr>
              <w:spacing w:after="0"/>
            </w:pPr>
            <w:r>
              <w:t>111</w:t>
            </w:r>
          </w:p>
        </w:tc>
        <w:tc>
          <w:tcPr>
            <w:tcW w:w="1767" w:type="dxa"/>
            <w:hideMark/>
          </w:tcPr>
          <w:p w14:paraId="167F4216" w14:textId="77777777" w:rsidR="00302A0B" w:rsidRPr="00302A0B" w:rsidRDefault="00302A0B" w:rsidP="00F80434">
            <w:pPr>
              <w:spacing w:after="0"/>
            </w:pPr>
            <w:r>
              <w:t>Well</w:t>
            </w:r>
          </w:p>
        </w:tc>
      </w:tr>
      <w:tr w:rsidR="00302A0B" w:rsidRPr="00302A0B" w14:paraId="69CF66EC" w14:textId="77777777" w:rsidTr="00F80434">
        <w:trPr>
          <w:cantSplit/>
        </w:trPr>
        <w:tc>
          <w:tcPr>
            <w:tcW w:w="1980" w:type="dxa"/>
            <w:hideMark/>
          </w:tcPr>
          <w:p w14:paraId="2EC5DBBA" w14:textId="77777777" w:rsidR="00302A0B" w:rsidRPr="00302A0B" w:rsidRDefault="00302A0B" w:rsidP="00F80434">
            <w:pPr>
              <w:spacing w:after="0"/>
            </w:pPr>
            <w:r>
              <w:t> </w:t>
            </w:r>
          </w:p>
        </w:tc>
        <w:tc>
          <w:tcPr>
            <w:tcW w:w="992" w:type="dxa"/>
            <w:hideMark/>
          </w:tcPr>
          <w:p w14:paraId="778B4782" w14:textId="77777777" w:rsidR="00302A0B" w:rsidRPr="00302A0B" w:rsidRDefault="00302A0B" w:rsidP="00F80434">
            <w:pPr>
              <w:spacing w:after="0"/>
            </w:pPr>
            <w:r>
              <w:t> </w:t>
            </w:r>
          </w:p>
        </w:tc>
        <w:tc>
          <w:tcPr>
            <w:tcW w:w="4678" w:type="dxa"/>
            <w:hideMark/>
          </w:tcPr>
          <w:p w14:paraId="3543375F" w14:textId="77777777" w:rsidR="00302A0B" w:rsidRPr="00302A0B" w:rsidRDefault="00302A0B" w:rsidP="00F80434">
            <w:pPr>
              <w:spacing w:after="0"/>
            </w:pPr>
            <w:r>
              <w:t> </w:t>
            </w:r>
          </w:p>
        </w:tc>
        <w:tc>
          <w:tcPr>
            <w:tcW w:w="789" w:type="dxa"/>
            <w:noWrap/>
            <w:hideMark/>
          </w:tcPr>
          <w:p w14:paraId="6EAFF5C6" w14:textId="77777777" w:rsidR="00302A0B" w:rsidRPr="00302A0B" w:rsidRDefault="00302A0B" w:rsidP="00F80434">
            <w:pPr>
              <w:spacing w:after="0"/>
            </w:pPr>
            <w:r>
              <w:t>205</w:t>
            </w:r>
          </w:p>
        </w:tc>
        <w:tc>
          <w:tcPr>
            <w:tcW w:w="1767" w:type="dxa"/>
            <w:hideMark/>
          </w:tcPr>
          <w:p w14:paraId="6F74AAF5" w14:textId="77777777" w:rsidR="00302A0B" w:rsidRPr="00302A0B" w:rsidRDefault="00302A0B" w:rsidP="00F80434">
            <w:pPr>
              <w:spacing w:after="0"/>
            </w:pPr>
            <w:r>
              <w:t>Satisfactorily</w:t>
            </w:r>
          </w:p>
        </w:tc>
      </w:tr>
      <w:tr w:rsidR="00302A0B" w:rsidRPr="00302A0B" w14:paraId="2EFF7588" w14:textId="77777777" w:rsidTr="00F80434">
        <w:trPr>
          <w:cantSplit/>
        </w:trPr>
        <w:tc>
          <w:tcPr>
            <w:tcW w:w="1980" w:type="dxa"/>
            <w:hideMark/>
          </w:tcPr>
          <w:p w14:paraId="54AC578E" w14:textId="77777777" w:rsidR="00302A0B" w:rsidRPr="00302A0B" w:rsidRDefault="00302A0B" w:rsidP="00F80434">
            <w:pPr>
              <w:spacing w:after="0"/>
            </w:pPr>
            <w:r>
              <w:t> </w:t>
            </w:r>
          </w:p>
        </w:tc>
        <w:tc>
          <w:tcPr>
            <w:tcW w:w="992" w:type="dxa"/>
            <w:hideMark/>
          </w:tcPr>
          <w:p w14:paraId="72A7CB09" w14:textId="77777777" w:rsidR="00302A0B" w:rsidRPr="00302A0B" w:rsidRDefault="00302A0B" w:rsidP="00F80434">
            <w:pPr>
              <w:spacing w:after="0"/>
            </w:pPr>
            <w:r>
              <w:t> </w:t>
            </w:r>
          </w:p>
        </w:tc>
        <w:tc>
          <w:tcPr>
            <w:tcW w:w="4678" w:type="dxa"/>
            <w:hideMark/>
          </w:tcPr>
          <w:p w14:paraId="2A24FA0D" w14:textId="77777777" w:rsidR="00302A0B" w:rsidRPr="00302A0B" w:rsidRDefault="00302A0B" w:rsidP="00F80434">
            <w:pPr>
              <w:spacing w:after="0"/>
            </w:pPr>
            <w:r>
              <w:t> </w:t>
            </w:r>
          </w:p>
        </w:tc>
        <w:tc>
          <w:tcPr>
            <w:tcW w:w="789" w:type="dxa"/>
            <w:noWrap/>
            <w:hideMark/>
          </w:tcPr>
          <w:p w14:paraId="6799A035" w14:textId="77777777" w:rsidR="00302A0B" w:rsidRPr="00302A0B" w:rsidRDefault="00302A0B" w:rsidP="00F80434">
            <w:pPr>
              <w:spacing w:after="0"/>
            </w:pPr>
            <w:r>
              <w:t>326</w:t>
            </w:r>
          </w:p>
        </w:tc>
        <w:tc>
          <w:tcPr>
            <w:tcW w:w="1767" w:type="dxa"/>
            <w:hideMark/>
          </w:tcPr>
          <w:p w14:paraId="0BA40925" w14:textId="77777777" w:rsidR="00302A0B" w:rsidRPr="00302A0B" w:rsidRDefault="00302A0B" w:rsidP="00F80434">
            <w:pPr>
              <w:spacing w:after="0"/>
            </w:pPr>
            <w:r>
              <w:t>With difficulties</w:t>
            </w:r>
          </w:p>
        </w:tc>
      </w:tr>
      <w:tr w:rsidR="00302A0B" w:rsidRPr="00302A0B" w14:paraId="5B7CBC8A" w14:textId="77777777" w:rsidTr="00F80434">
        <w:trPr>
          <w:cantSplit/>
        </w:trPr>
        <w:tc>
          <w:tcPr>
            <w:tcW w:w="1980" w:type="dxa"/>
            <w:hideMark/>
          </w:tcPr>
          <w:p w14:paraId="194CB8E0" w14:textId="77777777" w:rsidR="00302A0B" w:rsidRPr="00302A0B" w:rsidRDefault="00302A0B" w:rsidP="00F80434">
            <w:pPr>
              <w:spacing w:after="0"/>
            </w:pPr>
            <w:r>
              <w:t> </w:t>
            </w:r>
          </w:p>
        </w:tc>
        <w:tc>
          <w:tcPr>
            <w:tcW w:w="992" w:type="dxa"/>
            <w:hideMark/>
          </w:tcPr>
          <w:p w14:paraId="2F5D3461" w14:textId="77777777" w:rsidR="00302A0B" w:rsidRPr="00302A0B" w:rsidRDefault="00302A0B" w:rsidP="00F80434">
            <w:pPr>
              <w:spacing w:after="0"/>
            </w:pPr>
            <w:r>
              <w:t> </w:t>
            </w:r>
          </w:p>
        </w:tc>
        <w:tc>
          <w:tcPr>
            <w:tcW w:w="4678" w:type="dxa"/>
            <w:hideMark/>
          </w:tcPr>
          <w:p w14:paraId="25AF4043" w14:textId="77777777" w:rsidR="00302A0B" w:rsidRPr="00302A0B" w:rsidRDefault="00302A0B" w:rsidP="00F80434">
            <w:pPr>
              <w:spacing w:after="0"/>
            </w:pPr>
            <w:r>
              <w:t> </w:t>
            </w:r>
          </w:p>
        </w:tc>
        <w:tc>
          <w:tcPr>
            <w:tcW w:w="789" w:type="dxa"/>
            <w:noWrap/>
            <w:hideMark/>
          </w:tcPr>
          <w:p w14:paraId="4F4107B5" w14:textId="77777777" w:rsidR="00302A0B" w:rsidRPr="00302A0B" w:rsidRDefault="00302A0B" w:rsidP="00F80434">
            <w:pPr>
              <w:spacing w:after="0"/>
            </w:pPr>
            <w:r>
              <w:t>328</w:t>
            </w:r>
          </w:p>
        </w:tc>
        <w:tc>
          <w:tcPr>
            <w:tcW w:w="1767" w:type="dxa"/>
            <w:hideMark/>
          </w:tcPr>
          <w:p w14:paraId="0CD17B88" w14:textId="77777777" w:rsidR="00302A0B" w:rsidRPr="00302A0B" w:rsidRDefault="00302A0B" w:rsidP="00F80434">
            <w:pPr>
              <w:spacing w:after="0"/>
            </w:pPr>
            <w:r>
              <w:t>With great difficulties</w:t>
            </w:r>
          </w:p>
        </w:tc>
      </w:tr>
      <w:tr w:rsidR="00302A0B" w:rsidRPr="00302A0B" w14:paraId="38A23A2E" w14:textId="77777777" w:rsidTr="00F80434">
        <w:trPr>
          <w:cantSplit/>
        </w:trPr>
        <w:tc>
          <w:tcPr>
            <w:tcW w:w="1980" w:type="dxa"/>
            <w:hideMark/>
          </w:tcPr>
          <w:p w14:paraId="5B59D372" w14:textId="77777777" w:rsidR="00302A0B" w:rsidRPr="00302A0B" w:rsidRDefault="00302A0B" w:rsidP="00F80434">
            <w:pPr>
              <w:spacing w:after="0"/>
            </w:pPr>
            <w:r>
              <w:t>CAPI: always; CATI: hide; CAWI: hide</w:t>
            </w:r>
          </w:p>
        </w:tc>
        <w:tc>
          <w:tcPr>
            <w:tcW w:w="992" w:type="dxa"/>
            <w:hideMark/>
          </w:tcPr>
          <w:p w14:paraId="2011AA09" w14:textId="77777777" w:rsidR="00302A0B" w:rsidRPr="00302A0B" w:rsidRDefault="00302A0B" w:rsidP="00F80434">
            <w:pPr>
              <w:spacing w:after="0"/>
            </w:pPr>
            <w:r>
              <w:t>A10</w:t>
            </w:r>
          </w:p>
        </w:tc>
        <w:tc>
          <w:tcPr>
            <w:tcW w:w="4678" w:type="dxa"/>
            <w:hideMark/>
          </w:tcPr>
          <w:p w14:paraId="60B4EB24" w14:textId="77777777" w:rsidR="00302A0B" w:rsidRPr="00302A0B" w:rsidRDefault="00302A0B" w:rsidP="00F80434">
            <w:pPr>
              <w:spacing w:after="0"/>
            </w:pPr>
            <w:r>
              <w:t>How was the questionnaire completed?</w:t>
            </w:r>
          </w:p>
        </w:tc>
        <w:tc>
          <w:tcPr>
            <w:tcW w:w="789" w:type="dxa"/>
            <w:noWrap/>
            <w:hideMark/>
          </w:tcPr>
          <w:p w14:paraId="17ADB60C" w14:textId="77777777" w:rsidR="00302A0B" w:rsidRPr="00302A0B" w:rsidRDefault="00302A0B" w:rsidP="00F80434">
            <w:pPr>
              <w:spacing w:after="0"/>
            </w:pPr>
            <w:r>
              <w:t>303</w:t>
            </w:r>
          </w:p>
        </w:tc>
        <w:tc>
          <w:tcPr>
            <w:tcW w:w="1767" w:type="dxa"/>
            <w:hideMark/>
          </w:tcPr>
          <w:p w14:paraId="7E2DA866" w14:textId="77777777" w:rsidR="00302A0B" w:rsidRPr="00302A0B" w:rsidRDefault="00302A0B" w:rsidP="00F80434">
            <w:pPr>
              <w:spacing w:after="0"/>
            </w:pPr>
            <w:r>
              <w:t>Face-to-face interview</w:t>
            </w:r>
          </w:p>
        </w:tc>
      </w:tr>
      <w:tr w:rsidR="00302A0B" w:rsidRPr="00302A0B" w14:paraId="186BAB07" w14:textId="77777777" w:rsidTr="00F80434">
        <w:trPr>
          <w:cantSplit/>
        </w:trPr>
        <w:tc>
          <w:tcPr>
            <w:tcW w:w="1980" w:type="dxa"/>
            <w:hideMark/>
          </w:tcPr>
          <w:p w14:paraId="429ECA8E" w14:textId="77777777" w:rsidR="00302A0B" w:rsidRPr="00302A0B" w:rsidRDefault="00302A0B" w:rsidP="00F80434">
            <w:pPr>
              <w:spacing w:after="0"/>
            </w:pPr>
            <w:r>
              <w:t> </w:t>
            </w:r>
          </w:p>
        </w:tc>
        <w:tc>
          <w:tcPr>
            <w:tcW w:w="992" w:type="dxa"/>
            <w:hideMark/>
          </w:tcPr>
          <w:p w14:paraId="60CD8D3D" w14:textId="77777777" w:rsidR="00302A0B" w:rsidRPr="00302A0B" w:rsidRDefault="00302A0B" w:rsidP="00F80434">
            <w:pPr>
              <w:spacing w:after="0"/>
            </w:pPr>
            <w:r>
              <w:t> </w:t>
            </w:r>
          </w:p>
        </w:tc>
        <w:tc>
          <w:tcPr>
            <w:tcW w:w="4678" w:type="dxa"/>
            <w:hideMark/>
          </w:tcPr>
          <w:p w14:paraId="48B04D54" w14:textId="77777777" w:rsidR="00302A0B" w:rsidRPr="00302A0B" w:rsidRDefault="00302A0B" w:rsidP="00F80434">
            <w:pPr>
              <w:spacing w:after="0"/>
            </w:pPr>
            <w:r>
              <w:t> </w:t>
            </w:r>
          </w:p>
        </w:tc>
        <w:tc>
          <w:tcPr>
            <w:tcW w:w="789" w:type="dxa"/>
            <w:noWrap/>
            <w:hideMark/>
          </w:tcPr>
          <w:p w14:paraId="2E936622" w14:textId="77777777" w:rsidR="00302A0B" w:rsidRPr="00302A0B" w:rsidRDefault="00302A0B" w:rsidP="00F80434">
            <w:pPr>
              <w:spacing w:after="0"/>
            </w:pPr>
            <w:r>
              <w:t>305</w:t>
            </w:r>
          </w:p>
        </w:tc>
        <w:tc>
          <w:tcPr>
            <w:tcW w:w="1767" w:type="dxa"/>
            <w:hideMark/>
          </w:tcPr>
          <w:p w14:paraId="67C1FF4A" w14:textId="77777777" w:rsidR="00302A0B" w:rsidRPr="00302A0B" w:rsidRDefault="00302A0B" w:rsidP="00F80434">
            <w:pPr>
              <w:spacing w:after="0"/>
            </w:pPr>
            <w:r>
              <w:t>Telephone interview</w:t>
            </w:r>
          </w:p>
        </w:tc>
      </w:tr>
      <w:tr w:rsidR="00302A0B" w:rsidRPr="00302A0B" w14:paraId="27AD355A" w14:textId="77777777" w:rsidTr="00F80434">
        <w:trPr>
          <w:cantSplit/>
        </w:trPr>
        <w:tc>
          <w:tcPr>
            <w:tcW w:w="1980" w:type="dxa"/>
            <w:hideMark/>
          </w:tcPr>
          <w:p w14:paraId="758CE9A8" w14:textId="77777777" w:rsidR="00302A0B" w:rsidRPr="00302A0B" w:rsidRDefault="00302A0B" w:rsidP="00F80434">
            <w:pPr>
              <w:spacing w:after="0"/>
            </w:pPr>
            <w:r>
              <w:t> </w:t>
            </w:r>
          </w:p>
        </w:tc>
        <w:tc>
          <w:tcPr>
            <w:tcW w:w="992" w:type="dxa"/>
            <w:hideMark/>
          </w:tcPr>
          <w:p w14:paraId="39ECC220" w14:textId="77777777" w:rsidR="00302A0B" w:rsidRPr="00302A0B" w:rsidRDefault="00302A0B" w:rsidP="00F80434">
            <w:pPr>
              <w:spacing w:after="0"/>
            </w:pPr>
            <w:r>
              <w:t> </w:t>
            </w:r>
          </w:p>
        </w:tc>
        <w:tc>
          <w:tcPr>
            <w:tcW w:w="4678" w:type="dxa"/>
            <w:hideMark/>
          </w:tcPr>
          <w:p w14:paraId="4AE01546" w14:textId="77777777" w:rsidR="00302A0B" w:rsidRPr="00302A0B" w:rsidRDefault="00302A0B" w:rsidP="00F80434">
            <w:pPr>
              <w:spacing w:after="0"/>
            </w:pPr>
            <w:r>
              <w:t> </w:t>
            </w:r>
          </w:p>
        </w:tc>
        <w:tc>
          <w:tcPr>
            <w:tcW w:w="789" w:type="dxa"/>
            <w:noWrap/>
            <w:hideMark/>
          </w:tcPr>
          <w:p w14:paraId="119CFB7E" w14:textId="77777777" w:rsidR="00302A0B" w:rsidRPr="00302A0B" w:rsidRDefault="00302A0B" w:rsidP="00F80434">
            <w:pPr>
              <w:spacing w:after="0"/>
            </w:pPr>
            <w:r>
              <w:t>301</w:t>
            </w:r>
          </w:p>
        </w:tc>
        <w:tc>
          <w:tcPr>
            <w:tcW w:w="1767" w:type="dxa"/>
            <w:hideMark/>
          </w:tcPr>
          <w:p w14:paraId="4E68DB2D" w14:textId="77777777" w:rsidR="00302A0B" w:rsidRPr="00302A0B" w:rsidRDefault="00302A0B" w:rsidP="00F80434">
            <w:pPr>
              <w:spacing w:after="0"/>
            </w:pPr>
            <w:r>
              <w:t>Respondent completed the questionnaire</w:t>
            </w:r>
          </w:p>
        </w:tc>
      </w:tr>
      <w:tr w:rsidR="00302A0B" w:rsidRPr="00302A0B" w14:paraId="35D4B920" w14:textId="77777777" w:rsidTr="00F80434">
        <w:trPr>
          <w:cantSplit/>
        </w:trPr>
        <w:tc>
          <w:tcPr>
            <w:tcW w:w="1980" w:type="dxa"/>
            <w:hideMark/>
          </w:tcPr>
          <w:p w14:paraId="3AE475AB" w14:textId="77777777" w:rsidR="00302A0B" w:rsidRPr="00302A0B" w:rsidRDefault="00302A0B" w:rsidP="00F80434">
            <w:pPr>
              <w:spacing w:after="0"/>
            </w:pPr>
            <w:r>
              <w:t> </w:t>
            </w:r>
          </w:p>
        </w:tc>
        <w:tc>
          <w:tcPr>
            <w:tcW w:w="992" w:type="dxa"/>
            <w:hideMark/>
          </w:tcPr>
          <w:p w14:paraId="6982EEE5" w14:textId="77777777" w:rsidR="00302A0B" w:rsidRPr="00302A0B" w:rsidRDefault="00302A0B" w:rsidP="00F80434">
            <w:pPr>
              <w:spacing w:after="0"/>
            </w:pPr>
            <w:r>
              <w:t> </w:t>
            </w:r>
          </w:p>
        </w:tc>
        <w:tc>
          <w:tcPr>
            <w:tcW w:w="4678" w:type="dxa"/>
            <w:hideMark/>
          </w:tcPr>
          <w:p w14:paraId="5F13B5DC" w14:textId="77777777" w:rsidR="00302A0B" w:rsidRPr="00302A0B" w:rsidRDefault="00302A0B" w:rsidP="00F80434">
            <w:pPr>
              <w:spacing w:after="0"/>
            </w:pPr>
            <w:r>
              <w:t> </w:t>
            </w:r>
          </w:p>
        </w:tc>
        <w:tc>
          <w:tcPr>
            <w:tcW w:w="789" w:type="dxa"/>
            <w:noWrap/>
            <w:hideMark/>
          </w:tcPr>
          <w:p w14:paraId="12349DA1" w14:textId="77777777" w:rsidR="00302A0B" w:rsidRPr="00302A0B" w:rsidRDefault="00302A0B" w:rsidP="00F80434">
            <w:pPr>
              <w:spacing w:after="0"/>
            </w:pPr>
            <w:r>
              <w:t>OTH</w:t>
            </w:r>
          </w:p>
        </w:tc>
        <w:tc>
          <w:tcPr>
            <w:tcW w:w="1767" w:type="dxa"/>
            <w:hideMark/>
          </w:tcPr>
          <w:p w14:paraId="078FE1C3" w14:textId="77777777" w:rsidR="00302A0B" w:rsidRPr="00302A0B" w:rsidRDefault="00302A0B" w:rsidP="00F80434">
            <w:pPr>
              <w:spacing w:after="0"/>
            </w:pPr>
            <w:r>
              <w:t>Other</w:t>
            </w:r>
          </w:p>
        </w:tc>
      </w:tr>
      <w:tr w:rsidR="00302A0B" w:rsidRPr="00302A0B" w14:paraId="2C58C1BF" w14:textId="77777777" w:rsidTr="00F80434">
        <w:trPr>
          <w:cantSplit/>
        </w:trPr>
        <w:tc>
          <w:tcPr>
            <w:tcW w:w="1980" w:type="dxa"/>
            <w:hideMark/>
          </w:tcPr>
          <w:p w14:paraId="3CCEDECF" w14:textId="77777777" w:rsidR="00302A0B" w:rsidRPr="00302A0B" w:rsidRDefault="00302A0B" w:rsidP="00F80434">
            <w:pPr>
              <w:spacing w:after="0"/>
            </w:pPr>
            <w:r>
              <w:t>A10=OTH</w:t>
            </w:r>
          </w:p>
        </w:tc>
        <w:tc>
          <w:tcPr>
            <w:tcW w:w="992" w:type="dxa"/>
            <w:hideMark/>
          </w:tcPr>
          <w:p w14:paraId="67469166" w14:textId="77777777" w:rsidR="00302A0B" w:rsidRPr="00302A0B" w:rsidRDefault="00302A0B" w:rsidP="00F80434">
            <w:pPr>
              <w:spacing w:after="0"/>
            </w:pPr>
            <w:r>
              <w:t>A10M</w:t>
            </w:r>
          </w:p>
        </w:tc>
        <w:tc>
          <w:tcPr>
            <w:tcW w:w="4678" w:type="dxa"/>
            <w:hideMark/>
          </w:tcPr>
          <w:p w14:paraId="1944ECF8" w14:textId="77777777" w:rsidR="00302A0B" w:rsidRPr="00302A0B" w:rsidRDefault="00302A0B" w:rsidP="00F80434">
            <w:pPr>
              <w:spacing w:after="0"/>
            </w:pPr>
            <w:r>
              <w:t>Please specify.</w:t>
            </w:r>
          </w:p>
        </w:tc>
        <w:tc>
          <w:tcPr>
            <w:tcW w:w="789" w:type="dxa"/>
            <w:noWrap/>
            <w:hideMark/>
          </w:tcPr>
          <w:p w14:paraId="0443A3B0" w14:textId="77777777" w:rsidR="00302A0B" w:rsidRPr="00302A0B" w:rsidRDefault="00302A0B" w:rsidP="00F80434">
            <w:pPr>
              <w:spacing w:after="0"/>
            </w:pPr>
            <w:r>
              <w:t> </w:t>
            </w:r>
          </w:p>
        </w:tc>
        <w:tc>
          <w:tcPr>
            <w:tcW w:w="1767" w:type="dxa"/>
            <w:hideMark/>
          </w:tcPr>
          <w:p w14:paraId="31EB5641" w14:textId="77777777" w:rsidR="00302A0B" w:rsidRPr="00302A0B" w:rsidRDefault="00302A0B" w:rsidP="00F80434">
            <w:pPr>
              <w:spacing w:after="0"/>
            </w:pPr>
            <w:r>
              <w:t> </w:t>
            </w:r>
          </w:p>
        </w:tc>
      </w:tr>
      <w:tr w:rsidR="00302A0B" w:rsidRPr="00302A0B" w14:paraId="7F2721D7" w14:textId="77777777" w:rsidTr="00F80434">
        <w:trPr>
          <w:cantSplit/>
        </w:trPr>
        <w:tc>
          <w:tcPr>
            <w:tcW w:w="1980" w:type="dxa"/>
            <w:hideMark/>
          </w:tcPr>
          <w:p w14:paraId="640D96D3" w14:textId="77777777" w:rsidR="00302A0B" w:rsidRPr="00302A0B" w:rsidRDefault="00302A0B" w:rsidP="00F80434">
            <w:pPr>
              <w:spacing w:after="0"/>
            </w:pPr>
            <w:r>
              <w:t>CAPI, CATI: always</w:t>
            </w:r>
          </w:p>
        </w:tc>
        <w:tc>
          <w:tcPr>
            <w:tcW w:w="992" w:type="dxa"/>
            <w:hideMark/>
          </w:tcPr>
          <w:p w14:paraId="785FFFB4" w14:textId="77777777" w:rsidR="00302A0B" w:rsidRPr="00302A0B" w:rsidRDefault="00302A0B" w:rsidP="00F80434">
            <w:pPr>
              <w:spacing w:after="0"/>
            </w:pPr>
            <w:r>
              <w:t>A16</w:t>
            </w:r>
          </w:p>
        </w:tc>
        <w:tc>
          <w:tcPr>
            <w:tcW w:w="4678" w:type="dxa"/>
            <w:hideMark/>
          </w:tcPr>
          <w:p w14:paraId="15E1A18B" w14:textId="77777777" w:rsidR="00302A0B" w:rsidRPr="00302A0B" w:rsidRDefault="00302A0B" w:rsidP="00F80434">
            <w:pPr>
              <w:spacing w:after="0"/>
            </w:pPr>
            <w:r>
              <w:t xml:space="preserve">Comments about the interview. </w:t>
            </w:r>
            <w:r>
              <w:br/>
            </w:r>
            <w:r>
              <w:rPr>
                <w:i/>
              </w:rPr>
              <w:t>Write about all disturbing factors. May remain unfilled.</w:t>
            </w:r>
          </w:p>
        </w:tc>
        <w:tc>
          <w:tcPr>
            <w:tcW w:w="789" w:type="dxa"/>
            <w:noWrap/>
            <w:hideMark/>
          </w:tcPr>
          <w:p w14:paraId="0BFEFC6F" w14:textId="77777777" w:rsidR="00302A0B" w:rsidRPr="00302A0B" w:rsidRDefault="00302A0B" w:rsidP="00F80434">
            <w:pPr>
              <w:spacing w:after="0"/>
            </w:pPr>
            <w:r>
              <w:t> </w:t>
            </w:r>
          </w:p>
        </w:tc>
        <w:tc>
          <w:tcPr>
            <w:tcW w:w="1767" w:type="dxa"/>
            <w:hideMark/>
          </w:tcPr>
          <w:p w14:paraId="5026E4DF" w14:textId="77777777" w:rsidR="00302A0B" w:rsidRPr="00302A0B" w:rsidRDefault="00302A0B" w:rsidP="00F80434">
            <w:pPr>
              <w:spacing w:after="0"/>
            </w:pPr>
            <w:r>
              <w:t> </w:t>
            </w:r>
          </w:p>
        </w:tc>
      </w:tr>
    </w:tbl>
    <w:p w14:paraId="1B4A255A" w14:textId="77777777" w:rsidR="005C3DC8" w:rsidRDefault="005C3DC8"/>
    <w:sectPr w:rsidR="005C3DC8" w:rsidSect="00F80434">
      <w:footerReference w:type="even" r:id="rId9"/>
      <w:pgSz w:w="11906" w:h="16838" w:code="9"/>
      <w:pgMar w:top="851" w:right="851" w:bottom="851" w:left="85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0FE87" w14:textId="77777777" w:rsidR="00AE552B" w:rsidRDefault="00AE552B" w:rsidP="00F80434">
      <w:pPr>
        <w:spacing w:after="0"/>
      </w:pPr>
      <w:r>
        <w:separator/>
      </w:r>
    </w:p>
  </w:endnote>
  <w:endnote w:type="continuationSeparator" w:id="0">
    <w:p w14:paraId="33CE2184" w14:textId="77777777" w:rsidR="00AE552B" w:rsidRDefault="00AE552B" w:rsidP="00F804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panose1 w:val="02000000000000000000"/>
    <w:charset w:val="BA"/>
    <w:family w:val="auto"/>
    <w:pitch w:val="variable"/>
    <w:sig w:usb0="E00002EF" w:usb1="5000205B" w:usb2="0000002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altName w:val="Lucidasans"/>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Roboto Light">
    <w:panose1 w:val="02000000000000000000"/>
    <w:charset w:val="BA"/>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662106"/>
      <w:docPartObj>
        <w:docPartGallery w:val="Page Numbers (Bottom of Page)"/>
        <w:docPartUnique/>
      </w:docPartObj>
    </w:sdtPr>
    <w:sdtEndPr>
      <w:rPr>
        <w:noProof/>
      </w:rPr>
    </w:sdtEndPr>
    <w:sdtContent>
      <w:p w14:paraId="46D3326B" w14:textId="77777777" w:rsidR="00AE552B" w:rsidRDefault="00AE552B" w:rsidP="00F80434">
        <w:pPr>
          <w:pStyle w:val="Footer"/>
          <w:jc w:val="center"/>
        </w:pPr>
        <w:r>
          <w:fldChar w:fldCharType="begin"/>
        </w:r>
        <w:r>
          <w:instrText xml:space="preserve"> PAGE   \* MERGEFORMAT </w:instrText>
        </w:r>
        <w:r>
          <w:fldChar w:fldCharType="separate"/>
        </w:r>
        <w:r w:rsidR="00A86BBF">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356CF" w14:textId="77777777" w:rsidR="00AE552B" w:rsidRDefault="00AE552B" w:rsidP="00F80434">
      <w:pPr>
        <w:spacing w:after="0"/>
      </w:pPr>
      <w:r>
        <w:separator/>
      </w:r>
    </w:p>
  </w:footnote>
  <w:footnote w:type="continuationSeparator" w:id="0">
    <w:p w14:paraId="4E1B6D72" w14:textId="77777777" w:rsidR="00AE552B" w:rsidRDefault="00AE552B" w:rsidP="00F804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C09A4"/>
    <w:multiLevelType w:val="hybridMultilevel"/>
    <w:tmpl w:val="8D3A7C5C"/>
    <w:lvl w:ilvl="0" w:tplc="4A807C68">
      <w:start w:val="1"/>
      <w:numFmt w:val="bullet"/>
      <w:pStyle w:val="ListParagraph"/>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 w15:restartNumberingAfterBreak="0">
    <w:nsid w:val="0D8E34FB"/>
    <w:multiLevelType w:val="hybridMultilevel"/>
    <w:tmpl w:val="6DEEAFB6"/>
    <w:lvl w:ilvl="0" w:tplc="6DDC129C">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42C36A5B"/>
    <w:multiLevelType w:val="hybridMultilevel"/>
    <w:tmpl w:val="635C5004"/>
    <w:lvl w:ilvl="0" w:tplc="242C0BBC">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3" w15:restartNumberingAfterBreak="0">
    <w:nsid w:val="56D15385"/>
    <w:multiLevelType w:val="hybridMultilevel"/>
    <w:tmpl w:val="91305DF8"/>
    <w:lvl w:ilvl="0" w:tplc="83B088E0">
      <w:start w:val="1"/>
      <w:numFmt w:val="bullet"/>
      <w:pStyle w:val="kaardiraamatubulletid"/>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6D104DA2"/>
    <w:multiLevelType w:val="multilevel"/>
    <w:tmpl w:val="27DEBD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794D60AB"/>
    <w:multiLevelType w:val="multilevel"/>
    <w:tmpl w:val="A18E61AE"/>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0"/>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linkStyles/>
  <w:defaultTabStop w:val="708"/>
  <w:hyphenationZone w:val="425"/>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A0B"/>
    <w:rsid w:val="00302A0B"/>
    <w:rsid w:val="0044472A"/>
    <w:rsid w:val="004E62C9"/>
    <w:rsid w:val="005C3DC8"/>
    <w:rsid w:val="006D77F1"/>
    <w:rsid w:val="006F59CF"/>
    <w:rsid w:val="00732A58"/>
    <w:rsid w:val="00775BF2"/>
    <w:rsid w:val="0079025B"/>
    <w:rsid w:val="008829E2"/>
    <w:rsid w:val="00917CEB"/>
    <w:rsid w:val="00A7166F"/>
    <w:rsid w:val="00A86BBF"/>
    <w:rsid w:val="00AE552B"/>
    <w:rsid w:val="00B64214"/>
    <w:rsid w:val="00D26288"/>
    <w:rsid w:val="00E07702"/>
    <w:rsid w:val="00E91850"/>
    <w:rsid w:val="00F8043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7B9CA"/>
  <w15:chartTrackingRefBased/>
  <w15:docId w15:val="{B558EC18-3372-40E3-B932-23C575B05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Roboto" w:eastAsiaTheme="minorHAnsi" w:hAnsi="Roboto" w:cstheme="minorBidi"/>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434"/>
    <w:pPr>
      <w:spacing w:after="120" w:line="240" w:lineRule="auto"/>
    </w:pPr>
    <w:rPr>
      <w:rFonts w:cs="Times New Roman"/>
      <w:szCs w:val="22"/>
    </w:rPr>
  </w:style>
  <w:style w:type="paragraph" w:styleId="Heading1">
    <w:name w:val="heading 1"/>
    <w:aliases w:val="Heading 1 juhend"/>
    <w:basedOn w:val="Normal"/>
    <w:next w:val="Normal"/>
    <w:link w:val="Heading1Char"/>
    <w:qFormat/>
    <w:rsid w:val="00F80434"/>
    <w:pPr>
      <w:spacing w:before="480" w:after="240"/>
      <w:outlineLvl w:val="0"/>
    </w:pPr>
    <w:rPr>
      <w:b/>
      <w:sz w:val="28"/>
      <w:szCs w:val="28"/>
    </w:rPr>
  </w:style>
  <w:style w:type="paragraph" w:styleId="Heading2">
    <w:name w:val="heading 2"/>
    <w:aliases w:val="Heading 2 juhendid"/>
    <w:basedOn w:val="Normal"/>
    <w:next w:val="Normal"/>
    <w:link w:val="Heading2Char"/>
    <w:qFormat/>
    <w:rsid w:val="00F80434"/>
    <w:pPr>
      <w:spacing w:before="240" w:after="240"/>
      <w:outlineLvl w:val="1"/>
    </w:pPr>
    <w:rPr>
      <w:b/>
      <w:sz w:val="24"/>
      <w:szCs w:val="24"/>
    </w:rPr>
  </w:style>
  <w:style w:type="paragraph" w:styleId="Heading3">
    <w:name w:val="heading 3"/>
    <w:basedOn w:val="Normal"/>
    <w:next w:val="Normal"/>
    <w:link w:val="Heading3Char"/>
    <w:qFormat/>
    <w:rsid w:val="00F80434"/>
    <w:pPr>
      <w:outlineLvl w:val="2"/>
    </w:pPr>
    <w:rPr>
      <w:b/>
    </w:rPr>
  </w:style>
  <w:style w:type="paragraph" w:styleId="Heading4">
    <w:name w:val="heading 4"/>
    <w:basedOn w:val="Normal"/>
    <w:next w:val="Normal"/>
    <w:link w:val="Heading4Char"/>
    <w:qFormat/>
    <w:rsid w:val="00F80434"/>
    <w:pPr>
      <w:spacing w:after="0"/>
      <w:outlineLvl w:val="3"/>
    </w:pPr>
    <w:rPr>
      <w:b/>
    </w:rPr>
  </w:style>
  <w:style w:type="paragraph" w:styleId="Heading5">
    <w:name w:val="heading 5"/>
    <w:aliases w:val="Heading 5 juhendid"/>
    <w:basedOn w:val="Normal"/>
    <w:next w:val="Normal"/>
    <w:link w:val="Heading5Char"/>
    <w:qFormat/>
    <w:rsid w:val="00F80434"/>
    <w:pPr>
      <w:keepNext/>
      <w:spacing w:after="0"/>
      <w:outlineLvl w:val="4"/>
    </w:pPr>
    <w:rPr>
      <w:b/>
      <w:bCs/>
      <w:i/>
      <w:iCs/>
      <w:sz w:val="24"/>
      <w:szCs w:val="24"/>
    </w:rPr>
  </w:style>
  <w:style w:type="paragraph" w:styleId="Heading6">
    <w:name w:val="heading 6"/>
    <w:basedOn w:val="Normal"/>
    <w:next w:val="Normal"/>
    <w:link w:val="Heading6Char"/>
    <w:uiPriority w:val="99"/>
    <w:qFormat/>
    <w:rsid w:val="00F80434"/>
    <w:pPr>
      <w:keepNext/>
      <w:spacing w:line="260" w:lineRule="exact"/>
      <w:jc w:val="center"/>
      <w:outlineLvl w:val="5"/>
    </w:pPr>
    <w:rPr>
      <w:b/>
      <w:sz w:val="28"/>
    </w:rPr>
  </w:style>
  <w:style w:type="paragraph" w:styleId="Heading7">
    <w:name w:val="heading 7"/>
    <w:basedOn w:val="Normal"/>
    <w:next w:val="Normal"/>
    <w:link w:val="Heading7Char"/>
    <w:uiPriority w:val="99"/>
    <w:qFormat/>
    <w:rsid w:val="00F80434"/>
    <w:pPr>
      <w:keepNext/>
      <w:widowControl w:val="0"/>
      <w:tabs>
        <w:tab w:val="left" w:pos="1560"/>
        <w:tab w:val="left" w:pos="3969"/>
      </w:tabs>
      <w:spacing w:before="120"/>
      <w:jc w:val="both"/>
      <w:outlineLvl w:val="6"/>
    </w:pPr>
  </w:style>
  <w:style w:type="paragraph" w:styleId="Heading8">
    <w:name w:val="heading 8"/>
    <w:aliases w:val="Juhendi pealkiri 26"/>
    <w:basedOn w:val="Normal"/>
    <w:next w:val="Normal"/>
    <w:link w:val="Heading8Char"/>
    <w:qFormat/>
    <w:rsid w:val="00F80434"/>
    <w:pPr>
      <w:keepNext/>
      <w:spacing w:after="0"/>
      <w:ind w:firstLine="426"/>
      <w:outlineLvl w:val="7"/>
    </w:pPr>
    <w:rPr>
      <w:b/>
      <w:iCs/>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02A0B"/>
    <w:pPr>
      <w:widowControl w:val="0"/>
      <w:tabs>
        <w:tab w:val="center" w:pos="4819"/>
        <w:tab w:val="right" w:pos="9071"/>
      </w:tabs>
    </w:pPr>
  </w:style>
  <w:style w:type="character" w:customStyle="1" w:styleId="FooterChar">
    <w:name w:val="Footer Char"/>
    <w:basedOn w:val="DefaultParagraphFont"/>
    <w:link w:val="Footer"/>
    <w:uiPriority w:val="99"/>
    <w:rsid w:val="00302A0B"/>
    <w:rPr>
      <w:rFonts w:ascii="Times New Roman" w:eastAsia="Times New Roman" w:hAnsi="Times New Roman" w:cs="Times New Roman"/>
      <w:lang w:val="en-GB"/>
    </w:rPr>
  </w:style>
  <w:style w:type="character" w:styleId="Hyperlink">
    <w:name w:val="Hyperlink"/>
    <w:basedOn w:val="DefaultParagraphFont"/>
    <w:uiPriority w:val="99"/>
    <w:semiHidden/>
    <w:unhideWhenUsed/>
    <w:rsid w:val="00302A0B"/>
    <w:rPr>
      <w:color w:val="0563C1"/>
      <w:u w:val="single"/>
    </w:rPr>
  </w:style>
  <w:style w:type="character" w:styleId="FollowedHyperlink">
    <w:name w:val="FollowedHyperlink"/>
    <w:basedOn w:val="DefaultParagraphFont"/>
    <w:uiPriority w:val="99"/>
    <w:semiHidden/>
    <w:unhideWhenUsed/>
    <w:rsid w:val="00302A0B"/>
    <w:rPr>
      <w:color w:val="954F72"/>
      <w:u w:val="single"/>
    </w:rPr>
  </w:style>
  <w:style w:type="paragraph" w:customStyle="1" w:styleId="font5">
    <w:name w:val="font5"/>
    <w:basedOn w:val="Normal"/>
    <w:rsid w:val="00302A0B"/>
    <w:pPr>
      <w:spacing w:before="100" w:beforeAutospacing="1" w:after="100" w:afterAutospacing="1"/>
    </w:pPr>
    <w:rPr>
      <w:rFonts w:ascii="Arial" w:hAnsi="Arial" w:cs="Arial"/>
      <w:b/>
      <w:bCs/>
      <w:lang w:eastAsia="et-EE"/>
    </w:rPr>
  </w:style>
  <w:style w:type="paragraph" w:customStyle="1" w:styleId="font6">
    <w:name w:val="font6"/>
    <w:basedOn w:val="Normal"/>
    <w:rsid w:val="00302A0B"/>
    <w:pPr>
      <w:spacing w:before="100" w:beforeAutospacing="1" w:after="100" w:afterAutospacing="1"/>
    </w:pPr>
    <w:rPr>
      <w:rFonts w:ascii="Arial" w:hAnsi="Arial" w:cs="Arial"/>
      <w:lang w:eastAsia="et-EE"/>
    </w:rPr>
  </w:style>
  <w:style w:type="paragraph" w:customStyle="1" w:styleId="font7">
    <w:name w:val="font7"/>
    <w:basedOn w:val="Normal"/>
    <w:rsid w:val="00302A0B"/>
    <w:pPr>
      <w:spacing w:before="100" w:beforeAutospacing="1" w:after="100" w:afterAutospacing="1"/>
    </w:pPr>
    <w:rPr>
      <w:rFonts w:ascii="Arial" w:hAnsi="Arial" w:cs="Arial"/>
      <w:color w:val="000000"/>
      <w:lang w:eastAsia="et-EE"/>
    </w:rPr>
  </w:style>
  <w:style w:type="paragraph" w:customStyle="1" w:styleId="font8">
    <w:name w:val="font8"/>
    <w:basedOn w:val="Normal"/>
    <w:rsid w:val="00302A0B"/>
    <w:pPr>
      <w:spacing w:before="100" w:beforeAutospacing="1" w:after="100" w:afterAutospacing="1"/>
    </w:pPr>
    <w:rPr>
      <w:rFonts w:ascii="Arial" w:hAnsi="Arial" w:cs="Arial"/>
      <w:color w:val="FF0000"/>
      <w:lang w:eastAsia="et-EE"/>
    </w:rPr>
  </w:style>
  <w:style w:type="paragraph" w:customStyle="1" w:styleId="font9">
    <w:name w:val="font9"/>
    <w:basedOn w:val="Normal"/>
    <w:rsid w:val="00302A0B"/>
    <w:pPr>
      <w:spacing w:before="100" w:beforeAutospacing="1" w:after="100" w:afterAutospacing="1"/>
    </w:pPr>
    <w:rPr>
      <w:rFonts w:ascii="Arial" w:hAnsi="Arial" w:cs="Arial"/>
      <w:b/>
      <w:bCs/>
      <w:i/>
      <w:iCs/>
      <w:u w:val="single"/>
      <w:lang w:eastAsia="et-EE"/>
    </w:rPr>
  </w:style>
  <w:style w:type="paragraph" w:customStyle="1" w:styleId="font10">
    <w:name w:val="font10"/>
    <w:basedOn w:val="Normal"/>
    <w:rsid w:val="00302A0B"/>
    <w:pPr>
      <w:spacing w:before="100" w:beforeAutospacing="1" w:after="100" w:afterAutospacing="1"/>
    </w:pPr>
    <w:rPr>
      <w:rFonts w:ascii="Arial" w:hAnsi="Arial" w:cs="Arial"/>
      <w:b/>
      <w:bCs/>
      <w:i/>
      <w:iCs/>
      <w:lang w:eastAsia="et-EE"/>
    </w:rPr>
  </w:style>
  <w:style w:type="paragraph" w:customStyle="1" w:styleId="font11">
    <w:name w:val="font11"/>
    <w:basedOn w:val="Normal"/>
    <w:rsid w:val="00302A0B"/>
    <w:pPr>
      <w:spacing w:before="100" w:beforeAutospacing="1" w:after="100" w:afterAutospacing="1"/>
    </w:pPr>
    <w:rPr>
      <w:rFonts w:ascii="Arial" w:hAnsi="Arial" w:cs="Arial"/>
      <w:color w:val="000000"/>
      <w:lang w:eastAsia="et-EE"/>
    </w:rPr>
  </w:style>
  <w:style w:type="paragraph" w:customStyle="1" w:styleId="font12">
    <w:name w:val="font12"/>
    <w:basedOn w:val="Normal"/>
    <w:rsid w:val="00302A0B"/>
    <w:pPr>
      <w:spacing w:before="100" w:beforeAutospacing="1" w:after="100" w:afterAutospacing="1"/>
    </w:pPr>
    <w:rPr>
      <w:rFonts w:ascii="Arial" w:hAnsi="Arial" w:cs="Arial"/>
      <w:b/>
      <w:bCs/>
      <w:color w:val="000000"/>
      <w:lang w:eastAsia="et-EE"/>
    </w:rPr>
  </w:style>
  <w:style w:type="paragraph" w:customStyle="1" w:styleId="font13">
    <w:name w:val="font13"/>
    <w:basedOn w:val="Normal"/>
    <w:rsid w:val="00302A0B"/>
    <w:pPr>
      <w:spacing w:before="100" w:beforeAutospacing="1" w:after="100" w:afterAutospacing="1"/>
    </w:pPr>
    <w:rPr>
      <w:rFonts w:ascii="Arial" w:hAnsi="Arial" w:cs="Arial"/>
      <w:sz w:val="22"/>
      <w:lang w:eastAsia="et-EE"/>
    </w:rPr>
  </w:style>
  <w:style w:type="paragraph" w:customStyle="1" w:styleId="font14">
    <w:name w:val="font14"/>
    <w:basedOn w:val="Normal"/>
    <w:rsid w:val="00302A0B"/>
    <w:pPr>
      <w:spacing w:before="100" w:beforeAutospacing="1" w:after="100" w:afterAutospacing="1"/>
    </w:pPr>
    <w:rPr>
      <w:rFonts w:ascii="Arial" w:hAnsi="Arial" w:cs="Arial"/>
      <w:b/>
      <w:bCs/>
      <w:color w:val="FF0000"/>
      <w:lang w:eastAsia="et-EE"/>
    </w:rPr>
  </w:style>
  <w:style w:type="paragraph" w:customStyle="1" w:styleId="font15">
    <w:name w:val="font15"/>
    <w:basedOn w:val="Normal"/>
    <w:rsid w:val="00302A0B"/>
    <w:pPr>
      <w:spacing w:before="100" w:beforeAutospacing="1" w:after="100" w:afterAutospacing="1"/>
    </w:pPr>
    <w:rPr>
      <w:rFonts w:ascii="Arial" w:hAnsi="Arial" w:cs="Arial"/>
      <w:i/>
      <w:iCs/>
      <w:lang w:eastAsia="et-EE"/>
    </w:rPr>
  </w:style>
  <w:style w:type="paragraph" w:customStyle="1" w:styleId="font16">
    <w:name w:val="font16"/>
    <w:basedOn w:val="Normal"/>
    <w:rsid w:val="00302A0B"/>
    <w:pPr>
      <w:spacing w:before="100" w:beforeAutospacing="1" w:after="100" w:afterAutospacing="1"/>
    </w:pPr>
    <w:rPr>
      <w:rFonts w:ascii="Arial" w:hAnsi="Arial" w:cs="Arial"/>
      <w:b/>
      <w:bCs/>
      <w:color w:val="000000"/>
      <w:lang w:eastAsia="et-EE"/>
    </w:rPr>
  </w:style>
  <w:style w:type="paragraph" w:customStyle="1" w:styleId="font17">
    <w:name w:val="font17"/>
    <w:basedOn w:val="Normal"/>
    <w:rsid w:val="00302A0B"/>
    <w:pPr>
      <w:spacing w:before="100" w:beforeAutospacing="1" w:after="100" w:afterAutospacing="1"/>
    </w:pPr>
    <w:rPr>
      <w:rFonts w:ascii="Arial" w:hAnsi="Arial" w:cs="Arial"/>
      <w:b/>
      <w:bCs/>
      <w:u w:val="single"/>
      <w:lang w:eastAsia="et-EE"/>
    </w:rPr>
  </w:style>
  <w:style w:type="paragraph" w:customStyle="1" w:styleId="font18">
    <w:name w:val="font18"/>
    <w:basedOn w:val="Normal"/>
    <w:rsid w:val="00302A0B"/>
    <w:pPr>
      <w:spacing w:before="100" w:beforeAutospacing="1" w:after="100" w:afterAutospacing="1"/>
    </w:pPr>
    <w:rPr>
      <w:rFonts w:ascii="Arial" w:hAnsi="Arial" w:cs="Arial"/>
      <w:b/>
      <w:bCs/>
      <w:color w:val="000000"/>
      <w:lang w:eastAsia="et-EE"/>
    </w:rPr>
  </w:style>
  <w:style w:type="paragraph" w:customStyle="1" w:styleId="font19">
    <w:name w:val="font19"/>
    <w:basedOn w:val="Normal"/>
    <w:rsid w:val="00302A0B"/>
    <w:pPr>
      <w:spacing w:before="100" w:beforeAutospacing="1" w:after="100" w:afterAutospacing="1"/>
    </w:pPr>
    <w:rPr>
      <w:rFonts w:ascii="Arial" w:hAnsi="Arial" w:cs="Arial"/>
      <w:i/>
      <w:iCs/>
      <w:color w:val="000000"/>
      <w:lang w:eastAsia="et-EE"/>
    </w:rPr>
  </w:style>
  <w:style w:type="paragraph" w:customStyle="1" w:styleId="font20">
    <w:name w:val="font20"/>
    <w:basedOn w:val="Normal"/>
    <w:rsid w:val="00302A0B"/>
    <w:pPr>
      <w:spacing w:before="100" w:beforeAutospacing="1" w:after="100" w:afterAutospacing="1"/>
    </w:pPr>
    <w:rPr>
      <w:rFonts w:ascii="Arial" w:hAnsi="Arial" w:cs="Arial"/>
      <w:sz w:val="18"/>
      <w:szCs w:val="18"/>
      <w:lang w:eastAsia="et-EE"/>
    </w:rPr>
  </w:style>
  <w:style w:type="paragraph" w:customStyle="1" w:styleId="font21">
    <w:name w:val="font21"/>
    <w:basedOn w:val="Normal"/>
    <w:rsid w:val="00302A0B"/>
    <w:pPr>
      <w:spacing w:before="100" w:beforeAutospacing="1" w:after="100" w:afterAutospacing="1"/>
    </w:pPr>
    <w:rPr>
      <w:rFonts w:ascii="Arial" w:hAnsi="Arial" w:cs="Arial"/>
      <w:i/>
      <w:iCs/>
      <w:color w:val="FF0000"/>
      <w:lang w:eastAsia="et-EE"/>
    </w:rPr>
  </w:style>
  <w:style w:type="paragraph" w:customStyle="1" w:styleId="font22">
    <w:name w:val="font22"/>
    <w:basedOn w:val="Normal"/>
    <w:rsid w:val="00302A0B"/>
    <w:pPr>
      <w:spacing w:before="100" w:beforeAutospacing="1" w:after="100" w:afterAutospacing="1"/>
    </w:pPr>
    <w:rPr>
      <w:rFonts w:ascii="Arial" w:hAnsi="Arial" w:cs="Arial"/>
      <w:sz w:val="22"/>
      <w:lang w:eastAsia="et-EE"/>
    </w:rPr>
  </w:style>
  <w:style w:type="paragraph" w:customStyle="1" w:styleId="font23">
    <w:name w:val="font23"/>
    <w:basedOn w:val="Normal"/>
    <w:rsid w:val="00302A0B"/>
    <w:pPr>
      <w:spacing w:before="100" w:beforeAutospacing="1" w:after="100" w:afterAutospacing="1"/>
    </w:pPr>
    <w:rPr>
      <w:rFonts w:ascii="Arial" w:hAnsi="Arial" w:cs="Arial"/>
      <w:b/>
      <w:bCs/>
      <w:color w:val="000000"/>
      <w:u w:val="single"/>
      <w:lang w:eastAsia="et-EE"/>
    </w:rPr>
  </w:style>
  <w:style w:type="paragraph" w:customStyle="1" w:styleId="font24">
    <w:name w:val="font24"/>
    <w:basedOn w:val="Normal"/>
    <w:rsid w:val="00302A0B"/>
    <w:pPr>
      <w:spacing w:before="100" w:beforeAutospacing="1" w:after="100" w:afterAutospacing="1"/>
    </w:pPr>
    <w:rPr>
      <w:rFonts w:ascii="Tahoma" w:hAnsi="Tahoma" w:cs="Tahoma"/>
      <w:b/>
      <w:bCs/>
      <w:color w:val="000000"/>
      <w:sz w:val="18"/>
      <w:szCs w:val="18"/>
      <w:lang w:eastAsia="et-EE"/>
    </w:rPr>
  </w:style>
  <w:style w:type="paragraph" w:customStyle="1" w:styleId="font25">
    <w:name w:val="font25"/>
    <w:basedOn w:val="Normal"/>
    <w:rsid w:val="00302A0B"/>
    <w:pPr>
      <w:spacing w:before="100" w:beforeAutospacing="1" w:after="100" w:afterAutospacing="1"/>
    </w:pPr>
    <w:rPr>
      <w:rFonts w:ascii="Tahoma" w:hAnsi="Tahoma" w:cs="Tahoma"/>
      <w:color w:val="000000"/>
      <w:sz w:val="18"/>
      <w:szCs w:val="18"/>
      <w:lang w:eastAsia="et-EE"/>
    </w:rPr>
  </w:style>
  <w:style w:type="paragraph" w:customStyle="1" w:styleId="xl74">
    <w:name w:val="xl74"/>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eastAsia="et-EE"/>
    </w:rPr>
  </w:style>
  <w:style w:type="paragraph" w:customStyle="1" w:styleId="xl75">
    <w:name w:val="xl75"/>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4"/>
      <w:szCs w:val="24"/>
      <w:lang w:eastAsia="et-EE"/>
    </w:rPr>
  </w:style>
  <w:style w:type="paragraph" w:customStyle="1" w:styleId="xl76">
    <w:name w:val="xl76"/>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eastAsia="et-EE"/>
    </w:rPr>
  </w:style>
  <w:style w:type="paragraph" w:customStyle="1" w:styleId="xl77">
    <w:name w:val="xl77"/>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4"/>
      <w:szCs w:val="24"/>
      <w:lang w:eastAsia="et-EE"/>
    </w:rPr>
  </w:style>
  <w:style w:type="paragraph" w:customStyle="1" w:styleId="xl78">
    <w:name w:val="xl78"/>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eastAsia="et-EE"/>
    </w:rPr>
  </w:style>
  <w:style w:type="paragraph" w:customStyle="1" w:styleId="xl79">
    <w:name w:val="xl79"/>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et-EE"/>
    </w:rPr>
  </w:style>
  <w:style w:type="paragraph" w:customStyle="1" w:styleId="xl80">
    <w:name w:val="xl80"/>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eastAsia="et-EE"/>
    </w:rPr>
  </w:style>
  <w:style w:type="paragraph" w:customStyle="1" w:styleId="xl81">
    <w:name w:val="xl81"/>
    <w:basedOn w:val="Normal"/>
    <w:rsid w:val="00302A0B"/>
    <w:pPr>
      <w:spacing w:before="100" w:beforeAutospacing="1" w:after="100" w:afterAutospacing="1"/>
    </w:pPr>
    <w:rPr>
      <w:sz w:val="24"/>
      <w:szCs w:val="24"/>
      <w:lang w:eastAsia="et-EE"/>
    </w:rPr>
  </w:style>
  <w:style w:type="paragraph" w:customStyle="1" w:styleId="xl82">
    <w:name w:val="xl82"/>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eastAsia="et-EE"/>
    </w:rPr>
  </w:style>
  <w:style w:type="paragraph" w:customStyle="1" w:styleId="xl83">
    <w:name w:val="xl83"/>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eastAsia="et-EE"/>
    </w:rPr>
  </w:style>
  <w:style w:type="paragraph" w:customStyle="1" w:styleId="xl84">
    <w:name w:val="xl84"/>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eastAsia="et-EE"/>
    </w:rPr>
  </w:style>
  <w:style w:type="paragraph" w:customStyle="1" w:styleId="xl85">
    <w:name w:val="xl85"/>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4"/>
      <w:szCs w:val="24"/>
      <w:lang w:eastAsia="et-EE"/>
    </w:rPr>
  </w:style>
  <w:style w:type="paragraph" w:customStyle="1" w:styleId="xl86">
    <w:name w:val="xl86"/>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4"/>
      <w:szCs w:val="24"/>
      <w:lang w:eastAsia="et-EE"/>
    </w:rPr>
  </w:style>
  <w:style w:type="paragraph" w:customStyle="1" w:styleId="xl87">
    <w:name w:val="xl87"/>
    <w:basedOn w:val="Normal"/>
    <w:rsid w:val="00302A0B"/>
    <w:pPr>
      <w:spacing w:before="100" w:beforeAutospacing="1" w:after="100" w:afterAutospacing="1"/>
      <w:textAlignment w:val="top"/>
    </w:pPr>
    <w:rPr>
      <w:sz w:val="24"/>
      <w:szCs w:val="24"/>
      <w:lang w:eastAsia="et-EE"/>
    </w:rPr>
  </w:style>
  <w:style w:type="paragraph" w:customStyle="1" w:styleId="xl88">
    <w:name w:val="xl88"/>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4"/>
      <w:szCs w:val="24"/>
      <w:lang w:eastAsia="et-EE"/>
    </w:rPr>
  </w:style>
  <w:style w:type="paragraph" w:customStyle="1" w:styleId="xl89">
    <w:name w:val="xl89"/>
    <w:basedOn w:val="Normal"/>
    <w:rsid w:val="00302A0B"/>
    <w:pPr>
      <w:spacing w:before="100" w:beforeAutospacing="1" w:after="100" w:afterAutospacing="1"/>
      <w:textAlignment w:val="top"/>
    </w:pPr>
    <w:rPr>
      <w:rFonts w:ascii="Arial" w:hAnsi="Arial" w:cs="Arial"/>
      <w:sz w:val="24"/>
      <w:szCs w:val="24"/>
      <w:lang w:eastAsia="et-EE"/>
    </w:rPr>
  </w:style>
  <w:style w:type="paragraph" w:customStyle="1" w:styleId="xl90">
    <w:name w:val="xl90"/>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4"/>
      <w:szCs w:val="24"/>
      <w:lang w:eastAsia="et-EE"/>
    </w:rPr>
  </w:style>
  <w:style w:type="paragraph" w:customStyle="1" w:styleId="xl91">
    <w:name w:val="xl91"/>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4"/>
      <w:szCs w:val="24"/>
      <w:lang w:eastAsia="et-EE"/>
    </w:rPr>
  </w:style>
  <w:style w:type="paragraph" w:customStyle="1" w:styleId="xl92">
    <w:name w:val="xl92"/>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FF0000"/>
      <w:sz w:val="24"/>
      <w:szCs w:val="24"/>
      <w:lang w:eastAsia="et-EE"/>
    </w:rPr>
  </w:style>
  <w:style w:type="paragraph" w:customStyle="1" w:styleId="xl93">
    <w:name w:val="xl93"/>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4"/>
      <w:szCs w:val="24"/>
      <w:lang w:eastAsia="et-EE"/>
    </w:rPr>
  </w:style>
  <w:style w:type="paragraph" w:customStyle="1" w:styleId="xl94">
    <w:name w:val="xl94"/>
    <w:basedOn w:val="Normal"/>
    <w:rsid w:val="00302A0B"/>
    <w:pPr>
      <w:spacing w:before="100" w:beforeAutospacing="1" w:after="100" w:afterAutospacing="1"/>
      <w:textAlignment w:val="top"/>
    </w:pPr>
    <w:rPr>
      <w:sz w:val="24"/>
      <w:szCs w:val="24"/>
      <w:lang w:eastAsia="et-EE"/>
    </w:rPr>
  </w:style>
  <w:style w:type="paragraph" w:customStyle="1" w:styleId="xl95">
    <w:name w:val="xl95"/>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4"/>
      <w:szCs w:val="24"/>
      <w:lang w:eastAsia="et-EE"/>
    </w:rPr>
  </w:style>
  <w:style w:type="paragraph" w:customStyle="1" w:styleId="xl96">
    <w:name w:val="xl96"/>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FF0000"/>
      <w:sz w:val="24"/>
      <w:szCs w:val="24"/>
      <w:lang w:eastAsia="et-EE"/>
    </w:rPr>
  </w:style>
  <w:style w:type="paragraph" w:customStyle="1" w:styleId="xl97">
    <w:name w:val="xl97"/>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eastAsia="et-EE"/>
    </w:rPr>
  </w:style>
  <w:style w:type="paragraph" w:customStyle="1" w:styleId="xl98">
    <w:name w:val="xl98"/>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et-EE"/>
    </w:rPr>
  </w:style>
  <w:style w:type="paragraph" w:customStyle="1" w:styleId="xl99">
    <w:name w:val="xl99"/>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24"/>
      <w:szCs w:val="24"/>
      <w:lang w:eastAsia="et-EE"/>
    </w:rPr>
  </w:style>
  <w:style w:type="paragraph" w:customStyle="1" w:styleId="xl100">
    <w:name w:val="xl100"/>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eastAsia="et-EE"/>
    </w:rPr>
  </w:style>
  <w:style w:type="paragraph" w:customStyle="1" w:styleId="xl101">
    <w:name w:val="xl101"/>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sz w:val="24"/>
      <w:szCs w:val="24"/>
      <w:lang w:eastAsia="et-EE"/>
    </w:rPr>
  </w:style>
  <w:style w:type="paragraph" w:customStyle="1" w:styleId="xl102">
    <w:name w:val="xl102"/>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24"/>
      <w:szCs w:val="24"/>
      <w:lang w:eastAsia="et-EE"/>
    </w:rPr>
  </w:style>
  <w:style w:type="paragraph" w:customStyle="1" w:styleId="xl103">
    <w:name w:val="xl103"/>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lang w:eastAsia="et-EE"/>
    </w:rPr>
  </w:style>
  <w:style w:type="paragraph" w:customStyle="1" w:styleId="xl104">
    <w:name w:val="xl104"/>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4"/>
      <w:szCs w:val="24"/>
      <w:lang w:eastAsia="et-EE"/>
    </w:rPr>
  </w:style>
  <w:style w:type="paragraph" w:customStyle="1" w:styleId="xl105">
    <w:name w:val="xl105"/>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24"/>
      <w:szCs w:val="24"/>
      <w:lang w:eastAsia="et-EE"/>
    </w:rPr>
  </w:style>
  <w:style w:type="paragraph" w:customStyle="1" w:styleId="xl106">
    <w:name w:val="xl106"/>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4"/>
      <w:szCs w:val="24"/>
      <w:lang w:eastAsia="et-EE"/>
    </w:rPr>
  </w:style>
  <w:style w:type="paragraph" w:customStyle="1" w:styleId="xl107">
    <w:name w:val="xl107"/>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4"/>
      <w:szCs w:val="24"/>
      <w:lang w:eastAsia="et-EE"/>
    </w:rPr>
  </w:style>
  <w:style w:type="paragraph" w:customStyle="1" w:styleId="xl108">
    <w:name w:val="xl108"/>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4"/>
      <w:szCs w:val="24"/>
      <w:lang w:eastAsia="et-EE"/>
    </w:rPr>
  </w:style>
  <w:style w:type="paragraph" w:customStyle="1" w:styleId="xl109">
    <w:name w:val="xl109"/>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hAnsi="Arial Narrow"/>
      <w:b/>
      <w:bCs/>
      <w:sz w:val="24"/>
      <w:szCs w:val="24"/>
      <w:lang w:eastAsia="et-EE"/>
    </w:rPr>
  </w:style>
  <w:style w:type="paragraph" w:customStyle="1" w:styleId="xl110">
    <w:name w:val="xl110"/>
    <w:basedOn w:val="Normal"/>
    <w:rsid w:val="00302A0B"/>
    <w:pPr>
      <w:pBdr>
        <w:top w:val="single" w:sz="4" w:space="0" w:color="auto"/>
        <w:left w:val="single" w:sz="4" w:space="0" w:color="auto"/>
        <w:bottom w:val="single" w:sz="4" w:space="0" w:color="auto"/>
        <w:right w:val="single" w:sz="4" w:space="0" w:color="auto"/>
      </w:pBdr>
      <w:spacing w:before="100" w:beforeAutospacing="1" w:after="100" w:afterAutospacing="1"/>
    </w:pPr>
    <w:rPr>
      <w:rFonts w:ascii="Segoe UI" w:hAnsi="Segoe UI" w:cs="Segoe UI"/>
      <w:color w:val="172B4D"/>
      <w:sz w:val="22"/>
      <w:lang w:eastAsia="et-EE"/>
    </w:rPr>
  </w:style>
  <w:style w:type="table" w:styleId="TableGrid">
    <w:name w:val="Table Grid"/>
    <w:basedOn w:val="TableNormal"/>
    <w:uiPriority w:val="39"/>
    <w:rsid w:val="00302A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eading 1 juhend Char"/>
    <w:basedOn w:val="DefaultParagraphFont"/>
    <w:link w:val="Heading1"/>
    <w:rsid w:val="00F80434"/>
    <w:rPr>
      <w:rFonts w:cs="Times New Roman"/>
      <w:b/>
      <w:sz w:val="28"/>
      <w:szCs w:val="28"/>
    </w:rPr>
  </w:style>
  <w:style w:type="character" w:customStyle="1" w:styleId="Heading2Char">
    <w:name w:val="Heading 2 Char"/>
    <w:aliases w:val="Heading 2 juhendid Char"/>
    <w:basedOn w:val="DefaultParagraphFont"/>
    <w:link w:val="Heading2"/>
    <w:rsid w:val="00F80434"/>
    <w:rPr>
      <w:rFonts w:cs="Times New Roman"/>
      <w:b/>
      <w:sz w:val="24"/>
      <w:szCs w:val="24"/>
    </w:rPr>
  </w:style>
  <w:style w:type="character" w:customStyle="1" w:styleId="Heading3Char">
    <w:name w:val="Heading 3 Char"/>
    <w:basedOn w:val="DefaultParagraphFont"/>
    <w:link w:val="Heading3"/>
    <w:rsid w:val="00F80434"/>
    <w:rPr>
      <w:rFonts w:cs="Times New Roman"/>
      <w:b/>
      <w:szCs w:val="22"/>
    </w:rPr>
  </w:style>
  <w:style w:type="character" w:customStyle="1" w:styleId="Heading4Char">
    <w:name w:val="Heading 4 Char"/>
    <w:basedOn w:val="DefaultParagraphFont"/>
    <w:link w:val="Heading4"/>
    <w:rsid w:val="00F80434"/>
    <w:rPr>
      <w:rFonts w:cs="Times New Roman"/>
      <w:b/>
      <w:szCs w:val="22"/>
    </w:rPr>
  </w:style>
  <w:style w:type="character" w:customStyle="1" w:styleId="Heading5Char">
    <w:name w:val="Heading 5 Char"/>
    <w:aliases w:val="Heading 5 juhendid Char"/>
    <w:basedOn w:val="DefaultParagraphFont"/>
    <w:link w:val="Heading5"/>
    <w:rsid w:val="00F80434"/>
    <w:rPr>
      <w:rFonts w:cs="Times New Roman"/>
      <w:b/>
      <w:bCs/>
      <w:i/>
      <w:iCs/>
      <w:sz w:val="24"/>
      <w:szCs w:val="24"/>
    </w:rPr>
  </w:style>
  <w:style w:type="character" w:customStyle="1" w:styleId="Heading6Char">
    <w:name w:val="Heading 6 Char"/>
    <w:basedOn w:val="DefaultParagraphFont"/>
    <w:link w:val="Heading6"/>
    <w:uiPriority w:val="99"/>
    <w:rsid w:val="00F80434"/>
    <w:rPr>
      <w:rFonts w:cs="Times New Roman"/>
      <w:b/>
      <w:sz w:val="28"/>
      <w:szCs w:val="22"/>
    </w:rPr>
  </w:style>
  <w:style w:type="character" w:customStyle="1" w:styleId="Heading7Char">
    <w:name w:val="Heading 7 Char"/>
    <w:basedOn w:val="DefaultParagraphFont"/>
    <w:link w:val="Heading7"/>
    <w:uiPriority w:val="99"/>
    <w:rsid w:val="00F80434"/>
    <w:rPr>
      <w:rFonts w:cs="Times New Roman"/>
      <w:szCs w:val="22"/>
    </w:rPr>
  </w:style>
  <w:style w:type="character" w:customStyle="1" w:styleId="Heading8Char">
    <w:name w:val="Heading 8 Char"/>
    <w:aliases w:val="Juhendi pealkiri 26 Char"/>
    <w:basedOn w:val="DefaultParagraphFont"/>
    <w:link w:val="Heading8"/>
    <w:rsid w:val="00F80434"/>
    <w:rPr>
      <w:rFonts w:cs="Times New Roman"/>
      <w:b/>
      <w:iCs/>
      <w:sz w:val="52"/>
      <w:szCs w:val="52"/>
    </w:rPr>
  </w:style>
  <w:style w:type="paragraph" w:styleId="Title">
    <w:name w:val="Title"/>
    <w:basedOn w:val="Normal"/>
    <w:next w:val="Normal"/>
    <w:link w:val="TitleChar"/>
    <w:uiPriority w:val="10"/>
    <w:qFormat/>
    <w:rsid w:val="00F80434"/>
  </w:style>
  <w:style w:type="character" w:customStyle="1" w:styleId="TitleChar">
    <w:name w:val="Title Char"/>
    <w:basedOn w:val="DefaultParagraphFont"/>
    <w:link w:val="Title"/>
    <w:uiPriority w:val="10"/>
    <w:rsid w:val="00F80434"/>
    <w:rPr>
      <w:rFonts w:cs="Times New Roman"/>
      <w:szCs w:val="22"/>
    </w:rPr>
  </w:style>
  <w:style w:type="paragraph" w:styleId="ListParagraph">
    <w:name w:val="List Paragraph"/>
    <w:basedOn w:val="Normal"/>
    <w:qFormat/>
    <w:rsid w:val="00F80434"/>
    <w:pPr>
      <w:numPr>
        <w:numId w:val="2"/>
      </w:numPr>
      <w:ind w:left="851" w:hanging="284"/>
      <w:contextualSpacing/>
    </w:pPr>
  </w:style>
  <w:style w:type="paragraph" w:customStyle="1" w:styleId="Taandegatekst">
    <w:name w:val="Taandega tekst"/>
    <w:basedOn w:val="Normal"/>
    <w:link w:val="TaandegatekstChar"/>
    <w:qFormat/>
    <w:rsid w:val="00F80434"/>
    <w:pPr>
      <w:ind w:left="284"/>
    </w:pPr>
  </w:style>
  <w:style w:type="character" w:customStyle="1" w:styleId="TaandegatekstChar">
    <w:name w:val="Taandega tekst Char"/>
    <w:basedOn w:val="DefaultParagraphFont"/>
    <w:link w:val="Taandegatekst"/>
    <w:rsid w:val="00F80434"/>
    <w:rPr>
      <w:rFonts w:cs="Times New Roman"/>
      <w:szCs w:val="22"/>
    </w:rPr>
  </w:style>
  <w:style w:type="paragraph" w:customStyle="1" w:styleId="kaardiraamatubulletid">
    <w:name w:val="kaardiraamatu bulletid"/>
    <w:basedOn w:val="BodyText"/>
    <w:link w:val="kaardiraamatubulletidChar"/>
    <w:qFormat/>
    <w:rsid w:val="00F80434"/>
    <w:pPr>
      <w:numPr>
        <w:numId w:val="6"/>
      </w:numPr>
      <w:tabs>
        <w:tab w:val="left" w:pos="709"/>
      </w:tabs>
    </w:pPr>
    <w:rPr>
      <w:rFonts w:cs="Arial"/>
      <w:b/>
      <w:sz w:val="32"/>
      <w:szCs w:val="32"/>
      <w:lang w:eastAsia="x-none"/>
    </w:rPr>
  </w:style>
  <w:style w:type="character" w:customStyle="1" w:styleId="kaardiraamatubulletidChar">
    <w:name w:val="kaardiraamatu bulletid Char"/>
    <w:link w:val="kaardiraamatubulletid"/>
    <w:rsid w:val="00F80434"/>
    <w:rPr>
      <w:rFonts w:cs="Arial"/>
      <w:b/>
      <w:sz w:val="32"/>
      <w:szCs w:val="32"/>
      <w:lang w:val="en-GB" w:eastAsia="x-none"/>
    </w:rPr>
  </w:style>
  <w:style w:type="paragraph" w:styleId="BodyText">
    <w:name w:val="Body Text"/>
    <w:basedOn w:val="Normal"/>
    <w:link w:val="BodyTextChar"/>
    <w:uiPriority w:val="99"/>
    <w:semiHidden/>
    <w:unhideWhenUsed/>
    <w:rsid w:val="00F80434"/>
  </w:style>
  <w:style w:type="character" w:customStyle="1" w:styleId="BodyTextChar">
    <w:name w:val="Body Text Char"/>
    <w:basedOn w:val="DefaultParagraphFont"/>
    <w:link w:val="BodyText"/>
    <w:uiPriority w:val="99"/>
    <w:semiHidden/>
    <w:rsid w:val="00F80434"/>
    <w:rPr>
      <w:rFonts w:cs="Times New Roman"/>
      <w:szCs w:val="22"/>
    </w:rPr>
  </w:style>
  <w:style w:type="paragraph" w:customStyle="1" w:styleId="Kaardinr">
    <w:name w:val="Kaardi nr"/>
    <w:basedOn w:val="kaardiraamatubulletid"/>
    <w:link w:val="KaardinrChar"/>
    <w:qFormat/>
    <w:rsid w:val="00F80434"/>
    <w:pPr>
      <w:numPr>
        <w:numId w:val="0"/>
      </w:numPr>
      <w:spacing w:after="200"/>
    </w:pPr>
    <w:rPr>
      <w:sz w:val="40"/>
      <w:szCs w:val="40"/>
    </w:rPr>
  </w:style>
  <w:style w:type="character" w:customStyle="1" w:styleId="KaardinrChar">
    <w:name w:val="Kaardi nr Char"/>
    <w:basedOn w:val="kaardiraamatubulletidChar"/>
    <w:link w:val="Kaardinr"/>
    <w:rsid w:val="00F80434"/>
    <w:rPr>
      <w:rFonts w:cs="Arial"/>
      <w:b/>
      <w:sz w:val="40"/>
      <w:szCs w:val="40"/>
      <w:lang w:val="en-GB" w:eastAsia="x-none"/>
    </w:rPr>
  </w:style>
  <w:style w:type="paragraph" w:styleId="Header">
    <w:name w:val="header"/>
    <w:basedOn w:val="Normal"/>
    <w:link w:val="HeaderChar"/>
    <w:uiPriority w:val="99"/>
    <w:unhideWhenUsed/>
    <w:rsid w:val="00F80434"/>
    <w:pPr>
      <w:tabs>
        <w:tab w:val="center" w:pos="4536"/>
        <w:tab w:val="right" w:pos="9072"/>
      </w:tabs>
      <w:spacing w:after="0"/>
    </w:pPr>
  </w:style>
  <w:style w:type="character" w:customStyle="1" w:styleId="HeaderChar">
    <w:name w:val="Header Char"/>
    <w:basedOn w:val="DefaultParagraphFont"/>
    <w:link w:val="Header"/>
    <w:uiPriority w:val="99"/>
    <w:rsid w:val="00F80434"/>
    <w:rPr>
      <w:rFonts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952129">
      <w:bodyDiv w:val="1"/>
      <w:marLeft w:val="0"/>
      <w:marRight w:val="0"/>
      <w:marTop w:val="0"/>
      <w:marBottom w:val="0"/>
      <w:divBdr>
        <w:top w:val="none" w:sz="0" w:space="0" w:color="auto"/>
        <w:left w:val="none" w:sz="0" w:space="0" w:color="auto"/>
        <w:bottom w:val="none" w:sz="0" w:space="0" w:color="auto"/>
        <w:right w:val="none" w:sz="0" w:space="0" w:color="auto"/>
      </w:divBdr>
    </w:div>
    <w:div w:id="202076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pload\word\juhendip&#245;hi_puh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juhendipõhi_puhas</Template>
  <TotalTime>132</TotalTime>
  <Pages>34</Pages>
  <Words>7593</Words>
  <Characters>44040</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RMIT</Company>
  <LinksUpToDate>false</LinksUpToDate>
  <CharactersWithSpaces>51530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Epp Remmelg</dc:creator>
  <cp:keywords/>
  <dc:description/>
  <cp:lastModifiedBy>Tatjana Portnova</cp:lastModifiedBy>
  <cp:revision>9</cp:revision>
  <dcterms:created xsi:type="dcterms:W3CDTF">2021-03-25T11:04:00Z</dcterms:created>
  <dcterms:modified xsi:type="dcterms:W3CDTF">2022-07-20T08:53:00Z</dcterms:modified>
</cp:coreProperties>
</file>